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118e9" w14:paraId="0d118e9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295288" w:rsidR="00635A10" w:rsidRPr="0029528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5A10">
        <w:rPr>
          <w:rFonts w:hAnsi="Times New Roman" w:ascii="Times New Roman"/>
          <w:szCs w:val="24"/>
          <w:lang w:val="hr-HR"/>
        </w:rPr>
        <w:t>Trgovački sud u Varaždinu, po sucu toga suda Kseniji Flack-Makitan, kao stečajnom sucu u stečajnom postupku nad</w:t>
      </w:r>
      <w:r w:rsidR="003969B6" w:rsidRPr="00635A10">
        <w:rPr>
          <w:rFonts w:hAnsi="Times New Roman" w:ascii="Times New Roman"/>
          <w:szCs w:val="24"/>
          <w:lang w:val="hr-HR"/>
        </w:rPr>
        <w:t xml:space="preserve"> stečajnim dužnikom </w:t>
      </w:r>
      <w:r w:rsidR="00295288" w:rsidRPr="00FB7535">
        <w:rPr>
          <w:rFonts w:hAnsi="Times New Roman" w:ascii="Times New Roman"/>
          <w:szCs w:val="24"/>
        </w:rPr>
        <w:t>RADIO IVANEC d.o.o. u stečaju, Ivanec, Vladimira Nazora 1</w:t>
      </w:r>
      <w:r w:rsidR="00295288">
        <w:rPr>
          <w:rFonts w:hAnsi="Times New Roman" w:ascii="Times New Roman"/>
          <w:szCs w:val="24"/>
        </w:rPr>
        <w:t xml:space="preserve">, OIB: </w:t>
      </w:r>
      <w:r w:rsidR="00295288" w:rsidRPr="00295288">
        <w:rPr>
          <w:rFonts w:hAnsi="Times New Roman" w:ascii="Times New Roman"/>
          <w:szCs w:val="24"/>
        </w:rPr>
        <w:t>57601637683</w:t>
      </w:r>
      <w:r w:rsidR="00295288">
        <w:rPr>
          <w:rFonts w:hAnsi="Times New Roman" w:ascii="Times New Roman"/>
          <w:szCs w:val="24"/>
          <w:lang w:val="hr-HR"/>
        </w:rPr>
        <w:t xml:space="preserve">, </w:t>
      </w:r>
      <w:r w:rsidR="00295288">
        <w:rPr>
          <w:rFonts w:hAnsi="Times New Roman" w:ascii="Times New Roman"/>
        </w:rPr>
        <w:t xml:space="preserve">24. svibnja </w:t>
      </w:r>
      <w:r w:rsidR="00635A10">
        <w:rPr>
          <w:rFonts w:hAnsi="Times New Roman" w:ascii="Times New Roman"/>
        </w:rPr>
        <w:t>2016.</w:t>
      </w:r>
    </w:p>
    <w:p w:rsidRDefault="00635A10" w:rsidP="00635A10" w:rsidR="00635A10" w:rsidRPr="00635A10">
      <w:pPr>
        <w:ind w:firstLine="720"/>
        <w:jc w:val="both"/>
        <w:rPr>
          <w:rFonts w:hAnsi="Times New Roman" w:ascii="Times New Roman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7F5676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7. </w:t>
      </w:r>
      <w:r w:rsidR="00295288">
        <w:rPr>
          <w:rFonts w:hAnsi="Times New Roman" w:ascii="Times New Roman"/>
          <w:b/>
          <w:szCs w:val="24"/>
          <w:lang w:val="hr-HR"/>
        </w:rPr>
        <w:t>lipnja</w:t>
      </w:r>
      <w:r w:rsidR="00EE6FAD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 w:rsidR="00295288">
        <w:rPr>
          <w:rFonts w:hAnsi="Times New Roman" w:ascii="Times New Roman"/>
          <w:b/>
          <w:szCs w:val="24"/>
          <w:lang w:val="hr-HR"/>
        </w:rPr>
        <w:t>09,00</w:t>
      </w:r>
      <w:r w:rsidR="00EE6FA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95288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stečajnog upravitelja o unovčenju imovine i nastavku poslovanja stečajnog dužnika,</w:t>
      </w:r>
    </w:p>
    <w:p w:rsidRDefault="00635A10" w:rsidP="00635A10" w:rsidR="00635A10" w:rsidRPr="00635A10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70318D" w:rsidR="0070318D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635A10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635A10" w:rsidR="00B746D5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295288">
        <w:rPr>
          <w:rFonts w:hAnsi="Times New Roman" w:ascii="Times New Roman"/>
          <w:szCs w:val="24"/>
          <w:lang w:val="hr-HR"/>
        </w:rPr>
        <w:t>24. svibnja</w:t>
      </w:r>
      <w:r w:rsidR="00635A10">
        <w:rPr>
          <w:rFonts w:hAnsi="Times New Roman" w:ascii="Times New Roman"/>
          <w:szCs w:val="24"/>
          <w:lang w:val="hr-HR"/>
        </w:rPr>
        <w:t xml:space="preserve">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635A10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635A10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35A10" w:rsidP="00B746D5" w:rsidR="00635A10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295288" w:rsidP="00B746D5" w:rsidR="00B746D5" w:rsidRP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upravitelj</w:t>
      </w:r>
      <w:r w:rsidR="00635A1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Ivo Žiža, Ludbreški vinogradi 53, Ludbreg</w:t>
      </w:r>
    </w:p>
    <w:p w:rsidRDefault="00B746D5" w:rsidP="00B746D5" w:rsidR="00B746D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Pr="00B059F1">
        <w:rPr>
          <w:rFonts w:hAnsi="Times New Roman" w:ascii="Times New Roman"/>
          <w:szCs w:val="24"/>
          <w:lang w:val="hr-HR"/>
        </w:rPr>
        <w:t>ploča ovoga suda</w:t>
      </w:r>
    </w:p>
    <w:p w:rsidRDefault="003969B6" w:rsidP="00635A10" w:rsidR="003969B6">
      <w:pPr>
        <w:jc w:val="both"/>
        <w:rPr>
          <w:rFonts w:hAnsi="Times New Roman" w:ascii="Times New Roman"/>
          <w:szCs w:val="24"/>
          <w:lang w:val="hr-HR"/>
        </w:rPr>
      </w:pPr>
    </w:p>
    <w:sectPr w:rsidSect="000E25E2" w:rsidR="003969B6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4BB0" w:rsidP="00BE64B7" w:rsidR="00B14BB0">
      <w:r>
        <w:separator/>
      </w:r>
    </w:p>
  </w:endnote>
  <w:endnote w:id="0" w:type="continuationSeparator">
    <w:p w:rsidRDefault="00B14BB0" w:rsidP="00BE64B7" w:rsidR="00B14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4BB0" w:rsidP="00BE64B7" w:rsidR="00B14BB0">
      <w:r>
        <w:separator/>
      </w:r>
    </w:p>
  </w:footnote>
  <w:footnote w:id="0" w:type="continuationSeparator">
    <w:p w:rsidRDefault="00B14BB0" w:rsidP="00BE64B7" w:rsidR="00B14B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295288">
      <w:rPr>
        <w:rFonts w:hAnsi="Times New Roman" w:ascii="Times New Roman"/>
        <w:szCs w:val="24"/>
        <w:lang w:val="hr-HR"/>
      </w:rPr>
      <w:t>58/14-60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C11ED"/>
    <w:rsid w:val="000E25E2"/>
    <w:rsid w:val="00121DAB"/>
    <w:rsid w:val="00273580"/>
    <w:rsid w:val="00295288"/>
    <w:rsid w:val="002C29EB"/>
    <w:rsid w:val="00340B1C"/>
    <w:rsid w:val="00383227"/>
    <w:rsid w:val="003956F1"/>
    <w:rsid w:val="003969B6"/>
    <w:rsid w:val="003F5651"/>
    <w:rsid w:val="00467849"/>
    <w:rsid w:val="004B79EB"/>
    <w:rsid w:val="004C3F42"/>
    <w:rsid w:val="00594D0D"/>
    <w:rsid w:val="00613B39"/>
    <w:rsid w:val="00626933"/>
    <w:rsid w:val="0063124E"/>
    <w:rsid w:val="00635A10"/>
    <w:rsid w:val="006426F4"/>
    <w:rsid w:val="00656FF7"/>
    <w:rsid w:val="0070318D"/>
    <w:rsid w:val="007D790B"/>
    <w:rsid w:val="007E300D"/>
    <w:rsid w:val="007F5676"/>
    <w:rsid w:val="008718A5"/>
    <w:rsid w:val="00943C34"/>
    <w:rsid w:val="00954A84"/>
    <w:rsid w:val="009C1D4E"/>
    <w:rsid w:val="00A3468B"/>
    <w:rsid w:val="00B14BB0"/>
    <w:rsid w:val="00B14DF9"/>
    <w:rsid w:val="00B746D5"/>
    <w:rsid w:val="00B81F4D"/>
    <w:rsid w:val="00BE64B7"/>
    <w:rsid w:val="00D465DD"/>
    <w:rsid w:val="00E57799"/>
    <w:rsid w:val="00EE6FAD"/>
    <w:rsid w:val="00EF6D6B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79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9EB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B79EB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B79EB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B79EB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79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9EB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B79EB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B79EB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B79EB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2014.</izvorni_sadrzaj>
    <derivirana_varijabla naziv="DomainObject.Predmet.DatumOsnivanja_1">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St-58/2014</izvorni_sadrzaj>
    <derivirana_varijabla naziv="DomainObject.Predmet.OznakaBroj_1">St-58/2014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30 DANA</izvorni_sadrzaj>
    <derivirana_varijabla naziv="DomainObject.Predmet.PrimjedbaSuca_1">kal. 30 DANA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RADIO IVANEC društvo s ograničenom odgovornošću za proizvodnju i emitiranje radijskog i televizijskog programa</izvorni_sadrzaj>
    <derivirana_varijabla naziv="DomainObject.Predmet.StrankaFormated_1">  RADIO IVANEC društvo s ograničenom odgovornošću za proizvodnju i emitiranje radijskog i televizijskog programa</derivirana_varijabla>
  </DomainObject.Predmet.StrankaFormated>
  <DomainObject.Predmet.StrankaFormatedOIB>
    <izvorni_sadrzaj>  RADIO IVANEC društvo s ograničenom odgovornošću za proizvodnju i emitiranje radijskog i televizijskog programa, OIB 57601637683</izvorni_sadrzaj>
    <derivirana_varijabla naziv="DomainObject.Predmet.StrankaFormatedOIB_1">  RADIO IVANEC društvo s ograničenom odgovornošću za proizvodnju i emitiranje radijskog i televizijskog programa, OIB 57601637683</derivirana_varijabla>
  </DomainObject.Predmet.StrankaFormatedOIB>
  <DomainObject.Predmet.StrankaFormatedWithAdress>
    <izvorni_sadrzaj> RADIO IVANEC društvo s ograničenom odgovornošću za proizvodnju i emitiranje radijskog i televizijskog programa, Vladimira Nazora 1, Ivanec</izvorni_sadrzaj>
    <derivirana_varijabla naziv="DomainObject.Predmet.StrankaFormatedWithAdress_1"> RADIO IVANEC društvo s ograničenom odgovornošću za proizvodnju i emitiranje radijskog i televizijskog programa, Vladimira Nazora 1, Ivanec</derivirana_varijabla>
  </DomainObject.Predmet.StrankaFormatedWithAdress>
  <DomainObject.Predmet.StrankaFormatedWithAdressOIB>
    <izvorni_sadrzaj> RADIO IVANEC društvo s ograničenom odgovornošću za proizvodnju i emitiranje radijskog i televizijskog programa, OIB 57601637683, Vladimira Nazora 1, Ivanec</izvorni_sadrzaj>
    <derivirana_varijabla naziv="DomainObject.Predmet.StrankaFormatedWithAdressOIB_1"> RADIO IVANEC društvo s ograničenom odgovornošću za proizvodnju i emitiranje radijskog i televizijskog programa, OIB 57601637683, Vladimira Nazora 1, Ivanec</derivirana_varijabla>
  </DomainObject.Predmet.StrankaFormatedWithAdressOIB>
  <DomainObject.Predmet.StrankaWithAdress>
    <izvorni_sadrzaj>RADIO IVANEC društvo s ograničenom odgovornošću za proizvodnju i emitiranje radijskog i televizijskog programa Vladimira Nazora 1,Ivanec</izvorni_sadrzaj>
    <derivirana_varijabla naziv="DomainObject.Predmet.StrankaWithAdress_1">RADIO IVANEC društvo s ograničenom odgovornošću za proizvodnju i emitiranje radijskog i televizijskog programa Vladimira Nazora 1,Ivanec</derivirana_varijabla>
  </DomainObject.Predmet.StrankaWithAdress>
  <DomainObject.Predmet.StrankaWithAdressOIB>
    <izvorni_sadrzaj>RADIO IVANEC društvo s ograničenom odgovornošću za proizvodnju i emitiranje radijskog i televizijskog programa, OIB 57601637683, Vladimira Nazora 1,Ivanec</izvorni_sadrzaj>
    <derivirana_varijabla naziv="DomainObject.Predmet.StrankaWithAdressOIB_1">RADIO IVANEC društvo s ograničenom odgovornošću za proizvodnju i emitiranje radijskog i televizijskog programa, OIB 57601637683, Vladimira Nazora 1,Ivanec</derivirana_varijabla>
  </DomainObject.Predmet.StrankaWithAdressOIB>
  <DomainObject.Predmet.StrankaNazivFormated>
    <izvorni_sadrzaj>RADIO IVANEC društvo s ograničenom odgovornošću za proizvodnju i emitiranje radijskog i televizijskog programa</izvorni_sadrzaj>
    <derivirana_varijabla naziv="DomainObject.Predmet.StrankaNazivFormated_1">RADIO IVANEC društvo s ograničenom odgovornošću za proizvodnju i emitiranje radijskog i televizijskog programa</derivirana_varijabla>
  </DomainObject.Predmet.StrankaNazivFormated>
  <DomainObject.Predmet.StrankaNazivFormatedOIB>
    <izvorni_sadrzaj>RADIO IVANEC društvo s ograničenom odgovornošću za proizvodnju i emitiranje radijskog i televizijskog programa, OIB 57601637683</izvorni_sadrzaj>
    <derivirana_varijabla naziv="DomainObject.Predmet.StrankaNazivFormatedOIB_1">RADIO IVANEC društvo s ograničenom odgovornošću za proizvodnju i emitiranje radijskog i televizijskog programa, OIB 57601637683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RADIO IVANEC društvo s ograničenom odgovornošću za proizvodnju i emitiranje radijskog i televizijskog programa</item>
    </izvorni_sadrzaj>
    <derivirana_varijabla naziv="DomainObject.Predmet.StrankaListFormated_1">
      <item>RADIO IVANEC društvo s ograničenom odgovornošću za proizvodnju i emitiranje radijskog i televizijskog programa</item>
    </derivirana_varijabla>
  </DomainObject.Predmet.StrankaListFormated>
  <DomainObject.Predmet.StrankaListFormatedOIB>
    <izvorni_sadrzaj>
      <item>RADIO IVANEC društvo s ograničenom odgovornošću za proizvodnju i emitiranje radijskog i televizijskog programa, OIB 57601637683</item>
    </izvorni_sadrzaj>
    <derivirana_varijabla naziv="DomainObject.Predmet.StrankaListFormatedOIB_1">
      <item>RADIO IVANEC društvo s ograničenom odgovornošću za proizvodnju i emitiranje radijskog i televizijskog programa, OIB 57601637683</item>
    </derivirana_varijabla>
  </DomainObject.Predmet.StrankaListFormatedOIB>
  <DomainObject.Predmet.StrankaListFormatedWithAdress>
    <izvorni_sadrzaj>
      <item>RADIO IVANEC društvo s ograničenom odgovornošću za proizvodnju i emitiranje radijskog i televizijskog programa, Vladimira Nazora 1, Ivanec</item>
    </izvorni_sadrzaj>
    <derivirana_varijabla naziv="DomainObject.Predmet.StrankaListFormatedWithAdress_1">
      <item>RADIO IVANEC društvo s ograničenom odgovornošću za proizvodnju i emitiranje radijskog i televizijskog programa, Vladimira Nazora 1, Ivanec</item>
    </derivirana_varijabla>
  </DomainObject.Predmet.StrankaListFormatedWithAdress>
  <DomainObject.Predmet.StrankaListFormatedWithAdressOIB>
    <izvorni_sadrzaj>
      <item>RADIO IVANEC društvo s ograničenom odgovornošću za proizvodnju i emitiranje radijskog i televizijskog programa, OIB 57601637683, Vladimira Nazora 1, Ivanec</item>
    </izvorni_sadrzaj>
    <derivirana_varijabla naziv="DomainObject.Predmet.StrankaListFormatedWithAdressOIB_1">
      <item>RADIO IVANEC društvo s ograničenom odgovornošću za proizvodnju i emitiranje radijskog i televizijskog programa, OIB 57601637683, Vladimira Nazora 1, Ivanec</item>
    </derivirana_varijabla>
  </DomainObject.Predmet.StrankaListFormatedWithAdressOIB>
  <DomainObject.Predmet.StrankaListNazivFormated>
    <izvorni_sadrzaj>
      <item>RADIO IVANEC društvo s ograničenom odgovornošću za proizvodnju i emitiranje radijskog i televizijskog programa</item>
    </izvorni_sadrzaj>
    <derivirana_varijabla naziv="DomainObject.Predmet.StrankaListNazivFormated_1">
      <item>RADIO IVANEC društvo s ograničenom odgovornošću za proizvodnju i emitiranje radijskog i televizijskog programa</item>
    </derivirana_varijabla>
  </DomainObject.Predmet.StrankaListNazivFormated>
  <DomainObject.Predmet.StrankaListNazivFormatedOIB>
    <izvorni_sadrzaj>
      <item>RADIO IVANEC društvo s ograničenom odgovornošću za proizvodnju i emitiranje radijskog i televizijskog programa, OIB 57601637683</item>
    </izvorni_sadrzaj>
    <derivirana_varijabla naziv="DomainObject.Predmet.StrankaListNazivFormatedOIB_1">
      <item>RADIO IVANEC društvo s ograničenom odgovornošću za proizvodnju i emitiranje radijskog i televizijskog programa, OIB 57601637683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ANDREJ BREGOVIĆ, direktor</item>
      <item>Ivo Žiža</item>
    </izvorni_sadrzaj>
    <derivirana_varijabla naziv="DomainObject.Predmet.OstaliListFormated_1">
      <item>ANDREJ BREGOVIĆ, direktor</item>
      <item>Ivo Žiža</item>
    </derivirana_varijabla>
  </DomainObject.Predmet.OstaliListFormated>
  <DomainObject.Predmet.OstaliListFormatedOIB>
    <izvorni_sadrzaj>
      <item>ANDREJ BREGOVIĆ, direktor</item>
      <item>Ivo Žiža, OIB 08163835361</item>
    </izvorni_sadrzaj>
    <derivirana_varijabla naziv="DomainObject.Predmet.OstaliListFormatedOIB_1">
      <item>ANDREJ BREGOVIĆ, direktor</item>
      <item>Ivo Žiža, OIB 08163835361</item>
    </derivirana_varijabla>
  </DomainObject.Predmet.OstaliListFormatedOIB>
  <DomainObject.Predmet.OstaliListFormatedWithAdress>
    <izvorni_sadrzaj>
      <item>ANDREJ BREGOVIĆ, direktor</item>
      <item>Ivo Žiža, Vinogradi L. 53, 42230 Vinogradi Ludbreški</item>
    </izvorni_sadrzaj>
    <derivirana_varijabla naziv="DomainObject.Predmet.OstaliListFormatedWithAdress_1">
      <item>ANDREJ BREGOVIĆ, direktor</item>
      <item>Ivo Žiža, Vinogradi L. 53, 42230 Vinogradi Ludbreški</item>
    </derivirana_varijabla>
  </DomainObject.Predmet.OstaliListFormatedWithAdress>
  <DomainObject.Predmet.OstaliListFormatedWithAdressOIB>
    <izvorni_sadrzaj>
      <item>ANDREJ BREGOVIĆ, direktor</item>
      <item>Ivo Žiža, OIB 08163835361, Vinogradi L. 53, 42230 Vinogradi Ludbreški</item>
    </izvorni_sadrzaj>
    <derivirana_varijabla naziv="DomainObject.Predmet.OstaliListFormatedWithAdressOIB_1">
      <item>ANDREJ BREGOVIĆ, direktor</item>
      <item>Ivo Žiža, OIB 08163835361, Vinogradi L. 53, 42230 Vinogradi Ludbreški</item>
    </derivirana_varijabla>
  </DomainObject.Predmet.OstaliListFormatedWithAdressOIB>
  <DomainObject.Predmet.OstaliListNazivFormated>
    <izvorni_sadrzaj>
      <item>ANDREJ BREGOVIĆ, direktor</item>
      <item>Ivo Žiža</item>
    </izvorni_sadrzaj>
    <derivirana_varijabla naziv="DomainObject.Predmet.OstaliListNazivFormated_1">
      <item>ANDREJ BREGOVIĆ, direktor</item>
      <item>Ivo Žiža</item>
    </derivirana_varijabla>
  </DomainObject.Predmet.OstaliListNazivFormated>
  <DomainObject.Predmet.OstaliListNazivFormatedOIB>
    <izvorni_sadrzaj>
      <item>ANDREJ BREGOVIĆ, direktor</item>
      <item>Ivo Žiža, OIB 08163835361</item>
    </izvorni_sadrzaj>
    <derivirana_varijabla naziv="DomainObject.Predmet.OstaliListNazivFormatedOIB_1">
      <item>ANDREJ BREGOVIĆ, direktor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RADIO IVANEC društvo s ograničenom odgovornošću za proizvodnju i emitiranje radijskog i televizijskog programa</izvorni_sadrzaj>
    <derivirana_varijabla naziv="DomainObject.Predmet.StrankaIDrugi_1">RADIO IVANEC društvo s ograničenom odgovornošću za proizvodnju i emitiranje radijskog i televizijskog programa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RADIO IVANEC društvo s ograničenom odgovornošću za proizvodnju i emitiranje radijskog i televizijskog programa, OIB 57601637683, Vladimira Nazora 1, Ivanec</izvorni_sadrzaj>
    <derivirana_varijabla naziv="DomainObject.Predmet.StrankaIDrugiAdressOIB_1">RADIO IVANEC društvo s ograničenom odgovornošću za proizvodnju i emitiranje radijskog i televizijskog programa, OIB 57601637683, Vladimira Nazora 1, Ivanec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 IVANEC društvo s ograničenom odgovornošću za proizvodnju i emitiranje radijskog i televizijskog programa</item>
      <item>ANDREJ BREGOVIĆ, direktor</item>
      <item>Ivo Žiža</item>
    </izvorni_sadrzaj>
    <derivirana_varijabla naziv="DomainObject.Predmet.SudioniciListNaziv_1">
      <item>RADIO IVANEC društvo s ograničenom odgovornošću za proizvodnju i emitiranje radijskog i televizijskog programa</item>
      <item>ANDREJ BREGOVIĆ, direktor</item>
      <item>Ivo Žiža</item>
    </derivirana_varijabla>
  </DomainObject.Predmet.SudioniciListNaziv>
  <DomainObject.Predmet.SudioniciListAdressOIB>
    <izvorni_sadrzaj>
      <item>RADIO IVANEC društvo s ograničenom odgovornošću za proizvodnju i emitiranje radijskog i televizijskog programa, OIB 57601637683, Vladimira Nazora 1,Ivanec</item>
      <item>ANDREJ BREGOVIĆ, direktor</item>
      <item>Ivo Žiža, OIB 08163835361, Vinogradi L. 53,42230 Vinogradi Ludbreški</item>
    </izvorni_sadrzaj>
    <derivirana_varijabla naziv="DomainObject.Predmet.SudioniciListAdressOIB_1">
      <item>RADIO IVANEC društvo s ograničenom odgovornošću za proizvodnju i emitiranje radijskog i televizijskog programa, OIB 57601637683, Vladimira Nazora 1,Ivanec</item>
      <item>ANDREJ BREGOVIĆ, direktor</item>
      <item>Ivo Žiža, OIB 08163835361, Vinogradi L.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57601637683</item>
      <item>, OIB null</item>
      <item>, OIB 08163835361</item>
    </izvorni_sadrzaj>
    <derivirana_varijabla naziv="DomainObject.Predmet.SudioniciListNazivOIB_1">
      <item>, OIB 57601637683</item>
      <item>, OIB null</item>
      <item>, OIB 08163835361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203</properties:Words>
  <properties:Characters>930</properties:Characters>
  <properties:Lines>47</properties:Lines>
  <properties:Paragraphs>23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2016-05-24T14:36:00Z</cp:lastPrinted>
  <dcterms:modified xmlns:xsi="http://www.w3.org/2001/XMLSchema-instance" xsi:type="dcterms:W3CDTF">2016-05-24T14:36:00Z</dcterms:modified>
  <cp:revision>22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