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8d8c" w14:paraId="d438d8c" w:rsidRDefault="00DB0F1A" w:rsidP="00DB0F1A" w:rsidR="00DB0F1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3 St-512/2013-109                                                                           </w:t>
      </w:r>
    </w:p>
    <w:p w:rsidRDefault="00DB0F1A" w:rsidP="00DB0F1A" w:rsidR="00DB0F1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 5. listopada 2017.</w:t>
      </w:r>
    </w:p>
    <w:p w:rsidRDefault="00DB0F1A" w:rsidP="00DB0F1A" w:rsidR="00DB0F1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DB0F1A" w:rsidP="00DB0F1A" w:rsidR="00DB0F1A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>za desetu javnu dražbu</w:t>
      </w:r>
      <w:r>
        <w:rPr>
          <w:color w:val="222222"/>
        </w:rPr>
        <w:t xml:space="preserve"> određuje se za dan </w:t>
      </w:r>
      <w:r>
        <w:rPr>
          <w:b/>
          <w:color w:val="222222"/>
          <w:u w:val="single"/>
        </w:rPr>
        <w:t>9. studenog 2017. u  9,00 sati.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 w:rsidR="00273E6A">
        <w:rPr>
          <w:b/>
          <w:color w:val="222222"/>
        </w:rPr>
        <w:t>desetoj</w:t>
      </w:r>
      <w:r>
        <w:rPr>
          <w:b/>
          <w:color w:val="222222"/>
        </w:rPr>
        <w:t xml:space="preserve"> javnoj dražbi</w:t>
      </w:r>
      <w:r>
        <w:rPr>
          <w:color w:val="222222"/>
        </w:rPr>
        <w:t xml:space="preserve"> uz odgovarajuću primjenu propisa o ovrsi su slijedeće nekretnine:</w:t>
      </w:r>
    </w:p>
    <w:p w:rsidRDefault="00DB0F1A" w:rsidP="00DB0F1A" w:rsidR="00DB0F1A">
      <w:pPr>
        <w:spacing w:beforeAutospacing="true" w:before="100"/>
        <w:ind w:firstLine="708"/>
        <w:jc w:val="both"/>
        <w:rPr>
          <w:b/>
          <w:u w:val="single"/>
        </w:rPr>
      </w:pPr>
      <w:r>
        <w:rPr>
          <w:color w:val="222222"/>
        </w:rPr>
        <w:t xml:space="preserve">- z. k. ul. 1249 k. o. </w:t>
      </w:r>
      <w:proofErr w:type="spellStart"/>
      <w:r>
        <w:rPr>
          <w:color w:val="222222"/>
        </w:rPr>
        <w:t>Slobodnica</w:t>
      </w:r>
      <w:proofErr w:type="spellEnd"/>
      <w:r>
        <w:rPr>
          <w:color w:val="222222"/>
        </w:rPr>
        <w:t xml:space="preserve"> k. č. br. 3520 Oranica </w:t>
      </w:r>
      <w:proofErr w:type="spellStart"/>
      <w:r>
        <w:rPr>
          <w:color w:val="222222"/>
        </w:rPr>
        <w:t>Đakovci</w:t>
      </w:r>
      <w:proofErr w:type="spellEnd"/>
      <w:r>
        <w:rPr>
          <w:color w:val="222222"/>
        </w:rPr>
        <w:t xml:space="preserve"> od 11707 m2, a koja nekretnina se prodaje na zakazanoj dražbi za cijenu koja ne može biti manja od </w:t>
      </w:r>
      <w:r w:rsidR="007D04AF">
        <w:rPr>
          <w:b/>
          <w:u w:val="single"/>
        </w:rPr>
        <w:t>186.796,03</w:t>
      </w:r>
      <w:r>
        <w:rPr>
          <w:b/>
          <w:u w:val="single"/>
        </w:rPr>
        <w:t xml:space="preserve"> kn.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</w:p>
    <w:p w:rsidRDefault="00DB0F1A" w:rsidP="00DB0F1A" w:rsidR="00DB0F1A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DB0F1A" w:rsidP="00DB0F1A" w:rsidR="00DB0F1A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St-512/2013-109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90 dana po  zaključenju javne dražbe. 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V.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DB0F1A" w:rsidP="00DB0F1A" w:rsidR="00DB0F1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DB0F1A" w:rsidP="00DB0F1A" w:rsidR="00DB0F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X. Zainteresirane osobe mogu razgledati nekretnine i dokumentaciju vezanu za iste, u vrijeme dogovoreno sa upraviteljicom stečajne mase Almom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kojoj se mogu obratiti na telefon broj 0915318154.</w:t>
      </w:r>
    </w:p>
    <w:p w:rsidRDefault="00DB0F1A" w:rsidP="00DB0F1A" w:rsidR="00DB0F1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DB0F1A" w:rsidP="00DB0F1A" w:rsidR="00DB0F1A">
      <w:pPr>
        <w:ind w:firstLine="708"/>
        <w:jc w:val="both"/>
      </w:pPr>
      <w:r>
        <w:t xml:space="preserve">U ovoj pravnoj stvari održana je deveta javna dražba na kojoj nije bilo zainteresiranih kupaca. </w:t>
      </w:r>
    </w:p>
    <w:p w:rsidRDefault="00DB0F1A" w:rsidP="00DB0F1A" w:rsidR="00DB0F1A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</w:t>
      </w:r>
    </w:p>
    <w:p w:rsidRDefault="00DB0F1A" w:rsidP="00DB0F1A" w:rsidR="00DB0F1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5. listopada 2017.                                            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Daniela Martini Maoduš</w:t>
      </w:r>
    </w:p>
    <w:p w:rsidRDefault="00DB0F1A" w:rsidP="00DB0F1A" w:rsidR="00DB0F1A">
      <w:pPr>
        <w:spacing w:beforeAutospacing="true" w:before="100"/>
        <w:rPr>
          <w:color w:val="222222"/>
        </w:rPr>
      </w:pPr>
    </w:p>
    <w:p w:rsidRDefault="00DB0F1A" w:rsidP="00DB0F1A" w:rsidR="00DB0F1A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lastRenderedPageBreak/>
        <w:t>Rj</w:t>
      </w:r>
      <w:proofErr w:type="spellEnd"/>
      <w:r>
        <w:rPr>
          <w:color w:val="222222"/>
        </w:rPr>
        <w:t xml:space="preserve">. 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>- oglasna ploča suda, E oglasna ploča– 17 dana</w:t>
      </w: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>- VTSRH-Stečaj putem e-</w:t>
      </w:r>
      <w:proofErr w:type="spellStart"/>
      <w:r>
        <w:rPr>
          <w:color w:val="222222"/>
        </w:rPr>
        <w:t>maila</w:t>
      </w:r>
      <w:proofErr w:type="spellEnd"/>
    </w:p>
    <w:p w:rsidRDefault="00DB0F1A" w:rsidP="00DB0F1A" w:rsidR="00DB0F1A">
      <w:pPr>
        <w:spacing w:beforeAutospacing="true" w:before="100"/>
        <w:rPr>
          <w:color w:val="222222"/>
        </w:rPr>
      </w:pPr>
    </w:p>
    <w:p w:rsidRDefault="00DB0F1A" w:rsidP="00DB0F1A" w:rsidR="00DB0F1A">
      <w:pPr>
        <w:spacing w:beforeAutospacing="true" w:before="100"/>
        <w:rPr>
          <w:color w:val="222222"/>
        </w:rPr>
      </w:pP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DB0F1A" w:rsidP="00DB0F1A" w:rsidR="00DB0F1A">
      <w:pPr>
        <w:spacing w:beforeAutospacing="true" w:before="100"/>
        <w:rPr>
          <w:color w:val="222222"/>
        </w:rPr>
      </w:pPr>
    </w:p>
    <w:p w:rsidRDefault="00DB0F1A" w:rsidP="00DB0F1A" w:rsidR="00DB0F1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DB0F1A" w:rsidP="00DB0F1A" w:rsidR="00DB0F1A">
      <w:pPr>
        <w:spacing w:beforeAutospacing="true" w:before="100"/>
        <w:rPr>
          <w:color w:val="222222"/>
        </w:rPr>
      </w:pPr>
    </w:p>
    <w:p w:rsidRDefault="00DB0F1A" w:rsidP="00DB0F1A" w:rsidR="00DB0F1A">
      <w:pPr>
        <w:spacing w:beforeAutospacing="true" w:before="100"/>
        <w:rPr>
          <w:color w:val="222222"/>
        </w:rPr>
      </w:pPr>
    </w:p>
    <w:p w:rsidRDefault="00DB0F1A" w:rsidP="00DB0F1A" w:rsidR="00DB0F1A">
      <w:pPr>
        <w:spacing w:beforeAutospacing="true" w:before="100"/>
      </w:pPr>
    </w:p>
    <w:p w:rsidRDefault="00DB0F1A" w:rsidP="00DB0F1A" w:rsidR="00DB0F1A">
      <w:pPr>
        <w:pStyle w:val="Naslov3"/>
      </w:pPr>
    </w:p>
    <w:p w:rsidRDefault="00DB0F1A" w:rsidP="00DB0F1A" w:rsidR="00DB0F1A">
      <w:pPr>
        <w:pStyle w:val="SudNaziv"/>
      </w:pPr>
    </w:p>
    <w:p w:rsidRDefault="00DB0F1A" w:rsidP="00DB0F1A" w:rsidR="00DB0F1A">
      <w:pPr>
        <w:pStyle w:val="SudSjedite"/>
      </w:pPr>
      <w:r>
        <w:tab/>
      </w:r>
    </w:p>
    <w:p w:rsidRDefault="00DB0F1A" w:rsidP="00DB0F1A" w:rsidR="00DB0F1A">
      <w:pPr>
        <w:pStyle w:val="Naslovdokumenta"/>
      </w:pPr>
    </w:p>
    <w:p w:rsidRDefault="00DB0F1A" w:rsidP="00DB0F1A" w:rsidR="00DB0F1A">
      <w:pPr>
        <w:pStyle w:val="Poetniodjeljak"/>
      </w:pPr>
    </w:p>
    <w:p w:rsidRDefault="00DB0F1A" w:rsidP="00DB0F1A" w:rsidR="00DB0F1A">
      <w:pPr>
        <w:pStyle w:val="NormaleSPIS"/>
        <w:rPr>
          <w:noProof/>
        </w:rPr>
      </w:pPr>
    </w:p>
    <w:p w:rsidRDefault="00DB0F1A" w:rsidP="00DB0F1A" w:rsidR="00DB0F1A">
      <w:pPr>
        <w:pStyle w:val="ZapisniarPotpis"/>
      </w:pPr>
    </w:p>
    <w:p w:rsidRDefault="00DB0F1A" w:rsidP="00DB0F1A" w:rsidR="00DB0F1A"/>
    <w:p w:rsidRDefault="00DB0F1A" w:rsidP="00DB0F1A" w:rsidR="00DB0F1A"/>
    <w:p w:rsidRDefault="00DB0F1A" w:rsidP="00DB0F1A" w:rsidR="00DB0F1A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F1A"/>
    <w:rsid w:val="00214171"/>
    <w:rsid w:val="00273E6A"/>
    <w:rsid w:val="005E15FD"/>
    <w:rsid w:val="007D04AF"/>
    <w:rsid w:val="009D7835"/>
    <w:rsid w:val="00DB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F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0F1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DB0F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DB0F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B0F1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DB0F1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B0F1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B0F1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B0F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B0F1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B0F1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0F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F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F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8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F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0F1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DB0F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DB0F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B0F1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DB0F1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B0F1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B0F1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B0F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B0F1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B0F1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0F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F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F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31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F0A6C-390C-4DA9-9313-4A4EB088D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563</properties:Words>
  <properties:Characters>3008</properties:Characters>
  <properties:Lines>85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2017-10-05T06:21:00Z</dcterms:created>
  <dc:creator>wsadmin</dc:creator>
  <cp:lastModifiedBy>wsadmin</cp:lastModifiedBy>
  <cp:lastPrinted>2017-10-05T06:37:00Z</cp:lastPrinted>
  <dcterms:modified xmlns:xsi="http://www.w3.org/2001/XMLSchema-instance" xsi:type="dcterms:W3CDTF">2017-10-05T06:39:00Z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