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8105" w14:paraId="3e78105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B00BB3">
        <w:t>4315</w:t>
      </w:r>
      <w:r w:rsidR="003547F9">
        <w:t>/2015</w:t>
      </w:r>
      <w:r w:rsidR="002F7380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00BB3">
        <w:t>4315</w:t>
      </w:r>
      <w:r w:rsidR="003547F9">
        <w:t>/2015</w:t>
      </w:r>
      <w:r>
        <w:t xml:space="preserve">, temeljem odredbe članka 430. Stečajnog zakona (N.N. br. 71/15.), dana </w:t>
      </w:r>
      <w:r w:rsidR="0098192A">
        <w:t>2</w:t>
      </w:r>
      <w:r w:rsidR="002F7380">
        <w:t>2</w:t>
      </w:r>
      <w:r w:rsidR="0098192A">
        <w:t xml:space="preserve">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630CF7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00BB3">
        <w:t>SRPSKI OMLADINSKI FORUM, OIB 16514617624, Zagreb, Gajeva 7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B00BB3">
        <w:t>6.875,94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</w:t>
      </w:r>
      <w:r w:rsidR="002F7380">
        <w:t>2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E06D3"/>
    <w:rsid w:val="002F7380"/>
    <w:rsid w:val="00347DCD"/>
    <w:rsid w:val="003547F9"/>
    <w:rsid w:val="0044280E"/>
    <w:rsid w:val="00445BB9"/>
    <w:rsid w:val="004A0F1D"/>
    <w:rsid w:val="004B4B7E"/>
    <w:rsid w:val="00524D3D"/>
    <w:rsid w:val="005A7273"/>
    <w:rsid w:val="006156D0"/>
    <w:rsid w:val="00630CF7"/>
    <w:rsid w:val="0064498B"/>
    <w:rsid w:val="00726015"/>
    <w:rsid w:val="007D6D1C"/>
    <w:rsid w:val="008C31DE"/>
    <w:rsid w:val="008E4414"/>
    <w:rsid w:val="008F3AB7"/>
    <w:rsid w:val="00917AA8"/>
    <w:rsid w:val="00964E14"/>
    <w:rsid w:val="00967D3B"/>
    <w:rsid w:val="0098192A"/>
    <w:rsid w:val="009A248B"/>
    <w:rsid w:val="00AB00C6"/>
    <w:rsid w:val="00AF31FC"/>
    <w:rsid w:val="00B00AAF"/>
    <w:rsid w:val="00B00BB3"/>
    <w:rsid w:val="00B670B9"/>
    <w:rsid w:val="00B81B46"/>
    <w:rsid w:val="00B9021B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4315</izvorni_sadrzaj>
    <derivirana_varijabla naziv="DomainObject.Predmet.Broj_1">4315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St-4315/2015</izvorni_sadrzaj>
    <derivirana_varijabla naziv="DomainObject.Predmet.OznakaBroj_1">St-4315/2015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SRPSKI OMLADINSKI FORUM</izvorni_sadrzaj>
    <derivirana_varijabla naziv="DomainObject.Predmet.ProtustrankaFormated_1">  SRPSKI OMLADINSKI FORUM</derivirana_varijabla>
  </DomainObject.Predmet.ProtustrankaFormated>
  <DomainObject.Predmet.ProtustrankaFormatedOIB>
    <izvorni_sadrzaj>  SRPSKI OMLADINSKI FORUM, OIB 16514617624</izvorni_sadrzaj>
    <derivirana_varijabla naziv="DomainObject.Predmet.ProtustrankaFormatedOIB_1">  SRPSKI OMLADINSKI FORUM, OIB 16514617624</derivirana_varijabla>
  </DomainObject.Predmet.ProtustrankaFormatedOIB>
  <DomainObject.Predmet.ProtustrankaFormatedWithAdress>
    <izvorni_sadrzaj> SRPSKI OMLADINSKI FORUM, Gajeva 7, 10000 Zagreb</izvorni_sadrzaj>
    <derivirana_varijabla naziv="DomainObject.Predmet.ProtustrankaFormatedWithAdress_1"> SRPSKI OMLADINSKI FORUM, Gajeva 7, 10000 Zagreb</derivirana_varijabla>
  </DomainObject.Predmet.ProtustrankaFormatedWithAdress>
  <DomainObject.Predmet.ProtustrankaFormatedWithAdressOIB>
    <izvorni_sadrzaj> SRPSKI OMLADINSKI FORUM, OIB 16514617624, Gajeva 7, 10000 Zagreb</izvorni_sadrzaj>
    <derivirana_varijabla naziv="DomainObject.Predmet.ProtustrankaFormatedWithAdressOIB_1"> SRPSKI OMLADINSKI FORUM, OIB 16514617624, Gajeva 7, 10000 Zagreb</derivirana_varijabla>
  </DomainObject.Predmet.ProtustrankaFormatedWithAdressOIB>
  <DomainObject.Predmet.ProtustrankaWithAdress>
    <izvorni_sadrzaj>SRPSKI OMLADINSKI FORUM Gajeva 7, 10000 Zagreb</izvorni_sadrzaj>
    <derivirana_varijabla naziv="DomainObject.Predmet.ProtustrankaWithAdress_1">SRPSKI OMLADINSKI FORUM Gajeva 7, 10000 Zagreb</derivirana_varijabla>
  </DomainObject.Predmet.ProtustrankaWithAdress>
  <DomainObject.Predmet.ProtustrankaWithAdressOIB>
    <izvorni_sadrzaj>SRPSKI OMLADINSKI FORUM, OIB 16514617624, Gajeva 7, 10000 Zagreb</izvorni_sadrzaj>
    <derivirana_varijabla naziv="DomainObject.Predmet.ProtustrankaWithAdressOIB_1">SRPSKI OMLADINSKI FORUM, OIB 16514617624, Gajeva 7, 10000 Zagreb</derivirana_varijabla>
  </DomainObject.Predmet.ProtustrankaWithAdressOIB>
  <DomainObject.Predmet.ProtustrankaNazivFormated>
    <izvorni_sadrzaj>SRPSKI OMLADINSKI FORUM</izvorni_sadrzaj>
    <derivirana_varijabla naziv="DomainObject.Predmet.ProtustrankaNazivFormated_1">SRPSKI OMLADINSKI FORUM</derivirana_varijabla>
  </DomainObject.Predmet.ProtustrankaNazivFormated>
  <DomainObject.Predmet.ProtustrankaNazivFormatedOIB>
    <izvorni_sadrzaj>SRPSKI OMLADINSKI FORUM, OIB 16514617624</izvorni_sadrzaj>
    <derivirana_varijabla naziv="DomainObject.Predmet.ProtustrankaNazivFormatedOIB_1">SRPSKI OMLADINSKI FORUM, OIB 16514617624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SRPSKI OMLADINSKI FORUM</item>
    </izvorni_sadrzaj>
    <derivirana_varijabla naziv="DomainObject.Predmet.ProtuStrankaListFormated_1">
      <item>SRPSKI OMLADINSKI FORUM</item>
    </derivirana_varijabla>
  </DomainObject.Predmet.ProtuStrankaListFormated>
  <DomainObject.Predmet.ProtuStrankaListFormatedOIB>
    <izvorni_sadrzaj>
      <item>SRPSKI OMLADINSKI FORUM, OIB 16514617624</item>
    </izvorni_sadrzaj>
    <derivirana_varijabla naziv="DomainObject.Predmet.ProtuStrankaListFormatedOIB_1">
      <item>SRPSKI OMLADINSKI FORUM, OIB 16514617624</item>
    </derivirana_varijabla>
  </DomainObject.Predmet.ProtuStrankaListFormatedOIB>
  <DomainObject.Predmet.ProtuStrankaListFormatedWithAdress>
    <izvorni_sadrzaj>
      <item>SRPSKI OMLADINSKI FORUM, Gajeva 7, 10000 Zagreb</item>
    </izvorni_sadrzaj>
    <derivirana_varijabla naziv="DomainObject.Predmet.ProtuStrankaListFormatedWithAdress_1">
      <item>SRPSKI OMLADINSKI FORUM, Gajeva 7, 10000 Zagreb</item>
    </derivirana_varijabla>
  </DomainObject.Predmet.ProtuStrankaListFormatedWithAdress>
  <DomainObject.Predmet.ProtuStrankaListFormatedWithAdressOIB>
    <izvorni_sadrzaj>
      <item>SRPSKI OMLADINSKI FORUM, OIB 16514617624, Gajeva 7, 10000 Zagreb</item>
    </izvorni_sadrzaj>
    <derivirana_varijabla naziv="DomainObject.Predmet.ProtuStrankaListFormatedWithAdressOIB_1">
      <item>SRPSKI OMLADINSKI FORUM, OIB 16514617624, Gajeva 7, 10000 Zagreb</item>
    </derivirana_varijabla>
  </DomainObject.Predmet.ProtuStrankaListFormatedWithAdressOIB>
  <DomainObject.Predmet.ProtuStrankaListNazivFormated>
    <izvorni_sadrzaj>
      <item>SRPSKI OMLADINSKI FORUM</item>
    </izvorni_sadrzaj>
    <derivirana_varijabla naziv="DomainObject.Predmet.ProtuStrankaListNazivFormated_1">
      <item>SRPSKI OMLADINSKI FORUM</item>
    </derivirana_varijabla>
  </DomainObject.Predmet.ProtuStrankaListNazivFormated>
  <DomainObject.Predmet.ProtuStrankaListNazivFormatedOIB>
    <izvorni_sadrzaj>
      <item>SRPSKI OMLADINSKI FORUM, OIB 16514617624</item>
    </izvorni_sadrzaj>
    <derivirana_varijabla naziv="DomainObject.Predmet.ProtuStrankaListNazivFormatedOIB_1">
      <item>SRPSKI OMLADINSKI FORUM, OIB 16514617624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SRPSKI OMLADINSKI FORUM</izvorni_sadrzaj>
    <derivirana_varijabla naziv="DomainObject.Predmet.ProtustrankaIDrugi_1">SRPSKI OMLADINSKI FORUM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SRPSKI OMLADINSKI FORUM, OIB 16514617624, Gajeva 7, 10000 Zagreb</izvorni_sadrzaj>
    <derivirana_varijabla naziv="DomainObject.Predmet.ProtustrankaIDrugiAdressOIB_1">SRPSKI OMLADINSKI FORUM, OIB 16514617624, Gajeva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SRPSKI OMLADINSKI FORUM</item>
    </izvorni_sadrzaj>
    <derivirana_varijabla naziv="DomainObject.Predmet.SudioniciListNaziv_1">
      <item>FINA Regionalni centar Zagreb</item>
      <item>SRPSKI OMLADINSKI FORUM</item>
    </derivirana_varijabla>
  </DomainObject.Predmet.SudioniciListNaziv>
  <DomainObject.Predmet.SudioniciListAdressOIB>
    <izvorni_sadrzaj>
      <item>FINA Regionalni centar Zagreb, OIB 85821130368, Trg svibanjskih žrtava 1995. 1,10000 Zagreb</item>
      <item>SRPSKI OMLADINSKI FORUM, OIB 16514617624, Gajeva 7,10000 Zagreb</item>
    </izvorni_sadrzaj>
    <derivirana_varijabla naziv="DomainObject.Predmet.SudioniciListAdressOIB_1">
      <item>FINA Regionalni centar Zagreb, OIB 85821130368, Trg svibanjskih žrtava 1995. 1,10000 Zagreb</item>
      <item>SRPSKI OMLADINSKI FORUM, OIB 16514617624, Gajeva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16514617624</item>
    </izvorni_sadrzaj>
    <derivirana_varijabla naziv="DomainObject.Predmet.SudioniciListNazivOIB_1">
      <item>, OIB 85821130368</item>
      <item>, OIB 16514617624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6E9AC-22F7-42F0-B917-A4BF8B891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1322</properties:Characters>
  <properties:Lines>49</properties:Lines>
  <properties:Paragraphs>18</properties:Paragraphs>
  <properties:TotalTime>17</properties:TotalTime>
  <properties:ScaleCrop>false</properties:ScaleCrop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2016-01-22T06:55:00Z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