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29eb" w14:paraId="18629eb" w:rsidRDefault="00446389" w:rsidP="00E17696" w:rsidR="004B741D">
      <w:pPr>
        <w:jc w:val="right"/>
        <w15:collapsed w:val="false"/>
      </w:pPr>
      <w:bookmarkStart w:name="_GoBack" w:id="0"/>
      <w:bookmarkEnd w:id="0"/>
      <w:r>
        <w:t xml:space="preserve">6 </w:t>
      </w:r>
      <w:r w:rsidR="00DD2365">
        <w:t>St-</w:t>
      </w:r>
      <w:r w:rsidR="00981F79">
        <w:t>149</w:t>
      </w:r>
      <w:r w:rsidR="00380E90">
        <w:t>3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>Financijska agencija Regionalni centar Osijek, za otvaranje stečajnog  postupka nad dužnikom</w:t>
      </w:r>
      <w:r w:rsidR="00981F79">
        <w:t xml:space="preserve"> UGO AGENT j.</w:t>
      </w:r>
      <w:r w:rsidR="00446389">
        <w:t>d.o</w:t>
      </w:r>
      <w:r w:rsidR="00380E90">
        <w:t xml:space="preserve">.o. za </w:t>
      </w:r>
      <w:r w:rsidR="00981F79">
        <w:t>ugostiteljstvo</w:t>
      </w:r>
      <w:r w:rsidR="00E12DC9">
        <w:t>,</w:t>
      </w:r>
      <w:r w:rsidR="00981F79">
        <w:t xml:space="preserve"> trgovinu i usluge,</w:t>
      </w:r>
      <w:r w:rsidR="00E12DC9">
        <w:t xml:space="preserve"> </w:t>
      </w:r>
      <w:r w:rsidR="00981F79">
        <w:t>Osijek</w:t>
      </w:r>
      <w:r w:rsidR="00446389">
        <w:t xml:space="preserve">, </w:t>
      </w:r>
      <w:r w:rsidR="00981F79">
        <w:t>Franjevačka 14</w:t>
      </w:r>
      <w:r w:rsidR="004741CF">
        <w:t xml:space="preserve">, </w:t>
      </w:r>
      <w:r w:rsidR="005953D8">
        <w:t>MBS</w:t>
      </w:r>
      <w:r w:rsidR="00446389">
        <w:t>:</w:t>
      </w:r>
      <w:r w:rsidR="005953D8">
        <w:t xml:space="preserve"> </w:t>
      </w:r>
      <w:r w:rsidR="00E3287E" w:rsidRPr="00E3287E">
        <w:t>030</w:t>
      </w:r>
      <w:r w:rsidR="00981F79">
        <w:t>164346</w:t>
      </w:r>
      <w:r w:rsidR="005953D8">
        <w:t>, OIB</w:t>
      </w:r>
      <w:r w:rsidR="00446389">
        <w:t>:</w:t>
      </w:r>
      <w:r w:rsidR="00981F79">
        <w:t xml:space="preserve"> 91404566859</w:t>
      </w:r>
      <w:r w:rsidR="0072710A">
        <w:t xml:space="preserve">, </w:t>
      </w:r>
      <w:r w:rsidR="003B4C28">
        <w:t xml:space="preserve">dana </w:t>
      </w:r>
      <w:r w:rsidR="00446389">
        <w:t>2</w:t>
      </w:r>
      <w:r w:rsidR="00981F79">
        <w:t>4</w:t>
      </w:r>
      <w:r w:rsidR="00380E90">
        <w:t xml:space="preserve">.listopada </w:t>
      </w:r>
      <w:r w:rsidR="00DD2365">
        <w:t>201</w:t>
      </w:r>
      <w:r w:rsidR="00935FE4">
        <w:t>7</w:t>
      </w:r>
      <w:r w:rsidR="00DD2365">
        <w:t>. g</w:t>
      </w:r>
      <w:r w:rsidR="00446389">
        <w:t>.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>zakonski zastupnik dužnika</w:t>
      </w:r>
      <w:r w:rsidR="00446389">
        <w:t xml:space="preserve"> </w:t>
      </w:r>
      <w:r w:rsidR="00981F79">
        <w:t xml:space="preserve">Luka </w:t>
      </w:r>
      <w:proofErr w:type="spellStart"/>
      <w:r w:rsidR="00981F79">
        <w:t>Bujak</w:t>
      </w:r>
      <w:proofErr w:type="spellEnd"/>
      <w:r w:rsidR="00380E90">
        <w:t xml:space="preserve">, </w:t>
      </w:r>
      <w:r w:rsidR="00981F79">
        <w:t>Osijek</w:t>
      </w:r>
      <w:r w:rsidR="00380E90">
        <w:t xml:space="preserve">, </w:t>
      </w:r>
      <w:r w:rsidR="00981F79">
        <w:t>Trg bana Josipa Jelačića 26</w:t>
      </w:r>
      <w:r w:rsidR="00380E90">
        <w:t xml:space="preserve">, </w:t>
      </w:r>
      <w:r w:rsidR="004741CF">
        <w:t xml:space="preserve">OIB: </w:t>
      </w:r>
      <w:r w:rsidR="00981F79">
        <w:t>46288742850</w:t>
      </w:r>
      <w:r w:rsidR="00446389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81F79">
        <w:t>1493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81F79" w:rsidRPr="00981F79">
        <w:t>UGO AGENT j.d.o.o. za ugostiteljstvo, trgovinu i usluge, Osijek, Franjevačka 14, MBS: 030164346, OIB: 91404566859</w:t>
      </w:r>
      <w:r w:rsidR="00E3287E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981F79" w:rsidRPr="00981F79">
        <w:t xml:space="preserve">Luka </w:t>
      </w:r>
      <w:proofErr w:type="spellStart"/>
      <w:r w:rsidR="00981F79" w:rsidRPr="00981F79">
        <w:t>Bujak</w:t>
      </w:r>
      <w:proofErr w:type="spellEnd"/>
      <w:r w:rsidR="00981F79" w:rsidRPr="00981F79">
        <w:t>, Osijek, Trg bana Josipa Jelačića 26, OIB: 46288742850</w:t>
      </w:r>
      <w:r w:rsidR="00E3287E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981F79" w:rsidRPr="00981F79">
        <w:t xml:space="preserve">Luka </w:t>
      </w:r>
      <w:proofErr w:type="spellStart"/>
      <w:r w:rsidR="00981F79" w:rsidRPr="00981F79">
        <w:t>Bujak</w:t>
      </w:r>
      <w:proofErr w:type="spellEnd"/>
      <w:r w:rsidR="00981F79" w:rsidRPr="00981F79">
        <w:t>, Osijek, Trg bana Josipa Jelačića 26, OIB: 46288742850</w:t>
      </w:r>
      <w:r w:rsidR="00E3287E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981F79" w:rsidRPr="00981F79">
        <w:t xml:space="preserve">Luka </w:t>
      </w:r>
      <w:proofErr w:type="spellStart"/>
      <w:r w:rsidR="00981F79" w:rsidRPr="00981F79">
        <w:t>Bujak</w:t>
      </w:r>
      <w:proofErr w:type="spellEnd"/>
      <w:r w:rsidR="00981F79" w:rsidRPr="00981F79">
        <w:t>, Osijek, Trg bana Josipa Jelačića 26, OIB: 46288742850</w:t>
      </w:r>
      <w:r w:rsidR="00E3287E">
        <w:t xml:space="preserve"> 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446389" w:rsidP="005953D8" w:rsidR="005953D8">
      <w:pPr>
        <w:jc w:val="right"/>
      </w:pPr>
      <w:r>
        <w:t xml:space="preserve">6 </w:t>
      </w:r>
      <w:r w:rsidR="00253A6A">
        <w:t>St</w:t>
      </w:r>
      <w:r w:rsidR="005953D8">
        <w:t>-</w:t>
      </w:r>
      <w:r w:rsidR="00981F79">
        <w:t>149</w:t>
      </w:r>
      <w:r w:rsidR="002A3507">
        <w:t>3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981F79" w:rsidRPr="00981F79">
        <w:t xml:space="preserve">Luka </w:t>
      </w:r>
      <w:proofErr w:type="spellStart"/>
      <w:r w:rsidR="00981F79" w:rsidRPr="00981F79">
        <w:t>Bujak</w:t>
      </w:r>
      <w:proofErr w:type="spellEnd"/>
      <w:r w:rsidR="00981F79" w:rsidRPr="00981F79">
        <w:t>, Osijek, Trg bana Josipa Jelačića 26, OIB: 46288742850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981F79">
        <w:t>Osijeku 24</w:t>
      </w:r>
      <w:r w:rsidR="00A66093">
        <w:t xml:space="preserve">. </w:t>
      </w:r>
      <w:r w:rsidR="002A3507">
        <w:t>listopada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>.</w:t>
      </w:r>
      <w:r w:rsidR="00446389">
        <w:t>g.</w:t>
      </w:r>
      <w:r w:rsidR="00DD2365">
        <w:t xml:space="preserve">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81F79" w:rsidP="00470B34" w:rsidR="00446389">
      <w:pPr>
        <w:numPr>
          <w:ilvl w:val="0"/>
          <w:numId w:val="6"/>
        </w:numPr>
        <w:jc w:val="both"/>
      </w:pPr>
      <w:r w:rsidRPr="00981F79">
        <w:t xml:space="preserve">Luka </w:t>
      </w:r>
      <w:proofErr w:type="spellStart"/>
      <w:r w:rsidRPr="00981F79">
        <w:t>Bujak</w:t>
      </w:r>
      <w:proofErr w:type="spellEnd"/>
      <w:r w:rsidRPr="00981F79">
        <w:t>, Osijek, Trg bana Josipa Jelačića 26, OIB: 46288742850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81F79">
        <w:t>24</w:t>
      </w:r>
      <w:r w:rsidR="002A3507">
        <w:t>/11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EA" w:rsidR="009149EA">
      <w:r>
        <w:separator/>
      </w:r>
    </w:p>
  </w:endnote>
  <w:endnote w:id="0" w:type="continuationSeparator">
    <w:p w:rsidRDefault="009149EA" w:rsidR="00914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EA" w:rsidR="009149EA">
      <w:r>
        <w:separator/>
      </w:r>
    </w:p>
  </w:footnote>
  <w:footnote w:id="0" w:type="continuationSeparator">
    <w:p w:rsidRDefault="009149EA" w:rsidR="00914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3BF3"/>
    <w:rsid w:val="00252C63"/>
    <w:rsid w:val="00253A6A"/>
    <w:rsid w:val="00255E1A"/>
    <w:rsid w:val="0027627D"/>
    <w:rsid w:val="00291B9C"/>
    <w:rsid w:val="002A3507"/>
    <w:rsid w:val="002B50CD"/>
    <w:rsid w:val="002C6560"/>
    <w:rsid w:val="002D412A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80E90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46389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342C"/>
    <w:rsid w:val="005B403D"/>
    <w:rsid w:val="005E5D90"/>
    <w:rsid w:val="00607E75"/>
    <w:rsid w:val="006139EC"/>
    <w:rsid w:val="006235FB"/>
    <w:rsid w:val="00631206"/>
    <w:rsid w:val="0066402D"/>
    <w:rsid w:val="00681B3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C0058"/>
    <w:rsid w:val="009001D6"/>
    <w:rsid w:val="009149EA"/>
    <w:rsid w:val="0093450C"/>
    <w:rsid w:val="00935547"/>
    <w:rsid w:val="00935FE4"/>
    <w:rsid w:val="00960C63"/>
    <w:rsid w:val="00961D63"/>
    <w:rsid w:val="009622E4"/>
    <w:rsid w:val="00963406"/>
    <w:rsid w:val="009807E2"/>
    <w:rsid w:val="00981F79"/>
    <w:rsid w:val="00994095"/>
    <w:rsid w:val="0099595A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8294D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C60A7"/>
    <w:rsid w:val="00BF7940"/>
    <w:rsid w:val="00C15361"/>
    <w:rsid w:val="00C2584D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0281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34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3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34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3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DD5DE-FE68-4F55-855C-54BF64837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2565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2017-10-24T07:45:00Z</dcterms:created>
  <dc:creator>hermanj</dc:creator>
  <cp:lastModifiedBy>Snježana Markotić Jurić</cp:lastModifiedBy>
  <cp:lastPrinted>2017-10-24T07:42:00Z</cp:lastPrinted>
  <dcterms:modified xmlns:xsi="http://www.w3.org/2001/XMLSchema-instance" xsi:type="dcterms:W3CDTF">2017-10-24T07:47:00Z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