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768b" w14:paraId="1e1768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E2969">
        <w:rPr>
          <w:szCs w:val="24"/>
          <w:lang w:val="hr-HR"/>
        </w:rPr>
        <w:t>4</w:t>
      </w:r>
      <w:r w:rsidR="000F25D5">
        <w:rPr>
          <w:szCs w:val="24"/>
          <w:lang w:val="hr-HR"/>
        </w:rPr>
        <w:t>5</w:t>
      </w:r>
      <w:r w:rsidR="0035145B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35145B">
        <w:rPr>
          <w:lang w:val="hr-HR"/>
        </w:rPr>
        <w:t xml:space="preserve">AERO-SOL društvo s ograničenom odgovornošću za trgovinu, proizvodnju i usluge, Bjelovar, Ivana Merza 2, </w:t>
      </w:r>
      <w:r w:rsidR="0035145B" w:rsidRPr="000664E3">
        <w:rPr>
          <w:lang w:val="hr-HR"/>
        </w:rPr>
        <w:t>MB</w:t>
      </w:r>
      <w:r w:rsidR="0035145B">
        <w:rPr>
          <w:lang w:val="hr-HR"/>
        </w:rPr>
        <w:t>S: 010076676, OIB: 60845322355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35145B">
        <w:rPr>
          <w:lang w:val="hr-HR"/>
        </w:rPr>
        <w:t xml:space="preserve">AERO-SOL društvo s ograničenom odgovornošću za trgovinu, proizvodnju i usluge, Bjelovar, Ivana Merza 2, </w:t>
      </w:r>
      <w:r w:rsidR="0035145B" w:rsidRPr="000664E3">
        <w:rPr>
          <w:lang w:val="hr-HR"/>
        </w:rPr>
        <w:t>MB</w:t>
      </w:r>
      <w:r w:rsidR="0035145B">
        <w:rPr>
          <w:lang w:val="hr-HR"/>
        </w:rPr>
        <w:t>S: 010076676, OIB: 60845322355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35145B">
        <w:rPr>
          <w:szCs w:val="24"/>
          <w:lang w:val="hr-HR"/>
        </w:rPr>
        <w:t>MARIJAN DRLJANOVČAN</w:t>
      </w:r>
      <w:r w:rsidR="00A214A4">
        <w:rPr>
          <w:szCs w:val="24"/>
          <w:lang w:val="hr-HR"/>
        </w:rPr>
        <w:t xml:space="preserve">, </w:t>
      </w:r>
      <w:r w:rsidR="0035145B">
        <w:rPr>
          <w:szCs w:val="24"/>
          <w:lang w:val="hr-HR"/>
        </w:rPr>
        <w:t>Miholjanec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35145B">
        <w:rPr>
          <w:szCs w:val="24"/>
          <w:lang w:val="hr-HR"/>
        </w:rPr>
        <w:t>Antuna Mihanovića 131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35145B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35145B">
        <w:rPr>
          <w:lang w:val="hr-HR"/>
        </w:rPr>
        <w:t xml:space="preserve">AERO-SOL društvo s ograničenom odgovornošću za trgovinu, proizvodnju i usluge, Bjelovar, Ivana Merza 2, </w:t>
      </w:r>
      <w:r w:rsidR="0035145B" w:rsidRPr="000664E3">
        <w:rPr>
          <w:lang w:val="hr-HR"/>
        </w:rPr>
        <w:t>MB</w:t>
      </w:r>
      <w:r w:rsidR="0035145B">
        <w:rPr>
          <w:lang w:val="hr-HR"/>
        </w:rPr>
        <w:t>S: 010076676, OIB: 60845322355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F25D5">
        <w:rPr>
          <w:szCs w:val="24"/>
          <w:lang w:val="hr-HR"/>
        </w:rPr>
        <w:t>4</w:t>
      </w:r>
      <w:r w:rsidR="0035145B">
        <w:rPr>
          <w:szCs w:val="24"/>
          <w:lang w:val="hr-HR"/>
        </w:rPr>
        <w:t>57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15</w:t>
      </w:r>
      <w:r w:rsidR="00230207">
        <w:rPr>
          <w:szCs w:val="24"/>
          <w:lang w:val="hr-HR"/>
        </w:rPr>
        <w:t xml:space="preserve">. </w:t>
      </w:r>
      <w:r w:rsidR="000F25D5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BFD" w:rsidR="00466BFD">
      <w:r>
        <w:separator/>
      </w:r>
    </w:p>
  </w:endnote>
  <w:endnote w:id="0" w:type="continuationSeparator">
    <w:p w:rsidRDefault="00466BFD" w:rsidR="0046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BFD" w:rsidR="00466BFD">
      <w:r>
        <w:separator/>
      </w:r>
    </w:p>
  </w:footnote>
  <w:footnote w:id="0" w:type="continuationSeparator">
    <w:p w:rsidRDefault="00466BFD" w:rsidR="00466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9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0F25D5">
      <w:t>5</w:t>
    </w:r>
    <w:r w:rsidR="0035145B">
      <w:t>7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7987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C2653"/>
    <w:rsid w:val="00CC27DC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7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9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7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9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AERO-SOL društvo s ograničenom odgovornošću za trgovinu, proizvodnju i usluge, Bjelovar zastupanog po punomoćniku Zoran Krog</izvorni_sadrzaj>
    <derivirana_varijabla naziv="DomainObject.Predmet.ProtustrankaFormated_1">  AERO-SOL društvo s ograničenom odgovornošću za trgovinu, proizvodnju i usluge, Bjelovar zastupanog po punomoćniku Zoran Krog</derivirana_varijabla>
  </DomainObject.Predmet.ProtustrankaFormated>
  <DomainObject.Predmet.ProtustrankaFormatedOIB>
    <izvorni_sadrzaj>  AERO-SOL društvo s ograničenom odgovornošću za trgovinu, proizvodnju i usluge, Bjelovar, OIB 60845322355 zastupanog po punomoćniku Zoran Krog</izvorni_sadrzaj>
    <derivirana_varijabla naziv="DomainObject.Predmet.ProtustrankaFormatedOIB_1">  AERO-SOL društvo s ograničenom odgovornošću za trgovinu, proizvodnju i usluge, Bjelovar, OIB 60845322355 zastupanog po punomoćniku Zoran Krog</derivirana_varijabla>
  </DomainObject.Predmet.ProtustrankaFormatedOIB>
  <DomainObject.Predmet.ProtustrankaFormatedWithAdress>
    <izvorni_sadrzaj> AERO-SOL društvo s ograničenom odgovornošću za trgovinu, proizvodnju i usluge, Bjelovar, Ivana Merza 2, 43000 Bjelovar zastupanog po punomoćniku Zoran Krog</izvorni_sadrzaj>
    <derivirana_varijabla naziv="DomainObject.Predmet.ProtustrankaFormatedWithAdress_1"> AERO-SOL društvo s ograničenom odgovornošću za trgovinu, proizvodnju i usluge, Bjelovar, Ivana Merza 2, 43000 Bjelovar zastupanog po punomoćniku Zoran Krog</derivirana_varijabla>
  </DomainObject.Predmet.ProtustrankaFormatedWithAdress>
  <DomainObject.Predmet.ProtustrankaFormatedWithAdressOIB>
    <izvorni_sadrzaj> AERO-SOL društvo s ograničenom odgovornošću za trgovinu, proizvodnju i usluge, Bjelovar, OIB 60845322355, Ivana Merza 2, 43000 Bjelovar zastupanog po punomoćniku Zoran Krog</izvorni_sadrzaj>
    <derivirana_varijabla naziv="DomainObject.Predmet.ProtustrankaFormatedWithAdressOIB_1"> AERO-SOL društvo s ograničenom odgovornošću za trgovinu, proizvodnju i usluge, Bjelovar, OIB 60845322355, Ivana Merza 2, 43000 Bjelovar zastupanog po punomoćniku Zoran Krog</derivirana_varijabla>
  </DomainObject.Predmet.ProtustrankaFormatedWithAdressOIB>
  <DomainObject.Predmet.ProtustrankaWithAdress>
    <izvorni_sadrzaj>AERO-SOL društvo s ograničenom odgovornošću za trgovinu, proizvodnju i usluge, Bjelovar Ivana Merza 2, 43000 Bjelovar</izvorni_sadrzaj>
    <derivirana_varijabla naziv="DomainObject.Predmet.ProtustrankaWithAdress_1">AERO-SOL društvo s ograničenom odgovornošću za trgovinu, proizvodnju i usluge, Bjelovar Ivana Merza 2, 43000 Bjelovar</derivirana_varijabla>
  </DomainObject.Predmet.ProtustrankaWithAdress>
  <DomainObject.Predmet.ProtustrankaWithAdressOIB>
    <izvorni_sadrzaj>AERO-SOL društvo s ograničenom odgovornošću za trgovinu, proizvodnju i usluge, Bjelovar, OIB 60845322355, Ivana Merza 2, 43000 Bjelovar</izvorni_sadrzaj>
    <derivirana_varijabla naziv="DomainObject.Predmet.ProtustrankaWithAdressOIB_1">AERO-SOL društvo s ograničenom odgovornošću za trgovinu, proizvodnju i usluge, Bjelovar, OIB 60845322355, Ivana Merza 2, 43000 Bjelovar</derivirana_varijabla>
  </DomainObject.Predmet.ProtustrankaWithAdressOIB>
  <DomainObject.Predmet.ProtustrankaNazivFormated>
    <izvorni_sadrzaj>AERO-SOL društvo s ograničenom odgovornošću za trgovinu, proizvodnju i usluge, Bjelovar</izvorni_sadrzaj>
    <derivirana_varijabla naziv="DomainObject.Predmet.ProtustrankaNazivFormated_1">AERO-SOL društvo s ograničenom odgovornošću za trgovinu, proizvodnju i usluge, Bjelovar</derivirana_varijabla>
  </DomainObject.Predmet.ProtustrankaNazivFormated>
  <DomainObject.Predmet.ProtustrankaNazivFormatedOIB>
    <izvorni_sadrzaj>AERO-SOL društvo s ograničenom odgovornošću za trgovinu, proizvodnju i usluge, Bjelovar, OIB 60845322355</izvorni_sadrzaj>
    <derivirana_varijabla naziv="DomainObject.Predmet.ProtustrankaNazivFormatedOIB_1">AERO-SOL društvo s ograničenom odgovornošću za trgovinu, proizvodnju i usluge, Bjelovar, OIB 60845322355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AERO-SOL društvo s ograničenom odgovornošću za trgovinu, proizvodnju i usluge, Bjelovar zastupanog po punomoćniku Zoran Krog</item>
    </izvorni_sadrzaj>
    <derivirana_varijabla naziv="DomainObject.Predmet.ProtuStrankaListFormated_1">
      <item>AERO-SOL društvo s ograničenom odgovornošću za trgovinu, proizvodnju i usluge, Bjelovar zastupanog po punomoćniku Zoran Krog</item>
    </derivirana_varijabla>
  </DomainObject.Predmet.ProtuStrankaListFormated>
  <DomainObject.Predmet.ProtuStrankaListFormatedOIB>
    <izvorni_sadrzaj>
      <item>AERO-SOL društvo s ograničenom odgovornošću za trgovinu, proizvodnju i usluge, Bjelovar, OIB 60845322355 zastupanog po punomoćniku Zoran Krog</item>
    </izvorni_sadrzaj>
    <derivirana_varijabla naziv="DomainObject.Predmet.ProtuStrankaListFormatedOIB_1">
      <item>AERO-SOL društvo s ograničenom odgovornošću za trgovinu, proizvodnju i usluge, Bjelovar, OIB 60845322355 zastupanog po punomoćniku Zoran Krog</item>
    </derivirana_varijabla>
  </DomainObject.Predmet.ProtuStrankaListFormatedOIB>
  <DomainObject.Predmet.ProtuStrankaListFormatedWithAdress>
    <izvorni_sadrzaj>
      <item>AERO-SOL društvo s ograničenom odgovornošću za trgovinu, proizvodnju i usluge, Bjelovar, Ivana Merza 2, 43000 Bjelovar zastupanog po punomoćniku Zoran Krog</item>
    </izvorni_sadrzaj>
    <derivirana_varijabla naziv="DomainObject.Predmet.ProtuStrankaListFormatedWithAdress_1">
      <item>AERO-SOL društvo s ograničenom odgovornošću za trgovinu, proizvodnju i usluge, Bjelovar, Ivana Merza 2, 43000 Bjelovar zastupanog po punomoćniku Zoran Krog</item>
    </derivirana_varijabla>
  </DomainObject.Predmet.ProtuStrankaListFormatedWithAdress>
  <DomainObject.Predmet.ProtuStrankaListFormatedWithAdressOIB>
    <izvorni_sadrzaj>
      <item>AERO-SOL društvo s ograničenom odgovornošću za trgovinu, proizvodnju i usluge, Bjelovar, OIB 60845322355, Ivana Merza 2, 43000 Bjelovar zastupanog po punomoćniku Zoran Krog</item>
    </izvorni_sadrzaj>
    <derivirana_varijabla naziv="DomainObject.Predmet.ProtuStrankaListFormatedWithAdressOIB_1">
      <item>AERO-SOL društvo s ograničenom odgovornošću za trgovinu, proizvodnju i usluge, Bjelovar, OIB 60845322355, Ivana Merza 2, 43000 Bjelovar zastupanog po punomoćniku Zoran Krog</item>
    </derivirana_varijabla>
  </DomainObject.Predmet.ProtuStrankaListFormatedWithAdressOIB>
  <DomainObject.Predmet.ProtuStrankaListNazivFormated>
    <izvorni_sadrzaj>
      <item>AERO-SOL društvo s ograničenom odgovornošću za trgovinu, proizvodnju i usluge, Bjelovar</item>
    </izvorni_sadrzaj>
    <derivirana_varijabla naziv="DomainObject.Predmet.ProtuStrankaListNazivFormated_1">
      <item>AERO-SOL društvo s ograničenom odgovornošću za trgovinu, proizvodnju i usluge, Bjelovar</item>
    </derivirana_varijabla>
  </DomainObject.Predmet.ProtuStrankaListNazivFormated>
  <DomainObject.Predmet.ProtuStrankaListNazivFormatedOIB>
    <izvorni_sadrzaj>
      <item>AERO-SOL društvo s ograničenom odgovornošću za trgovinu, proizvodnju i usluge, Bjelovar, OIB 60845322355</item>
    </izvorni_sadrzaj>
    <derivirana_varijabla naziv="DomainObject.Predmet.ProtuStrankaListNazivFormatedOIB_1">
      <item>AERO-SOL društvo s ograničenom odgovornošću za trgovinu, proizvodnju i usluge, Bjelovar, OIB 60845322355</item>
    </derivirana_varijabla>
  </DomainObject.Predmet.ProtuStrankaListNazivFormatedOIB>
  <DomainObject.Predmet.OstaliListFormated>
    <izvorni_sadrzaj>
      <item>Zoran Krog punomoćnik sudionika u postupku AERO-SOL društvo s ograničenom odgovornošću za trgovinu, proizvodnju i usluge, Bjelovar</item>
    </izvorni_sadrzaj>
    <derivirana_varijabla naziv="DomainObject.Predmet.OstaliListFormated_1">
      <item>Zoran Krog punomoćnik sudionika u postupku AERO-SOL društvo s ograničenom odgovornošću za trgovinu, proizvodnju i usluge, Bjelovar</item>
    </derivirana_varijabla>
  </DomainObject.Predmet.OstaliListFormated>
  <DomainObject.Predmet.OstaliListFormatedOIB>
    <izvorni_sadrzaj>
      <item>Zoran Krog, OIB 11475278583 punomoćnik sudionika u postupku AERO-SOL društvo s ograničenom odgovornošću za trgovinu, proizvodnju i usluge, Bjelovar</item>
    </izvorni_sadrzaj>
    <derivirana_varijabla naziv="DomainObject.Predmet.OstaliListFormatedOIB_1">
      <item>Zoran Krog, OIB 11475278583 punomoćnik sudionika u postupku AERO-SOL društvo s ograničenom odgovornošću za trgovinu, proizvodnju i usluge, Bjelovar</item>
    </derivirana_varijabla>
  </DomainObject.Predmet.OstaliListFormatedOIB>
  <DomainObject.Predmet.OstaliListFormatedWithAdress>
    <izvorni_sadrzaj>
      <item>Zoran Krog, Andrije Hebranga 60, 48000 Koprivnica punomoćnik sudionika u postupku AERO-SOL društvo s ograničenom odgovornošću za trgovinu, proizvodnju i usluge, Bjelovar</item>
    </izvorni_sadrzaj>
    <derivirana_varijabla naziv="DomainObject.Predmet.OstaliListFormatedWithAdress_1">
      <item>Zoran Krog, Andrije Hebranga 60, 48000 Koprivnica punomoćnik sudionika u postupku AERO-SOL društvo s ograničenom odgovornošću za trgovinu, proizvodnju i usluge, Bjelovar</item>
    </derivirana_varijabla>
  </DomainObject.Predmet.OstaliListFormatedWithAdress>
  <DomainObject.Predmet.OstaliListFormatedWithAdressOIB>
    <izvorni_sadrzaj>
      <item>Zoran Krog, OIB 11475278583, Andrije Hebranga 60, 48000 Koprivnica punomoćnik sudionika u postupku AERO-SOL društvo s ograničenom odgovornošću za trgovinu, proizvodnju i usluge, Bjelovar</item>
    </izvorni_sadrzaj>
    <derivirana_varijabla naziv="DomainObject.Predmet.OstaliListFormatedWithAdressOIB_1">
      <item>Zoran Krog, OIB 11475278583, Andrije Hebranga 60, 48000 Koprivnica punomoćnik sudionika u postupku AERO-SOL društvo s ograničenom odgovornošću za trgovinu, proizvodnju i usluge, Bjelovar</item>
    </derivirana_varijabla>
  </DomainObject.Predmet.OstaliListFormatedWithAdressOIB>
  <DomainObject.Predmet.OstaliListNazivFormated>
    <izvorni_sadrzaj>
      <item>Zoran Krog</item>
    </izvorni_sadrzaj>
    <derivirana_varijabla naziv="DomainObject.Predmet.OstaliListNazivFormated_1">
      <item>Zoran Krog</item>
    </derivirana_varijabla>
  </DomainObject.Predmet.OstaliListNazivFormated>
  <DomainObject.Predmet.OstaliListNazivFormatedOIB>
    <izvorni_sadrzaj>
      <item>Zoran Krog, OIB 11475278583</item>
    </izvorni_sadrzaj>
    <derivirana_varijabla naziv="DomainObject.Predmet.OstaliListNazivFormatedOIB_1">
      <item>Zoran Krog, OIB 11475278583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AERO-SOL društvo s ograničenom odgovornošću za trgovinu, proizvodnju i usluge, Bjelovar</izvorni_sadrzaj>
    <derivirana_varijabla naziv="DomainObject.Predmet.ProtustrankaIDrugi_1">AERO-SOL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AERO-SOL društvo s ograničenom odgovornošću za trgovinu, proizvodnju i usluge, Bjelovar, OIB 60845322355, Ivana Merza 2, 43000 Bjelovar</izvorni_sadrzaj>
    <derivirana_varijabla naziv="DomainObject.Predmet.ProtustrankaIDrugiAdressOIB_1">AERO-SOL društvo s ograničenom odgovornošću za trgovinu, proizvodnju i usluge, Bjelovar, OIB 60845322355, Ivana Merza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AERO-SOL društvo s ograničenom odgovornošću za trgovinu, proizvodnju i usluge, Bjelovar</item>
      <item>Zoran Krog</item>
    </izvorni_sadrzaj>
    <derivirana_varijabla naziv="DomainObject.Predmet.SudioniciListNaziv_1">
      <item>FINA, RC ZAGREB, Podružnica Bjelovar</item>
      <item>AERO-SOL društvo s ograničenom odgovornošću za trgovinu, proizvodnju i usluge, Bjelovar</item>
      <item>Zoran Krog</item>
    </derivirana_varijabla>
  </DomainObject.Predmet.SudioniciListNaziv>
  <DomainObject.Predmet.SudioniciListAdressOIB>
    <izvorni_sadrzaj>
      <item>FINA, RC ZAGREB, Podružnica Bjelovar, OIB 85821130368, F. Supila 4,43000 Bjelovar</item>
      <item>AERO-SOL društvo s ograničenom odgovornošću za trgovinu, proizvodnju i usluge, Bjelovar, OIB 60845322355, Ivana Merza 2,43000 Bjelovar</item>
      <item>Zoran Krog, OIB 11475278583, Andrije Hebranga 60,48000 Koprivnica</item>
    </izvorni_sadrzaj>
    <derivirana_varijabla naziv="DomainObject.Predmet.SudioniciListAdressOIB_1">
      <item>FINA, RC ZAGREB, Podružnica Bjelovar, OIB 85821130368, F. Supila 4,43000 Bjelovar</item>
      <item>AERO-SOL društvo s ograničenom odgovornošću za trgovinu, proizvodnju i usluge, Bjelovar, OIB 60845322355, Ivana Merza 2,43000 Bjelovar</item>
      <item>Zoran Krog, OIB 11475278583, Andrije Hebranga 60,48000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60845322355</item>
      <item>, OIB 11475278583</item>
    </izvorni_sadrzaj>
    <derivirana_varijabla naziv="DomainObject.Predmet.SudioniciListNazivOIB_1">
      <item>, OIB 85821130368</item>
      <item>, OIB 60845322355</item>
      <item>, OIB 11475278583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30131-8F0B-4CC0-B932-32FFB6638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3919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2016-02-02T10:56:00Z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