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aa9db" w14:paraId="faaa9db" w:rsidRDefault="00593895" w:rsidR="00593895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593895" w:rsidP="00593895" w:rsidR="00593895" w:rsidRPr="00593895">
      <w:pPr>
        <w:pStyle w:val="Naslov1"/>
        <w:jc w:val="left"/>
        <w:rPr>
          <w:b w:val="false"/>
          <w:szCs w:val="24"/>
        </w:rPr>
      </w:pPr>
      <w:r w:rsidRPr="00593895">
        <w:rPr>
          <w:b w:val="false"/>
          <w:szCs w:val="24"/>
        </w:rPr>
        <w:t>OPĆINSKI GRAĐANSKI SUD U ZAGREBU</w:t>
      </w:r>
    </w:p>
    <w:p w:rsidRDefault="00761F69" w:rsidP="00593895" w:rsidR="00593895" w:rsidRPr="00593895">
      <w:pPr>
        <w:pStyle w:val="Naslov1"/>
        <w:jc w:val="left"/>
        <w:rPr>
          <w:b w:val="false"/>
          <w:szCs w:val="24"/>
        </w:rPr>
      </w:pPr>
      <w:r>
        <w:rPr>
          <w:b w:val="false"/>
          <w:szCs w:val="24"/>
        </w:rPr>
        <w:t>Ulica grada Vukovara 84</w:t>
      </w:r>
    </w:p>
    <w:p w:rsidRDefault="00593895" w:rsidR="004F6918" w:rsidRPr="00040AD3">
      <w:pPr>
        <w:rPr>
          <w:szCs w:val="24"/>
          <w:lang w:val="hr-HR"/>
        </w:rPr>
      </w:pPr>
      <w:r w:rsidRPr="00593895">
        <w:rPr>
          <w:szCs w:val="24"/>
          <w:lang w:val="hr-HR"/>
        </w:rPr>
        <w:t>l0000 ZAGREB</w:t>
      </w:r>
    </w:p>
    <w:p w:rsidRDefault="00F45A0B" w:rsidP="00F45A0B" w:rsidR="00F45A0B">
      <w:pPr>
        <w:pStyle w:val="Zaglavlje"/>
        <w:jc w:val="right"/>
      </w:pPr>
      <w:r>
        <w:rPr>
          <w:szCs w:val="24"/>
          <w:lang w:val="hr-HR"/>
        </w:rPr>
        <w:t xml:space="preserve">Poslovni broj: 20 </w:t>
      </w:r>
      <w:proofErr w:type="spellStart"/>
      <w:r>
        <w:rPr>
          <w:szCs w:val="24"/>
          <w:lang w:val="hr-HR"/>
        </w:rPr>
        <w:t>Sp</w:t>
      </w:r>
      <w:proofErr w:type="spellEnd"/>
      <w:r>
        <w:rPr>
          <w:szCs w:val="24"/>
          <w:lang w:val="hr-HR"/>
        </w:rPr>
        <w:t>-69/2018-33</w:t>
      </w:r>
    </w:p>
    <w:p w:rsidRDefault="00C831E2" w:rsidP="005060C4" w:rsidR="00E55829" w:rsidRPr="00040AD3">
      <w:pPr>
        <w:jc w:val="right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</w:t>
      </w:r>
    </w:p>
    <w:p w:rsidRDefault="00F45453" w:rsidP="00DD14DA" w:rsidR="00DD14DA">
      <w:pPr>
        <w:jc w:val="right"/>
        <w:rPr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</w:p>
    <w:p w:rsidRDefault="00DC49C3" w:rsidP="00DD14DA" w:rsidR="00DC49C3">
      <w:pPr>
        <w:jc w:val="center"/>
        <w:rPr>
          <w:lang w:val="hr-HR"/>
        </w:rPr>
      </w:pPr>
      <w:r>
        <w:rPr>
          <w:lang w:val="hr-HR"/>
        </w:rPr>
        <w:t>Z A P I S N I K</w:t>
      </w:r>
    </w:p>
    <w:p w:rsidRDefault="00374E43" w:rsidP="009A4E06" w:rsidR="009A4E06">
      <w:pPr>
        <w:jc w:val="center"/>
        <w:rPr>
          <w:lang w:val="hr-HR"/>
        </w:rPr>
      </w:pPr>
      <w:r>
        <w:rPr>
          <w:lang w:val="hr-HR"/>
        </w:rPr>
        <w:t>od</w:t>
      </w:r>
      <w:r w:rsidR="00DC49C3">
        <w:rPr>
          <w:lang w:val="hr-HR"/>
        </w:rPr>
        <w:t xml:space="preserve"> dana </w:t>
      </w:r>
      <w:r w:rsidR="00F45A0B">
        <w:rPr>
          <w:lang w:val="hr-HR"/>
        </w:rPr>
        <w:t>12. travnja 2019</w:t>
      </w:r>
      <w:r w:rsidR="00F45453">
        <w:rPr>
          <w:lang w:val="hr-HR"/>
        </w:rPr>
        <w:t>.</w:t>
      </w:r>
    </w:p>
    <w:p w:rsidRDefault="00374E43" w:rsidP="009A4E06" w:rsidR="00DC49C3">
      <w:pPr>
        <w:jc w:val="center"/>
        <w:rPr>
          <w:lang w:val="hr-HR"/>
        </w:rPr>
      </w:pPr>
      <w:r>
        <w:rPr>
          <w:lang w:val="hr-HR"/>
        </w:rPr>
        <w:t xml:space="preserve">Sastavljen kod </w:t>
      </w:r>
      <w:r w:rsidR="00DC49C3">
        <w:rPr>
          <w:lang w:val="hr-HR"/>
        </w:rPr>
        <w:t xml:space="preserve"> Općinskog građanskog suda u Zagrebu</w:t>
      </w:r>
    </w:p>
    <w:p w:rsidRDefault="00DC49C3" w:rsidP="00DC49C3" w:rsidR="00DC49C3">
      <w:pPr>
        <w:rPr>
          <w:lang w:val="hr-HR"/>
        </w:rPr>
      </w:pPr>
    </w:p>
    <w:p w:rsidRDefault="009A4E06" w:rsidP="00DC49C3" w:rsidR="009A4E06">
      <w:pPr>
        <w:rPr>
          <w:lang w:val="hr-HR"/>
        </w:rPr>
      </w:pPr>
    </w:p>
    <w:p w:rsidRDefault="00DC49C3" w:rsidP="00DC49C3" w:rsidR="00DC49C3">
      <w:pPr>
        <w:rPr>
          <w:lang w:val="hr-HR"/>
        </w:rPr>
      </w:pPr>
      <w:r>
        <w:rPr>
          <w:lang w:val="hr-HR"/>
        </w:rPr>
        <w:t xml:space="preserve">PRISUTNI OD </w:t>
      </w:r>
      <w:r w:rsidR="00761F69">
        <w:rPr>
          <w:lang w:val="hr-HR"/>
        </w:rPr>
        <w:t xml:space="preserve">SUDA:       </w:t>
      </w:r>
      <w:r w:rsidR="00761F69">
        <w:rPr>
          <w:lang w:val="hr-HR"/>
        </w:rPr>
        <w:tab/>
      </w:r>
      <w:r w:rsidR="00761F69">
        <w:rPr>
          <w:lang w:val="hr-HR"/>
        </w:rPr>
        <w:tab/>
        <w:t xml:space="preserve">            </w:t>
      </w:r>
      <w:r>
        <w:rPr>
          <w:lang w:val="hr-HR"/>
        </w:rPr>
        <w:t>PRAVNA STVAR:</w:t>
      </w:r>
    </w:p>
    <w:p w:rsidRDefault="00C831E2" w:rsidP="00992A48" w:rsidR="00992A48" w:rsidRPr="00C831E2">
      <w:pPr>
        <w:rPr>
          <w:sz w:val="22"/>
          <w:szCs w:val="24"/>
          <w:lang w:val="hr-HR"/>
        </w:rPr>
      </w:pPr>
      <w:r>
        <w:rPr>
          <w:sz w:val="22"/>
          <w:lang w:val="hr-HR"/>
        </w:rPr>
        <w:t>S</w:t>
      </w:r>
      <w:r w:rsidRPr="00C831E2">
        <w:rPr>
          <w:sz w:val="22"/>
          <w:lang w:val="hr-HR"/>
        </w:rPr>
        <w:t>udac:</w:t>
      </w:r>
      <w:r w:rsidR="00F45453">
        <w:rPr>
          <w:sz w:val="22"/>
          <w:lang w:val="hr-HR"/>
        </w:rPr>
        <w:t xml:space="preserve"> </w:t>
      </w:r>
      <w:r w:rsidR="00F32537">
        <w:rPr>
          <w:sz w:val="22"/>
          <w:lang w:val="hr-HR"/>
        </w:rPr>
        <w:t>Vladimir Dimanovski</w:t>
      </w:r>
      <w:r w:rsidRPr="00C831E2">
        <w:rPr>
          <w:sz w:val="22"/>
          <w:lang w:val="hr-HR"/>
        </w:rPr>
        <w:tab/>
      </w:r>
      <w:r w:rsidRPr="00C831E2">
        <w:rPr>
          <w:sz w:val="22"/>
          <w:lang w:val="hr-HR"/>
        </w:rPr>
        <w:tab/>
        <w:t xml:space="preserve">          </w:t>
      </w:r>
      <w:r w:rsidR="00F45453">
        <w:rPr>
          <w:sz w:val="22"/>
          <w:lang w:val="hr-HR"/>
        </w:rPr>
        <w:t xml:space="preserve">   </w:t>
      </w:r>
    </w:p>
    <w:p w:rsidRDefault="00F45453" w:rsidP="00DD14DA" w:rsidR="00DD14DA">
      <w:pPr>
        <w:rPr>
          <w:lang w:val="hr-HR"/>
        </w:rPr>
      </w:pPr>
      <w:r>
        <w:rPr>
          <w:sz w:val="22"/>
          <w:szCs w:val="24"/>
          <w:lang w:val="hr-HR"/>
        </w:rPr>
        <w:t>Zapisničar</w:t>
      </w:r>
      <w:r w:rsidR="00F32537">
        <w:rPr>
          <w:sz w:val="22"/>
          <w:szCs w:val="24"/>
          <w:lang w:val="hr-HR"/>
        </w:rPr>
        <w:t>: Ivana Golub</w:t>
      </w:r>
      <w:r w:rsidR="00761F69">
        <w:rPr>
          <w:sz w:val="22"/>
          <w:szCs w:val="24"/>
          <w:lang w:val="hr-HR"/>
        </w:rPr>
        <w:t xml:space="preserve"> </w:t>
      </w:r>
      <w:r>
        <w:rPr>
          <w:sz w:val="22"/>
          <w:szCs w:val="24"/>
          <w:lang w:val="hr-HR"/>
        </w:rPr>
        <w:tab/>
      </w:r>
      <w:r>
        <w:rPr>
          <w:sz w:val="22"/>
          <w:szCs w:val="24"/>
          <w:lang w:val="hr-HR"/>
        </w:rPr>
        <w:tab/>
      </w:r>
      <w:r>
        <w:rPr>
          <w:sz w:val="22"/>
          <w:szCs w:val="24"/>
          <w:lang w:val="hr-HR"/>
        </w:rPr>
        <w:tab/>
      </w:r>
      <w:r w:rsidR="00B524CD">
        <w:rPr>
          <w:sz w:val="22"/>
          <w:szCs w:val="24"/>
          <w:lang w:val="hr-HR"/>
        </w:rPr>
        <w:t>Stečaj potrošača:</w:t>
      </w:r>
    </w:p>
    <w:p w:rsidRDefault="00DD14DA" w:rsidP="00DD14DA" w:rsidR="00DC49C3" w:rsidRPr="00C831E2">
      <w:pPr>
        <w:rPr>
          <w:sz w:val="22"/>
          <w:szCs w:val="24"/>
          <w:lang w:val="hr-HR"/>
        </w:rPr>
      </w:pPr>
      <w:r>
        <w:rPr>
          <w:lang w:val="hr-HR"/>
        </w:rPr>
        <w:t xml:space="preserve">                                                                   </w:t>
      </w:r>
      <w:r w:rsidR="001A6431">
        <w:rPr>
          <w:lang w:val="hr-HR"/>
        </w:rPr>
        <w:t xml:space="preserve">     </w:t>
      </w:r>
      <w:r w:rsidR="00761F69">
        <w:rPr>
          <w:sz w:val="22"/>
          <w:szCs w:val="24"/>
          <w:lang w:val="hr-HR"/>
        </w:rPr>
        <w:t>R</w:t>
      </w:r>
      <w:r w:rsidR="00B7499F">
        <w:rPr>
          <w:sz w:val="22"/>
          <w:szCs w:val="24"/>
          <w:lang w:val="hr-HR"/>
        </w:rPr>
        <w:t>adi</w:t>
      </w:r>
      <w:r w:rsidR="00B524CD">
        <w:rPr>
          <w:sz w:val="22"/>
          <w:szCs w:val="24"/>
          <w:lang w:val="hr-HR"/>
        </w:rPr>
        <w:t>: stečaja potrošača</w:t>
      </w:r>
      <w:r w:rsidR="00A43171">
        <w:rPr>
          <w:sz w:val="22"/>
          <w:szCs w:val="24"/>
          <w:lang w:val="hr-HR"/>
        </w:rPr>
        <w:t xml:space="preserve"> </w:t>
      </w:r>
      <w:r w:rsidR="00F45A0B">
        <w:rPr>
          <w:sz w:val="22"/>
          <w:szCs w:val="24"/>
          <w:lang w:val="hr-HR"/>
        </w:rPr>
        <w:t>Ante Gotovac</w:t>
      </w:r>
    </w:p>
    <w:p w:rsidRDefault="00B524CD" w:rsidR="00B524CD">
      <w:pPr>
        <w:jc w:val="both"/>
        <w:rPr>
          <w:lang w:val="hr-HR"/>
        </w:rPr>
      </w:pPr>
    </w:p>
    <w:p w:rsidRDefault="005C3BE1" w:rsidR="00B524CD">
      <w:pPr>
        <w:jc w:val="both"/>
        <w:rPr>
          <w:lang w:val="hr-HR"/>
        </w:rPr>
      </w:pPr>
      <w:r>
        <w:rPr>
          <w:lang w:val="hr-HR"/>
        </w:rPr>
        <w:t xml:space="preserve">Utvrđuje se da je pripremno ročište započelo u </w:t>
      </w:r>
      <w:r w:rsidR="00F32537">
        <w:rPr>
          <w:lang w:val="hr-HR"/>
        </w:rPr>
        <w:t>10,00 sati</w:t>
      </w:r>
      <w:r w:rsidR="008E7A5C">
        <w:rPr>
          <w:lang w:val="hr-HR"/>
        </w:rPr>
        <w:t>.</w:t>
      </w:r>
      <w:r w:rsidR="00F077C7">
        <w:rPr>
          <w:lang w:val="hr-HR"/>
        </w:rPr>
        <w:t xml:space="preserve"> </w:t>
      </w:r>
    </w:p>
    <w:p w:rsidRDefault="005C3BE1" w:rsidR="005C3BE1">
      <w:pPr>
        <w:jc w:val="both"/>
        <w:rPr>
          <w:lang w:val="hr-HR"/>
        </w:rPr>
      </w:pPr>
    </w:p>
    <w:p w:rsidRDefault="005C3BE1" w:rsidR="005C3BE1">
      <w:pPr>
        <w:jc w:val="both"/>
        <w:rPr>
          <w:lang w:val="hr-HR"/>
        </w:rPr>
      </w:pPr>
      <w:r>
        <w:rPr>
          <w:lang w:val="hr-HR"/>
        </w:rPr>
        <w:t xml:space="preserve">Utvrđuje se da su pristupili: </w:t>
      </w:r>
    </w:p>
    <w:p w:rsidRDefault="00F077C7" w:rsidR="00B524CD">
      <w:pPr>
        <w:jc w:val="both"/>
        <w:rPr>
          <w:lang w:val="hr-HR"/>
        </w:rPr>
      </w:pPr>
      <w:r>
        <w:rPr>
          <w:lang w:val="hr-HR"/>
        </w:rPr>
        <w:t>Stečajni potrošač:</w:t>
      </w:r>
      <w:r w:rsidR="003B15D4">
        <w:rPr>
          <w:lang w:val="hr-HR"/>
        </w:rPr>
        <w:t xml:space="preserve"> </w:t>
      </w:r>
      <w:r w:rsidR="005A3D77">
        <w:rPr>
          <w:lang w:val="hr-HR"/>
        </w:rPr>
        <w:t>odvjetnik Ivan Fumić, predaje punomoć u spis</w:t>
      </w:r>
    </w:p>
    <w:p w:rsidRDefault="00F077C7" w:rsidR="0004615D">
      <w:pPr>
        <w:jc w:val="both"/>
        <w:rPr>
          <w:lang w:val="hr-HR"/>
        </w:rPr>
      </w:pPr>
      <w:r>
        <w:rPr>
          <w:lang w:val="hr-HR"/>
        </w:rPr>
        <w:t>Za vjerovnik</w:t>
      </w:r>
      <w:r w:rsidR="00F32537">
        <w:rPr>
          <w:lang w:val="hr-HR"/>
        </w:rPr>
        <w:t>e</w:t>
      </w:r>
      <w:r>
        <w:rPr>
          <w:lang w:val="hr-HR"/>
        </w:rPr>
        <w:t>:</w:t>
      </w:r>
      <w:r w:rsidR="006815AD">
        <w:rPr>
          <w:lang w:val="hr-HR"/>
        </w:rPr>
        <w:t xml:space="preserve"> </w:t>
      </w:r>
      <w:r w:rsidR="00F32537">
        <w:rPr>
          <w:lang w:val="hr-HR"/>
        </w:rPr>
        <w:t xml:space="preserve"> </w:t>
      </w:r>
    </w:p>
    <w:p w:rsidRDefault="00F45A0B" w:rsidP="00F45A0B" w:rsidR="00F45A0B">
      <w:pPr>
        <w:pStyle w:val="Bezproreda"/>
        <w:numPr>
          <w:ilvl w:val="0"/>
          <w:numId w:val="5"/>
        </w:numPr>
        <w:ind w:firstLine="142" w:left="0"/>
        <w:jc w:val="both"/>
      </w:pPr>
      <w:r>
        <w:t>Simona Gotovac, nitko, dostava uredna</w:t>
      </w:r>
    </w:p>
    <w:p w:rsidRDefault="00F45A0B" w:rsidP="00F45A0B" w:rsidR="00F45A0B">
      <w:pPr>
        <w:pStyle w:val="Bezproreda"/>
        <w:numPr>
          <w:ilvl w:val="0"/>
          <w:numId w:val="5"/>
        </w:numPr>
        <w:ind w:firstLine="142" w:left="0"/>
        <w:jc w:val="both"/>
      </w:pPr>
      <w:proofErr w:type="spellStart"/>
      <w:r>
        <w:t>Wiener</w:t>
      </w:r>
      <w:proofErr w:type="spellEnd"/>
      <w:r>
        <w:t xml:space="preserve"> osiguranje </w:t>
      </w:r>
      <w:proofErr w:type="spellStart"/>
      <w:r>
        <w:t>Viena</w:t>
      </w:r>
      <w:proofErr w:type="spellEnd"/>
      <w:r>
        <w:t xml:space="preserve"> Insurance </w:t>
      </w:r>
      <w:proofErr w:type="spellStart"/>
      <w:r>
        <w:t>group</w:t>
      </w:r>
      <w:proofErr w:type="spellEnd"/>
      <w:r>
        <w:t>, nitko, dostava uredna</w:t>
      </w:r>
    </w:p>
    <w:p w:rsidRDefault="00F45A0B" w:rsidP="00F45A0B" w:rsidR="00F45A0B">
      <w:pPr>
        <w:pStyle w:val="Bezproreda"/>
        <w:numPr>
          <w:ilvl w:val="0"/>
          <w:numId w:val="5"/>
        </w:numPr>
        <w:ind w:firstLine="142" w:left="0"/>
        <w:jc w:val="both"/>
      </w:pPr>
      <w:r>
        <w:t>Generali osiguranje d.d., nitko, dostava uredna</w:t>
      </w:r>
    </w:p>
    <w:p w:rsidRDefault="00F45A0B" w:rsidP="00F45A0B" w:rsidR="00F45A0B">
      <w:pPr>
        <w:pStyle w:val="Bezproreda"/>
        <w:numPr>
          <w:ilvl w:val="0"/>
          <w:numId w:val="5"/>
        </w:numPr>
        <w:ind w:firstLine="142" w:left="0"/>
        <w:jc w:val="both"/>
      </w:pPr>
      <w:r>
        <w:t xml:space="preserve">Odvjetničko društvo Šuster, </w:t>
      </w:r>
      <w:proofErr w:type="spellStart"/>
      <w:r>
        <w:t>Kobaš</w:t>
      </w:r>
      <w:proofErr w:type="spellEnd"/>
      <w:r>
        <w:t xml:space="preserve">, </w:t>
      </w:r>
      <w:proofErr w:type="spellStart"/>
      <w:r>
        <w:t>Buntić</w:t>
      </w:r>
      <w:proofErr w:type="spellEnd"/>
      <w:r>
        <w:t xml:space="preserve"> d.o.o., nitko, dostava uredna</w:t>
      </w:r>
    </w:p>
    <w:p w:rsidRDefault="00F45A0B" w:rsidP="00F45A0B" w:rsidR="00F45A0B">
      <w:pPr>
        <w:pStyle w:val="Bezproreda"/>
        <w:numPr>
          <w:ilvl w:val="0"/>
          <w:numId w:val="5"/>
        </w:numPr>
        <w:ind w:firstLine="142" w:left="0"/>
        <w:jc w:val="both"/>
      </w:pPr>
      <w:r>
        <w:t>Gradska plinara Zagreb d.o.o., nitko, dostava uredna</w:t>
      </w:r>
    </w:p>
    <w:p w:rsidRDefault="00F45A0B" w:rsidP="00F45A0B" w:rsidR="00F45A0B">
      <w:pPr>
        <w:pStyle w:val="Bezproreda"/>
        <w:numPr>
          <w:ilvl w:val="0"/>
          <w:numId w:val="5"/>
        </w:numPr>
        <w:ind w:firstLine="142" w:left="0"/>
        <w:jc w:val="both"/>
      </w:pPr>
      <w:r>
        <w:t>HEP – Elektra d.o.o., nitko, dostava uredna</w:t>
      </w:r>
    </w:p>
    <w:p w:rsidRDefault="00F45A0B" w:rsidP="00F45A0B" w:rsidR="00F45A0B">
      <w:pPr>
        <w:pStyle w:val="Bezproreda"/>
        <w:numPr>
          <w:ilvl w:val="0"/>
          <w:numId w:val="5"/>
        </w:numPr>
        <w:ind w:firstLine="142" w:left="0"/>
        <w:jc w:val="both"/>
      </w:pPr>
      <w:r>
        <w:t>Hrvatska radiotelevizija Euroleasing d.o.o. , nitko, dostava uredna</w:t>
      </w:r>
    </w:p>
    <w:p w:rsidRDefault="00F45A0B" w:rsidP="00F45A0B" w:rsidR="00F45A0B">
      <w:pPr>
        <w:pStyle w:val="Bezproreda"/>
        <w:numPr>
          <w:ilvl w:val="0"/>
          <w:numId w:val="5"/>
        </w:numPr>
        <w:ind w:firstLine="142" w:left="0"/>
        <w:jc w:val="both"/>
      </w:pPr>
      <w:r>
        <w:t xml:space="preserve">Hrvatski zavod za zdravstveno osiguranje, Dopunsko </w:t>
      </w:r>
      <w:proofErr w:type="spellStart"/>
      <w:r>
        <w:t>zdr</w:t>
      </w:r>
      <w:proofErr w:type="spellEnd"/>
      <w:r>
        <w:t>.</w:t>
      </w:r>
      <w:r w:rsidR="005A3D77">
        <w:t xml:space="preserve"> </w:t>
      </w:r>
      <w:r>
        <w:t>osiguranje, nitko, dostava uredna</w:t>
      </w:r>
    </w:p>
    <w:p w:rsidRDefault="00F45A0B" w:rsidP="00F45A0B" w:rsidR="00F45A0B">
      <w:pPr>
        <w:pStyle w:val="Bezproreda"/>
        <w:numPr>
          <w:ilvl w:val="0"/>
          <w:numId w:val="5"/>
        </w:numPr>
        <w:ind w:firstLine="142" w:left="0"/>
        <w:jc w:val="both"/>
      </w:pPr>
      <w:r>
        <w:t>Grad Zagreb, nitko, dostava uredna</w:t>
      </w:r>
    </w:p>
    <w:p w:rsidRDefault="00F45A0B" w:rsidP="00F45A0B" w:rsidR="00F45A0B">
      <w:pPr>
        <w:pStyle w:val="Bezproreda"/>
        <w:numPr>
          <w:ilvl w:val="0"/>
          <w:numId w:val="5"/>
        </w:numPr>
        <w:ind w:firstLine="142" w:left="0"/>
        <w:jc w:val="both"/>
      </w:pPr>
      <w:r>
        <w:t>Odvjetnik Hrvoje Ladan, nitko, dostava uredna</w:t>
      </w:r>
    </w:p>
    <w:p w:rsidRDefault="00F45A0B" w:rsidP="00F45A0B" w:rsidR="00F45A0B">
      <w:pPr>
        <w:pStyle w:val="Bezproreda"/>
        <w:numPr>
          <w:ilvl w:val="0"/>
          <w:numId w:val="5"/>
        </w:numPr>
        <w:ind w:firstLine="142" w:left="0"/>
        <w:jc w:val="both"/>
      </w:pPr>
      <w:r>
        <w:t>A1 d.o.o.Zagrebački holding d.o.o., nitko, dostava uredna</w:t>
      </w:r>
    </w:p>
    <w:p w:rsidRDefault="00F45A0B" w:rsidP="00F45A0B" w:rsidR="00F45A0B">
      <w:pPr>
        <w:pStyle w:val="Bezproreda"/>
        <w:numPr>
          <w:ilvl w:val="0"/>
          <w:numId w:val="5"/>
        </w:numPr>
        <w:ind w:firstLine="142" w:left="0"/>
        <w:jc w:val="both"/>
      </w:pPr>
      <w:r>
        <w:t xml:space="preserve">Allianz Zagreb d.d., </w:t>
      </w:r>
      <w:r w:rsidR="005A3D77">
        <w:t xml:space="preserve">Aleksandra </w:t>
      </w:r>
      <w:proofErr w:type="spellStart"/>
      <w:r w:rsidR="005A3D77">
        <w:t>Tomeković</w:t>
      </w:r>
      <w:proofErr w:type="spellEnd"/>
      <w:r w:rsidR="005A3D77">
        <w:t xml:space="preserve"> Dunda</w:t>
      </w:r>
    </w:p>
    <w:p w:rsidRDefault="00F45A0B" w:rsidP="00F45A0B" w:rsidR="00F45A0B">
      <w:pPr>
        <w:pStyle w:val="Bezproreda"/>
        <w:numPr>
          <w:ilvl w:val="0"/>
          <w:numId w:val="5"/>
        </w:numPr>
        <w:ind w:firstLine="142" w:left="0"/>
        <w:jc w:val="both"/>
      </w:pPr>
      <w:r>
        <w:t>Euroleasing d.o.o., nitko, dostava uredna</w:t>
      </w:r>
    </w:p>
    <w:p w:rsidRDefault="00F45A0B" w:rsidP="00F45A0B" w:rsidR="00F45A0B">
      <w:pPr>
        <w:pStyle w:val="Bezproreda"/>
        <w:numPr>
          <w:ilvl w:val="0"/>
          <w:numId w:val="5"/>
        </w:numPr>
        <w:ind w:firstLine="142" w:left="0"/>
        <w:jc w:val="both"/>
      </w:pPr>
      <w:r>
        <w:t>Jadransko osiguranje d.d., nitko, dostava uredna</w:t>
      </w:r>
    </w:p>
    <w:p w:rsidRDefault="00F45A0B" w:rsidP="00FA6D0B" w:rsidR="00FA6D0B">
      <w:pPr>
        <w:pStyle w:val="Bezproreda"/>
        <w:numPr>
          <w:ilvl w:val="0"/>
          <w:numId w:val="5"/>
        </w:numPr>
        <w:ind w:firstLine="142" w:left="0"/>
        <w:jc w:val="both"/>
      </w:pPr>
      <w:proofErr w:type="spellStart"/>
      <w:r>
        <w:t>Svea</w:t>
      </w:r>
      <w:proofErr w:type="spellEnd"/>
      <w:r>
        <w:t xml:space="preserve"> Ekonomi d.o.o., nitko, dostava uredna</w:t>
      </w:r>
    </w:p>
    <w:p w:rsidRDefault="00F45A0B" w:rsidP="00F45A0B" w:rsidR="00F45A0B">
      <w:pPr>
        <w:pStyle w:val="Bezproreda"/>
        <w:numPr>
          <w:ilvl w:val="0"/>
          <w:numId w:val="5"/>
        </w:numPr>
        <w:ind w:firstLine="142" w:left="0"/>
        <w:jc w:val="both"/>
      </w:pPr>
      <w:r>
        <w:t xml:space="preserve">Hypo – </w:t>
      </w:r>
      <w:proofErr w:type="spellStart"/>
      <w:r>
        <w:t>Leasing</w:t>
      </w:r>
      <w:proofErr w:type="spellEnd"/>
      <w:r>
        <w:t xml:space="preserve"> </w:t>
      </w:r>
      <w:proofErr w:type="spellStart"/>
      <w:r>
        <w:t>Steiermark</w:t>
      </w:r>
      <w:proofErr w:type="spellEnd"/>
      <w:r>
        <w:t xml:space="preserve"> d.o.o.</w:t>
      </w:r>
      <w:r w:rsidR="00FA6D0B">
        <w:t>, nitko, dostava uredna</w:t>
      </w:r>
    </w:p>
    <w:p w:rsidRDefault="00F45A0B" w:rsidP="00F45A0B" w:rsidR="00F45A0B">
      <w:pPr>
        <w:pStyle w:val="Bezproreda"/>
        <w:numPr>
          <w:ilvl w:val="0"/>
          <w:numId w:val="5"/>
        </w:numPr>
        <w:ind w:firstLine="142" w:left="0"/>
        <w:jc w:val="both"/>
      </w:pPr>
      <w:proofErr w:type="spellStart"/>
      <w:r>
        <w:t>Unicredit</w:t>
      </w:r>
      <w:proofErr w:type="spellEnd"/>
      <w:r>
        <w:t xml:space="preserve"> </w:t>
      </w:r>
      <w:proofErr w:type="spellStart"/>
      <w:r>
        <w:t>Leasing</w:t>
      </w:r>
      <w:proofErr w:type="spellEnd"/>
      <w:r>
        <w:t xml:space="preserve"> Croatia d.o.o.</w:t>
      </w:r>
      <w:r w:rsidR="00FA6D0B">
        <w:t>, nitko, dostava uredna</w:t>
      </w:r>
    </w:p>
    <w:p w:rsidRDefault="00F45A0B" w:rsidP="00F45A0B" w:rsidR="00F45A0B">
      <w:pPr>
        <w:pStyle w:val="Bezproreda"/>
        <w:numPr>
          <w:ilvl w:val="0"/>
          <w:numId w:val="5"/>
        </w:numPr>
        <w:ind w:firstLine="142" w:left="0"/>
        <w:jc w:val="both"/>
      </w:pPr>
      <w:r>
        <w:t>Jadranka Gotovac</w:t>
      </w:r>
      <w:r w:rsidR="00FA6D0B">
        <w:t>, nitko, dostava uredna</w:t>
      </w:r>
    </w:p>
    <w:p w:rsidRDefault="005A3D77" w:rsidP="00F45A0B" w:rsidR="00F45A0B">
      <w:pPr>
        <w:pStyle w:val="Bezproreda"/>
        <w:numPr>
          <w:ilvl w:val="0"/>
          <w:numId w:val="5"/>
        </w:numPr>
        <w:ind w:firstLine="142" w:left="0"/>
        <w:jc w:val="both"/>
      </w:pPr>
      <w:r>
        <w:t xml:space="preserve">Republika Hrvatska, Mario </w:t>
      </w:r>
      <w:proofErr w:type="spellStart"/>
      <w:r>
        <w:t>Vlajčić</w:t>
      </w:r>
      <w:proofErr w:type="spellEnd"/>
      <w:r>
        <w:t>, zamjenik ODO</w:t>
      </w:r>
    </w:p>
    <w:p w:rsidRDefault="00F45A0B" w:rsidP="00F45A0B" w:rsidR="00F45A0B">
      <w:pPr>
        <w:pStyle w:val="Bezproreda"/>
        <w:numPr>
          <w:ilvl w:val="0"/>
          <w:numId w:val="5"/>
        </w:numPr>
        <w:ind w:firstLine="142" w:left="0"/>
        <w:jc w:val="both"/>
      </w:pPr>
      <w:r>
        <w:t>Croatia osiguranje d.d.</w:t>
      </w:r>
      <w:r w:rsidR="00FA6D0B">
        <w:t xml:space="preserve">, </w:t>
      </w:r>
      <w:r w:rsidR="005A3D77">
        <w:rPr>
          <w:lang w:val="en-AU"/>
        </w:rPr>
        <w:t xml:space="preserve">Renata </w:t>
      </w:r>
      <w:proofErr w:type="spellStart"/>
      <w:r w:rsidR="005A3D77">
        <w:rPr>
          <w:lang w:val="en-AU"/>
        </w:rPr>
        <w:t>Čačić</w:t>
      </w:r>
      <w:proofErr w:type="spellEnd"/>
      <w:r w:rsidR="005A3D77">
        <w:rPr>
          <w:lang w:val="en-AU"/>
        </w:rPr>
        <w:t xml:space="preserve"> </w:t>
      </w:r>
      <w:proofErr w:type="spellStart"/>
      <w:r w:rsidR="005A3D77">
        <w:rPr>
          <w:lang w:val="en-AU"/>
        </w:rPr>
        <w:t>Sambolić</w:t>
      </w:r>
      <w:proofErr w:type="spellEnd"/>
      <w:r w:rsidR="005A3D77">
        <w:rPr>
          <w:lang w:val="en-AU"/>
        </w:rPr>
        <w:t>, SU-708/99</w:t>
      </w:r>
    </w:p>
    <w:p w:rsidRDefault="004920AD" w:rsidP="00F45A0B" w:rsidR="004920AD">
      <w:pPr>
        <w:jc w:val="both"/>
        <w:rPr>
          <w:lang w:val="hr-HR"/>
        </w:rPr>
      </w:pPr>
    </w:p>
    <w:p w:rsidRDefault="00F32537" w:rsidR="00F32537">
      <w:pPr>
        <w:jc w:val="both"/>
        <w:rPr>
          <w:lang w:val="hr-HR"/>
        </w:rPr>
      </w:pPr>
      <w:r>
        <w:rPr>
          <w:lang w:val="hr-HR"/>
        </w:rPr>
        <w:t>Financijska agencija</w:t>
      </w:r>
      <w:r w:rsidR="003B15D4">
        <w:rPr>
          <w:lang w:val="hr-HR"/>
        </w:rPr>
        <w:t>, nitko dostava uredna</w:t>
      </w:r>
    </w:p>
    <w:p w:rsidRDefault="006815AD" w:rsidR="006815AD">
      <w:pPr>
        <w:jc w:val="both"/>
        <w:rPr>
          <w:lang w:val="hr-HR"/>
        </w:rPr>
      </w:pPr>
    </w:p>
    <w:p w:rsidRDefault="004920AD" w:rsidR="009A4E06">
      <w:pPr>
        <w:jc w:val="both"/>
        <w:rPr>
          <w:lang w:val="hr-HR"/>
        </w:rPr>
      </w:pPr>
      <w:r>
        <w:rPr>
          <w:lang w:val="hr-HR"/>
        </w:rPr>
        <w:t>U</w:t>
      </w:r>
      <w:r w:rsidR="00B82436">
        <w:rPr>
          <w:lang w:val="hr-HR"/>
        </w:rPr>
        <w:t xml:space="preserve">tvrđuje se da spisu </w:t>
      </w:r>
      <w:r w:rsidR="0004615D">
        <w:rPr>
          <w:lang w:val="hr-HR"/>
        </w:rPr>
        <w:t xml:space="preserve">prileže podnesci </w:t>
      </w:r>
      <w:r>
        <w:rPr>
          <w:lang w:val="hr-HR"/>
        </w:rPr>
        <w:t>B2 Kapital d.o.o.</w:t>
      </w:r>
      <w:r w:rsidR="00931F53">
        <w:rPr>
          <w:lang w:val="hr-HR"/>
        </w:rPr>
        <w:t xml:space="preserve">, kao cesionar </w:t>
      </w:r>
      <w:r w:rsidR="00FA6D0B">
        <w:rPr>
          <w:lang w:val="hr-HR"/>
        </w:rPr>
        <w:t xml:space="preserve">Hrvatska poštanska banka d.d., HEP Elektra, , Croatia osiguranje d.d., Gradska plinara Zagreb-Opskrba d.o.o., Republika Hrvatska, Zagrebački holding, Podružnica Čistoća, </w:t>
      </w:r>
      <w:r>
        <w:rPr>
          <w:lang w:val="hr-HR"/>
        </w:rPr>
        <w:t>koji n</w:t>
      </w:r>
      <w:r w:rsidR="00931F53">
        <w:rPr>
          <w:lang w:val="hr-HR"/>
        </w:rPr>
        <w:t>isu suglas</w:t>
      </w:r>
      <w:r>
        <w:rPr>
          <w:lang w:val="hr-HR"/>
        </w:rPr>
        <w:t>n</w:t>
      </w:r>
      <w:r w:rsidR="00931F53">
        <w:rPr>
          <w:lang w:val="hr-HR"/>
        </w:rPr>
        <w:t>i</w:t>
      </w:r>
      <w:r>
        <w:rPr>
          <w:lang w:val="hr-HR"/>
        </w:rPr>
        <w:t xml:space="preserve"> sa prijedlogom podmirenja obveza</w:t>
      </w:r>
      <w:r w:rsidR="00930C66">
        <w:rPr>
          <w:lang w:val="hr-HR"/>
        </w:rPr>
        <w:t xml:space="preserve">. </w:t>
      </w:r>
    </w:p>
    <w:p w:rsidRDefault="00453828" w:rsidR="00453828" w:rsidRPr="00930C66">
      <w:pPr>
        <w:jc w:val="both"/>
        <w:rPr>
          <w:b/>
          <w:lang w:val="hr-HR"/>
        </w:rPr>
      </w:pPr>
    </w:p>
    <w:p w:rsidRDefault="00996BF8" w:rsidP="00996BF8" w:rsidR="00996BF8">
      <w:pPr>
        <w:jc w:val="both"/>
        <w:rPr>
          <w:lang w:val="hr-HR"/>
        </w:rPr>
      </w:pPr>
    </w:p>
    <w:p w:rsidRDefault="00722C4C" w:rsidP="00996BF8" w:rsidR="00722C4C">
      <w:pPr>
        <w:jc w:val="both"/>
        <w:rPr>
          <w:szCs w:val="24"/>
        </w:rPr>
      </w:pPr>
      <w:proofErr w:type="spellStart"/>
      <w:proofErr w:type="gramStart"/>
      <w:r>
        <w:rPr>
          <w:szCs w:val="24"/>
        </w:rPr>
        <w:t>Prisutni</w:t>
      </w:r>
      <w:proofErr w:type="spellEnd"/>
      <w:r>
        <w:rPr>
          <w:szCs w:val="24"/>
        </w:rPr>
        <w:t xml:space="preserve"> pun.</w:t>
      </w:r>
      <w:proofErr w:type="gramEnd"/>
      <w:r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potrošača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navodi</w:t>
      </w:r>
      <w:proofErr w:type="spellEnd"/>
      <w:r>
        <w:rPr>
          <w:szCs w:val="24"/>
        </w:rPr>
        <w:t xml:space="preserve"> da za </w:t>
      </w:r>
      <w:proofErr w:type="spellStart"/>
      <w:r>
        <w:rPr>
          <w:szCs w:val="24"/>
        </w:rPr>
        <w:t>zastupanje</w:t>
      </w:r>
      <w:proofErr w:type="spellEnd"/>
      <w:r>
        <w:rPr>
          <w:szCs w:val="24"/>
        </w:rPr>
        <w:t xml:space="preserve"> ne prima </w:t>
      </w:r>
      <w:proofErr w:type="spellStart"/>
      <w:r>
        <w:rPr>
          <w:szCs w:val="24"/>
        </w:rPr>
        <w:t>novčanu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naknadu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već</w:t>
      </w:r>
      <w:proofErr w:type="spellEnd"/>
      <w:r>
        <w:rPr>
          <w:szCs w:val="24"/>
        </w:rPr>
        <w:t xml:space="preserve"> se </w:t>
      </w:r>
      <w:proofErr w:type="spellStart"/>
      <w:r>
        <w:rPr>
          <w:szCs w:val="24"/>
        </w:rPr>
        <w:t>zastupanje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vrši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prijateljske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usluge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prema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potrošaču</w:t>
      </w:r>
      <w:proofErr w:type="spellEnd"/>
      <w:r>
        <w:rPr>
          <w:szCs w:val="24"/>
        </w:rPr>
        <w:t xml:space="preserve">. </w:t>
      </w:r>
    </w:p>
    <w:p w:rsidRDefault="00722C4C" w:rsidP="00996BF8" w:rsidR="00722C4C">
      <w:pPr>
        <w:jc w:val="both"/>
        <w:rPr>
          <w:szCs w:val="24"/>
        </w:rPr>
      </w:pPr>
      <w:proofErr w:type="spellStart"/>
      <w:r>
        <w:rPr>
          <w:szCs w:val="24"/>
        </w:rPr>
        <w:t>Navodi</w:t>
      </w:r>
      <w:proofErr w:type="spellEnd"/>
      <w:r>
        <w:rPr>
          <w:szCs w:val="24"/>
        </w:rPr>
        <w:t xml:space="preserve"> da </w:t>
      </w:r>
      <w:proofErr w:type="spellStart"/>
      <w:r>
        <w:rPr>
          <w:szCs w:val="24"/>
        </w:rPr>
        <w:t>potrošač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zbog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posla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izbiva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Hrvatske</w:t>
      </w:r>
      <w:proofErr w:type="spellEnd"/>
      <w:r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te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trenutno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privremeno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boravi</w:t>
      </w:r>
      <w:proofErr w:type="spellEnd"/>
      <w:r>
        <w:rPr>
          <w:szCs w:val="24"/>
        </w:rPr>
        <w:t xml:space="preserve"> u </w:t>
      </w:r>
      <w:proofErr w:type="spellStart"/>
      <w:r>
        <w:rPr>
          <w:szCs w:val="24"/>
        </w:rPr>
        <w:t>Republici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Srbiji</w:t>
      </w:r>
      <w:proofErr w:type="spellEnd"/>
      <w:r>
        <w:rPr>
          <w:szCs w:val="24"/>
        </w:rPr>
        <w:t>.</w:t>
      </w:r>
    </w:p>
    <w:p w:rsidRDefault="00722C4C" w:rsidP="00996BF8" w:rsidR="00722C4C">
      <w:pPr>
        <w:jc w:val="both"/>
        <w:rPr>
          <w:szCs w:val="24"/>
        </w:rPr>
      </w:pPr>
      <w:proofErr w:type="spellStart"/>
      <w:proofErr w:type="gramStart"/>
      <w:r>
        <w:rPr>
          <w:szCs w:val="24"/>
        </w:rPr>
        <w:t>Navodi</w:t>
      </w:r>
      <w:proofErr w:type="spellEnd"/>
      <w:r>
        <w:rPr>
          <w:szCs w:val="24"/>
        </w:rPr>
        <w:t xml:space="preserve"> da je u </w:t>
      </w:r>
      <w:proofErr w:type="spellStart"/>
      <w:r>
        <w:rPr>
          <w:szCs w:val="24"/>
        </w:rPr>
        <w:t>mogućnosti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dostaviti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sve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podatke</w:t>
      </w:r>
      <w:proofErr w:type="spellEnd"/>
      <w:r>
        <w:rPr>
          <w:szCs w:val="24"/>
        </w:rPr>
        <w:t xml:space="preserve"> o </w:t>
      </w:r>
      <w:proofErr w:type="spellStart"/>
      <w:r>
        <w:rPr>
          <w:szCs w:val="24"/>
        </w:rPr>
        <w:t>potrošaču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njegovom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zaposlenju</w:t>
      </w:r>
      <w:proofErr w:type="spellEnd"/>
      <w:r>
        <w:rPr>
          <w:szCs w:val="24"/>
        </w:rPr>
        <w:t xml:space="preserve"> u </w:t>
      </w:r>
      <w:proofErr w:type="spellStart"/>
      <w:r>
        <w:rPr>
          <w:szCs w:val="24"/>
        </w:rPr>
        <w:t>Republici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Srbiji</w:t>
      </w:r>
      <w:proofErr w:type="spellEnd"/>
      <w:r>
        <w:rPr>
          <w:szCs w:val="24"/>
        </w:rPr>
        <w:t>.</w:t>
      </w:r>
      <w:proofErr w:type="gramEnd"/>
      <w:r>
        <w:rPr>
          <w:szCs w:val="24"/>
        </w:rPr>
        <w:t xml:space="preserve"> </w:t>
      </w:r>
    </w:p>
    <w:p w:rsidRDefault="00722C4C" w:rsidP="00996BF8" w:rsidR="00722C4C">
      <w:pPr>
        <w:jc w:val="both"/>
        <w:rPr>
          <w:szCs w:val="24"/>
        </w:rPr>
      </w:pPr>
    </w:p>
    <w:p w:rsidRDefault="00722C4C" w:rsidP="00996BF8" w:rsidR="00722C4C">
      <w:pPr>
        <w:jc w:val="both"/>
        <w:rPr>
          <w:szCs w:val="24"/>
        </w:rPr>
      </w:pPr>
    </w:p>
    <w:p w:rsidRDefault="00722C4C" w:rsidP="00722C4C" w:rsidR="00722C4C">
      <w:pPr>
        <w:rPr>
          <w:bCs/>
        </w:rPr>
      </w:pPr>
      <w:proofErr w:type="spellStart"/>
      <w:r>
        <w:rPr>
          <w:bCs/>
        </w:rPr>
        <w:t>Sud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donosi</w:t>
      </w:r>
      <w:proofErr w:type="spellEnd"/>
      <w:r>
        <w:rPr>
          <w:bCs/>
        </w:rPr>
        <w:t xml:space="preserve"> </w:t>
      </w:r>
    </w:p>
    <w:p w:rsidRDefault="00722C4C" w:rsidP="00722C4C" w:rsidR="00722C4C">
      <w:pPr>
        <w:rPr>
          <w:bCs/>
        </w:rPr>
      </w:pPr>
    </w:p>
    <w:p w:rsidRDefault="00722C4C" w:rsidP="00722C4C" w:rsidR="00722C4C">
      <w:pPr>
        <w:jc w:val="center"/>
        <w:rPr>
          <w:bCs/>
        </w:rPr>
      </w:pPr>
      <w:proofErr w:type="spellStart"/>
      <w:r>
        <w:rPr>
          <w:bCs/>
        </w:rPr>
        <w:t>Zaključak</w:t>
      </w:r>
      <w:proofErr w:type="spellEnd"/>
    </w:p>
    <w:p w:rsidRDefault="00722C4C" w:rsidP="00722C4C" w:rsidR="00722C4C">
      <w:pPr>
        <w:jc w:val="center"/>
        <w:rPr>
          <w:bCs/>
        </w:rPr>
      </w:pPr>
    </w:p>
    <w:p w:rsidRDefault="00722C4C" w:rsidP="00996BF8" w:rsidR="00722C4C">
      <w:pPr>
        <w:jc w:val="both"/>
        <w:rPr>
          <w:szCs w:val="24"/>
        </w:rPr>
      </w:pPr>
      <w:proofErr w:type="spellStart"/>
      <w:r>
        <w:rPr>
          <w:szCs w:val="24"/>
        </w:rPr>
        <w:t>Poziva</w:t>
      </w:r>
      <w:proofErr w:type="spellEnd"/>
      <w:r>
        <w:rPr>
          <w:szCs w:val="24"/>
        </w:rPr>
        <w:t xml:space="preserve"> se </w:t>
      </w:r>
      <w:proofErr w:type="spellStart"/>
      <w:r>
        <w:rPr>
          <w:szCs w:val="24"/>
        </w:rPr>
        <w:t>potrošač</w:t>
      </w:r>
      <w:proofErr w:type="spellEnd"/>
      <w:r>
        <w:rPr>
          <w:szCs w:val="24"/>
        </w:rPr>
        <w:t xml:space="preserve"> u </w:t>
      </w:r>
      <w:proofErr w:type="spellStart"/>
      <w:r>
        <w:rPr>
          <w:szCs w:val="24"/>
        </w:rPr>
        <w:t>roku</w:t>
      </w:r>
      <w:proofErr w:type="spellEnd"/>
      <w:r>
        <w:rPr>
          <w:szCs w:val="24"/>
        </w:rPr>
        <w:t xml:space="preserve"> </w:t>
      </w:r>
      <w:proofErr w:type="gramStart"/>
      <w:r>
        <w:rPr>
          <w:szCs w:val="24"/>
        </w:rPr>
        <w:t>od</w:t>
      </w:r>
      <w:proofErr w:type="gramEnd"/>
      <w:r>
        <w:rPr>
          <w:szCs w:val="24"/>
        </w:rPr>
        <w:t xml:space="preserve"> 30 dana </w:t>
      </w:r>
      <w:proofErr w:type="spellStart"/>
      <w:r>
        <w:rPr>
          <w:szCs w:val="24"/>
        </w:rPr>
        <w:t>dostaviti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podatke</w:t>
      </w:r>
      <w:proofErr w:type="spellEnd"/>
      <w:r>
        <w:rPr>
          <w:szCs w:val="24"/>
        </w:rPr>
        <w:t xml:space="preserve"> o </w:t>
      </w:r>
      <w:proofErr w:type="spellStart"/>
      <w:r>
        <w:rPr>
          <w:szCs w:val="24"/>
        </w:rPr>
        <w:t>zaposlenju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primanjima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imovini</w:t>
      </w:r>
      <w:proofErr w:type="spellEnd"/>
      <w:r>
        <w:rPr>
          <w:szCs w:val="24"/>
        </w:rPr>
        <w:t xml:space="preserve"> u </w:t>
      </w:r>
      <w:proofErr w:type="spellStart"/>
      <w:r>
        <w:rPr>
          <w:szCs w:val="24"/>
        </w:rPr>
        <w:t>Republici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Srbiji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te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sve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ostale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podatke</w:t>
      </w:r>
      <w:proofErr w:type="spellEnd"/>
      <w:r>
        <w:rPr>
          <w:szCs w:val="24"/>
        </w:rPr>
        <w:t xml:space="preserve"> o </w:t>
      </w:r>
      <w:proofErr w:type="spellStart"/>
      <w:r>
        <w:rPr>
          <w:szCs w:val="24"/>
        </w:rPr>
        <w:t>imovini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potrošača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izvan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Republike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Hrvatske</w:t>
      </w:r>
      <w:proofErr w:type="spellEnd"/>
      <w:r>
        <w:rPr>
          <w:szCs w:val="24"/>
        </w:rPr>
        <w:t xml:space="preserve">. </w:t>
      </w:r>
    </w:p>
    <w:p w:rsidRDefault="00722C4C" w:rsidP="00996BF8" w:rsidR="00722C4C">
      <w:pPr>
        <w:jc w:val="both"/>
        <w:rPr>
          <w:szCs w:val="24"/>
        </w:rPr>
      </w:pPr>
    </w:p>
    <w:p w:rsidRDefault="00996BF8" w:rsidP="00996BF8" w:rsidR="00996BF8" w:rsidRPr="00040AD3">
      <w:pPr>
        <w:jc w:val="both"/>
        <w:rPr>
          <w:szCs w:val="24"/>
          <w:lang w:val="hr-HR"/>
        </w:rPr>
      </w:pPr>
      <w:r w:rsidRPr="00040AD3">
        <w:rPr>
          <w:szCs w:val="24"/>
        </w:rPr>
        <w:tab/>
        <w:t xml:space="preserve">      </w:t>
      </w:r>
      <w:r>
        <w:rPr>
          <w:szCs w:val="24"/>
        </w:rPr>
        <w:t xml:space="preserve">          </w:t>
      </w:r>
    </w:p>
    <w:p w:rsidRDefault="00996BF8" w:rsidP="00996BF8" w:rsidR="00996BF8">
      <w:pPr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Dovršeno u </w:t>
      </w:r>
      <w:r w:rsidR="00307359">
        <w:rPr>
          <w:szCs w:val="24"/>
          <w:lang w:val="hr-HR"/>
        </w:rPr>
        <w:t>10,</w:t>
      </w:r>
      <w:r w:rsidR="00722C4C">
        <w:rPr>
          <w:szCs w:val="24"/>
          <w:lang w:val="hr-HR"/>
        </w:rPr>
        <w:t xml:space="preserve"> 10 </w:t>
      </w:r>
      <w:r w:rsidR="00307359">
        <w:rPr>
          <w:szCs w:val="24"/>
          <w:lang w:val="hr-HR"/>
        </w:rPr>
        <w:t xml:space="preserve"> </w:t>
      </w:r>
      <w:r>
        <w:rPr>
          <w:szCs w:val="24"/>
          <w:lang w:val="hr-HR"/>
        </w:rPr>
        <w:t>sati</w:t>
      </w:r>
    </w:p>
    <w:p w:rsidRDefault="00996BF8" w:rsidP="00996BF8" w:rsidR="00996BF8">
      <w:pPr>
        <w:jc w:val="center"/>
        <w:rPr>
          <w:szCs w:val="24"/>
          <w:lang w:val="hr-HR"/>
        </w:rPr>
      </w:pPr>
    </w:p>
    <w:p w:rsidRDefault="00996BF8" w:rsidP="009A4E06" w:rsidR="00AE4E00" w:rsidRPr="00040AD3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Sudac: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Stranke:</w:t>
      </w:r>
    </w:p>
    <w:sectPr w:rsidSect="00307359" w:rsidR="00AE4E00" w:rsidRPr="00040AD3">
      <w:pgSz w:h="16838" w:w="11906"/>
      <w:pgMar w:gutter="0" w:footer="0" w:header="720" w:left="1800" w:bottom="1440" w:right="1800" w:top="1440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AE" w:rsidP="009B3D91" w:rsidR="00C818AE">
      <w:r>
        <w:separator/>
      </w:r>
    </w:p>
  </w:endnote>
  <w:endnote w:id="0" w:type="continuationSeparator">
    <w:p w:rsidRDefault="00C818AE" w:rsidP="009B3D91" w:rsidR="00C818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AE" w:rsidP="009B3D91" w:rsidR="00C818AE">
      <w:r>
        <w:separator/>
      </w:r>
    </w:p>
  </w:footnote>
  <w:footnote w:id="0" w:type="continuationSeparator">
    <w:p w:rsidRDefault="00C818AE" w:rsidP="009B3D91" w:rsidR="00C818A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49234B"/>
    <w:multiLevelType w:val="hybridMultilevel"/>
    <w:tmpl w:val="821AA256"/>
    <w:lvl w:tplc="857453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E56103A"/>
    <w:multiLevelType w:val="hybridMultilevel"/>
    <w:tmpl w:val="25A8257E"/>
    <w:lvl w:tplc="01160EDA" w:ilvl="0"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53E713E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559916B6"/>
    <w:multiLevelType w:val="hybridMultilevel"/>
    <w:tmpl w:val="3D462EBA"/>
    <w:lvl w:tplc="1FD6CF9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83A7546"/>
    <w:multiLevelType w:val="hybridMultilevel"/>
    <w:tmpl w:val="76AAEE62"/>
    <w:lvl w:tplc="73F600A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501"/>
    <w:rsid w:val="00040AD3"/>
    <w:rsid w:val="0004615D"/>
    <w:rsid w:val="000C28ED"/>
    <w:rsid w:val="000F482A"/>
    <w:rsid w:val="001316A3"/>
    <w:rsid w:val="00133069"/>
    <w:rsid w:val="00142232"/>
    <w:rsid w:val="00176FD4"/>
    <w:rsid w:val="00180B99"/>
    <w:rsid w:val="00191A31"/>
    <w:rsid w:val="00197553"/>
    <w:rsid w:val="001976B1"/>
    <w:rsid w:val="001A6431"/>
    <w:rsid w:val="001F4412"/>
    <w:rsid w:val="00242501"/>
    <w:rsid w:val="002726BC"/>
    <w:rsid w:val="002E3986"/>
    <w:rsid w:val="00303E70"/>
    <w:rsid w:val="00307359"/>
    <w:rsid w:val="0031765D"/>
    <w:rsid w:val="00340FB5"/>
    <w:rsid w:val="003519F6"/>
    <w:rsid w:val="00351FC6"/>
    <w:rsid w:val="00374E43"/>
    <w:rsid w:val="003763E6"/>
    <w:rsid w:val="00394441"/>
    <w:rsid w:val="003B1455"/>
    <w:rsid w:val="003B15D4"/>
    <w:rsid w:val="003B1A8A"/>
    <w:rsid w:val="003C319C"/>
    <w:rsid w:val="003D3E0A"/>
    <w:rsid w:val="003E1231"/>
    <w:rsid w:val="003E4A31"/>
    <w:rsid w:val="003F37FF"/>
    <w:rsid w:val="00446CA9"/>
    <w:rsid w:val="00450536"/>
    <w:rsid w:val="004518BF"/>
    <w:rsid w:val="00453828"/>
    <w:rsid w:val="004920AD"/>
    <w:rsid w:val="004A0593"/>
    <w:rsid w:val="004D06C8"/>
    <w:rsid w:val="004D321C"/>
    <w:rsid w:val="004E2CF4"/>
    <w:rsid w:val="004F6918"/>
    <w:rsid w:val="00504B65"/>
    <w:rsid w:val="005060C4"/>
    <w:rsid w:val="00562AEF"/>
    <w:rsid w:val="00593895"/>
    <w:rsid w:val="005A21A6"/>
    <w:rsid w:val="005A3D77"/>
    <w:rsid w:val="005B0E9A"/>
    <w:rsid w:val="005C3BE1"/>
    <w:rsid w:val="005E5392"/>
    <w:rsid w:val="005F25E0"/>
    <w:rsid w:val="0061016B"/>
    <w:rsid w:val="0065552E"/>
    <w:rsid w:val="006815AD"/>
    <w:rsid w:val="006C0D3C"/>
    <w:rsid w:val="006C7105"/>
    <w:rsid w:val="00722C4C"/>
    <w:rsid w:val="007242BB"/>
    <w:rsid w:val="007356CB"/>
    <w:rsid w:val="00745416"/>
    <w:rsid w:val="00761F69"/>
    <w:rsid w:val="0079489F"/>
    <w:rsid w:val="00802F43"/>
    <w:rsid w:val="00821895"/>
    <w:rsid w:val="00831537"/>
    <w:rsid w:val="00855366"/>
    <w:rsid w:val="00856534"/>
    <w:rsid w:val="008C2B3C"/>
    <w:rsid w:val="008E7A5C"/>
    <w:rsid w:val="009056B8"/>
    <w:rsid w:val="009133EC"/>
    <w:rsid w:val="00930C66"/>
    <w:rsid w:val="00931F53"/>
    <w:rsid w:val="00932182"/>
    <w:rsid w:val="009568DA"/>
    <w:rsid w:val="00992245"/>
    <w:rsid w:val="00992A48"/>
    <w:rsid w:val="00996BF8"/>
    <w:rsid w:val="009A4E06"/>
    <w:rsid w:val="009B3D91"/>
    <w:rsid w:val="009D0514"/>
    <w:rsid w:val="00A43171"/>
    <w:rsid w:val="00AD4EA5"/>
    <w:rsid w:val="00AE4E00"/>
    <w:rsid w:val="00B17D6E"/>
    <w:rsid w:val="00B40DB7"/>
    <w:rsid w:val="00B44F61"/>
    <w:rsid w:val="00B524CD"/>
    <w:rsid w:val="00B7499F"/>
    <w:rsid w:val="00B76499"/>
    <w:rsid w:val="00B82436"/>
    <w:rsid w:val="00BB0839"/>
    <w:rsid w:val="00BC1023"/>
    <w:rsid w:val="00BE102F"/>
    <w:rsid w:val="00BE79E0"/>
    <w:rsid w:val="00C222E7"/>
    <w:rsid w:val="00C338F6"/>
    <w:rsid w:val="00C33F1C"/>
    <w:rsid w:val="00C67A98"/>
    <w:rsid w:val="00C70B26"/>
    <w:rsid w:val="00C818AE"/>
    <w:rsid w:val="00C831E2"/>
    <w:rsid w:val="00D44F74"/>
    <w:rsid w:val="00D537AA"/>
    <w:rsid w:val="00D77EED"/>
    <w:rsid w:val="00DB28A5"/>
    <w:rsid w:val="00DC49C3"/>
    <w:rsid w:val="00DD14DA"/>
    <w:rsid w:val="00DE62CB"/>
    <w:rsid w:val="00DF5BF5"/>
    <w:rsid w:val="00E55829"/>
    <w:rsid w:val="00E96B5B"/>
    <w:rsid w:val="00F077C7"/>
    <w:rsid w:val="00F1579E"/>
    <w:rsid w:val="00F32537"/>
    <w:rsid w:val="00F357A5"/>
    <w:rsid w:val="00F45453"/>
    <w:rsid w:val="00F45A0B"/>
    <w:rsid w:val="00F661BD"/>
    <w:rsid w:val="00F66282"/>
    <w:rsid w:val="00F77256"/>
    <w:rsid w:val="00FA6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04615D"/>
    <w:pPr>
      <w:ind w:left="720"/>
      <w:contextualSpacing/>
    </w:pPr>
  </w:style>
  <w:style w:styleId="Zaglavlje" w:type="paragraph">
    <w:name w:val="header"/>
    <w:basedOn w:val="Normal"/>
    <w:link w:val="ZaglavljeChar"/>
    <w:rsid w:val="009B3D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B3D91"/>
    <w:rPr>
      <w:sz w:val="24"/>
      <w:lang w:val="en-AU"/>
    </w:rPr>
  </w:style>
  <w:style w:styleId="Podnoje" w:type="paragraph">
    <w:name w:val="footer"/>
    <w:basedOn w:val="Normal"/>
    <w:link w:val="PodnojeChar"/>
    <w:rsid w:val="009B3D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B3D91"/>
    <w:rPr>
      <w:sz w:val="24"/>
      <w:lang w:val="en-AU"/>
    </w:rPr>
  </w:style>
  <w:style w:styleId="Bezproreda" w:type="paragraph">
    <w:name w:val="No Spacing"/>
    <w:uiPriority w:val="1"/>
    <w:qFormat/>
    <w:rsid w:val="00F45A0B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F37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37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37F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37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37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04615D"/>
    <w:pPr>
      <w:ind w:left="720"/>
      <w:contextualSpacing/>
    </w:pPr>
  </w:style>
  <w:style w:styleId="Zaglavlje" w:type="paragraph">
    <w:name w:val="header"/>
    <w:basedOn w:val="Normal"/>
    <w:link w:val="ZaglavljeChar"/>
    <w:rsid w:val="009B3D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B3D91"/>
    <w:rPr>
      <w:sz w:val="24"/>
      <w:lang w:val="en-AU"/>
    </w:rPr>
  </w:style>
  <w:style w:styleId="Podnoje" w:type="paragraph">
    <w:name w:val="footer"/>
    <w:basedOn w:val="Normal"/>
    <w:link w:val="PodnojeChar"/>
    <w:rsid w:val="009B3D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B3D91"/>
    <w:rPr>
      <w:sz w:val="24"/>
      <w:lang w:val="en-AU"/>
    </w:rPr>
  </w:style>
  <w:style w:styleId="Bezproreda" w:type="paragraph">
    <w:name w:val="No Spacing"/>
    <w:uiPriority w:val="1"/>
    <w:qFormat/>
    <w:rsid w:val="00F45A0B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F37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37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37F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37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37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608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12. travnja 2019.</izvorni_sadrzaj>
    <derivirana_varijabla naziv="DomainObject.PlaniraniZavrsetakDatum_1">12. travnja 2019.</derivirana_varijabla>
  </DomainObject.PlaniraniZavrsetakDatum>
  <DomainObject.PlaniraniPocetakDatum>
    <izvorni_sadrzaj>12. travnja 2019.</izvorni_sadrzaj>
    <derivirana_varijabla naziv="DomainObject.PlaniraniPocetakDatum_1">12. travnja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10:10</izvorni_sadrzaj>
    <derivirana_varijabla naziv="DomainObject.PlaniraniZavrsetakVrijeme_1">10:10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travnja 2019.</izvorni_sadrzaj>
    <derivirana_varijabla naziv="DomainObject.Zapisnik.DatumKreiranja_1">12. travnja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Sp-69/2018-33</izvorni_sadrzaj>
    <derivirana_varijabla naziv="DomainObject.Zapisnik.Oznaka_1">Sp-69/2018-33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2018.</izvorni_sadrzaj>
    <derivirana_varijabla naziv="DomainObject.Predmet.DatumOsnivanja_1">21.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Sp-69/2018</izvorni_sadrzaj>
    <derivirana_varijabla naziv="DomainObject.Predmet.OznakaBroj_1">Sp-69/2018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Gotovac</izvorni_sadrzaj>
    <derivirana_varijabla naziv="DomainObject.Predmet.StrankaFormated_1">  Ante Gotovac</derivirana_varijabla>
  </DomainObject.Predmet.StrankaFormated>
  <DomainObject.Predmet.StrankaFormatedOIB>
    <izvorni_sadrzaj>  Ante Gotovac, OIB 66047395230</izvorni_sadrzaj>
    <derivirana_varijabla naziv="DomainObject.Predmet.StrankaFormatedOIB_1">  Ante Gotovac, OIB 66047395230</derivirana_varijabla>
  </DomainObject.Predmet.StrankaFormatedOIB>
  <DomainObject.Predmet.StrankaFormatedWithAdress>
    <izvorni_sadrzaj> Ante Gotovac, Božidara Magovca 133, 10000 Zagreb</izvorni_sadrzaj>
    <derivirana_varijabla naziv="DomainObject.Predmet.StrankaFormatedWithAdress_1"> Ante Gotovac, Božidara Magovca 133, 10000 Zagreb</derivirana_varijabla>
  </DomainObject.Predmet.StrankaFormatedWithAdress>
  <DomainObject.Predmet.StrankaFormatedWithAdressOIB>
    <izvorni_sadrzaj> Ante Gotovac, OIB 66047395230, Božidara Magovca 133, 10000 Zagreb</izvorni_sadrzaj>
    <derivirana_varijabla naziv="DomainObject.Predmet.StrankaFormatedWithAdressOIB_1"> Ante Gotovac, OIB 66047395230, Božidara Magovca 133, 10000 Zagreb</derivirana_varijabla>
  </DomainObject.Predmet.StrankaFormatedWithAdressOIB>
  <DomainObject.Predmet.StrankaWithAdress>
    <izvorni_sadrzaj>Ante Gotovac Božidara Magovca 133,10000 Zagreb</izvorni_sadrzaj>
    <derivirana_varijabla naziv="DomainObject.Predmet.StrankaWithAdress_1">Ante Gotovac Božidara Magovca 133,10000 Zagreb</derivirana_varijabla>
  </DomainObject.Predmet.StrankaWithAdress>
  <DomainObject.Predmet.StrankaWithAdressOIB>
    <izvorni_sadrzaj>Ante Gotovac, OIB 66047395230, Božidara Magovca 133,10000 Zagreb</izvorni_sadrzaj>
    <derivirana_varijabla naziv="DomainObject.Predmet.StrankaWithAdressOIB_1">Ante Gotovac, OIB 66047395230, Božidara Magovca 133,10000 Zagreb</derivirana_varijabla>
  </DomainObject.Predmet.StrankaWithAdressOIB>
  <DomainObject.Predmet.StrankaNazivFormated>
    <izvorni_sadrzaj>Ante Gotovac</izvorni_sadrzaj>
    <derivirana_varijabla naziv="DomainObject.Predmet.StrankaNazivFormated_1">Ante Gotovac</derivirana_varijabla>
  </DomainObject.Predmet.StrankaNazivFormated>
  <DomainObject.Predmet.StrankaNazivFormatedOIB>
    <izvorni_sadrzaj>Ante Gotovac, OIB 66047395230</izvorni_sadrzaj>
    <derivirana_varijabla naziv="DomainObject.Predmet.StrankaNazivFormatedOIB_1">Ante Gotovac, OIB 66047395230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Ante Gotovac</item>
    </izvorni_sadrzaj>
    <derivirana_varijabla naziv="DomainObject.Predmet.StrankaListFormated_1">
      <item>Ante Gotovac</item>
    </derivirana_varijabla>
  </DomainObject.Predmet.StrankaListFormated>
  <DomainObject.Predmet.StrankaListFormatedOIB>
    <izvorni_sadrzaj>
      <item>Ante Gotovac, OIB 66047395230</item>
    </izvorni_sadrzaj>
    <derivirana_varijabla naziv="DomainObject.Predmet.StrankaListFormatedOIB_1">
      <item>Ante Gotovac, OIB 66047395230</item>
    </derivirana_varijabla>
  </DomainObject.Predmet.StrankaListFormatedOIB>
  <DomainObject.Predmet.StrankaListFormatedWithAdress>
    <izvorni_sadrzaj>
      <item>Ante Gotovac, Božidara Magovca 133, 10000 Zagreb</item>
    </izvorni_sadrzaj>
    <derivirana_varijabla naziv="DomainObject.Predmet.StrankaListFormatedWithAdress_1">
      <item>Ante Gotovac, Božidara Magovca 133, 10000 Zagreb</item>
    </derivirana_varijabla>
  </DomainObject.Predmet.StrankaListFormatedWithAdress>
  <DomainObject.Predmet.StrankaListFormatedWithAdressOIB>
    <izvorni_sadrzaj>
      <item>Ante Gotovac, OIB 66047395230, Božidara Magovca 133, 10000 Zagreb</item>
    </izvorni_sadrzaj>
    <derivirana_varijabla naziv="DomainObject.Predmet.StrankaListFormatedWithAdressOIB_1">
      <item>Ante Gotovac, OIB 66047395230, Božidara Magovca 133, 10000 Zagreb</item>
    </derivirana_varijabla>
  </DomainObject.Predmet.StrankaListFormatedWithAdressOIB>
  <DomainObject.Predmet.StrankaListNazivFormated>
    <izvorni_sadrzaj>
      <item>Ante Gotovac</item>
    </izvorni_sadrzaj>
    <derivirana_varijabla naziv="DomainObject.Predmet.StrankaListNazivFormated_1">
      <item>Ante Gotovac</item>
    </derivirana_varijabla>
  </DomainObject.Predmet.StrankaListNazivFormated>
  <DomainObject.Predmet.StrankaListNazivFormatedOIB>
    <izvorni_sadrzaj>
      <item>Ante Gotovac, OIB 66047395230</item>
    </izvorni_sadrzaj>
    <derivirana_varijabla naziv="DomainObject.Predmet.StrankaListNazivFormatedOIB_1">
      <item>Ante Gotovac, OIB 66047395230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Wiener osiguranje Vienna Insurance Group dioničko društvo za osiguranje</item>
      <item>GENERALI OSIGURANJE dioničko društvo</item>
      <item>Odvjetničko društvo Šuster, Kobaš, Buntić društvo s ograničenom odgovornošću</item>
      <item>GRADSKA PLINARA ZAGREB društvo s ograničenom odgovornošću</item>
      <item>HEP ELEKTRA d.o.o. za opskrbu električnom energijom</item>
      <item>Hrvatska radiotelevizija</item>
      <item>EUROLEASING d.o.o. za prodaju vozila</item>
      <item>HRVATSKI ZAVOD ZA ZDRAVSTVENO OSIGURANJE</item>
      <item>GRAD ZAGREB</item>
      <item>ZAGREBAČKI HOLDING, društvo s ograničenom odgovornošću za javni prijevoz, opskrbu vodom, održavanje čistoće, putnička agencija, šport, upravljanje objektima i poslovanje nekretninama</item>
      <item>ALLIANZ ZAGREB dioničko društvo za osiguranje</item>
      <item>Hrvoje Ladan</item>
      <item>Simona Gotovac Mijoković</item>
      <item>A1 Hrvatska društvo s ograničenom odgovornošću za usluge javnih telekomunikacija</item>
      <item>ADRIATIC OSIGURANJE dioničko društvo</item>
      <item>SVEA EKONOMI društvo s ograničenom odgovornošću za savjetovanje i usluge</item>
      <item>HYPO - LEASING STEIERMARK društvo s ograničenom odgovornošću za usluge</item>
      <item>UniCredit Leasing Croatia društvo s ograničenom odgovornošću za leasing</item>
      <item>Jadranka Gotovac</item>
      <item>REPUBLIKA HRVATSKA MINISTARSTVO FINANCIJA</item>
      <item>Financijska agencija</item>
      <item>B2 KAPITAL D.O.O.</item>
      <item>Croatia osiguranje d.d. Zagreb</item>
    </izvorni_sadrzaj>
    <derivirana_varijabla naziv="DomainObject.Predmet.OstaliListFormated_1">
      <item>Wiener osiguranje Vienna Insurance Group dioničko društvo za osiguranje</item>
      <item>GENERALI OSIGURANJE dioničko društvo</item>
      <item>Odvjetničko društvo Šuster, Kobaš, Buntić društvo s ograničenom odgovornošću</item>
      <item>GRADSKA PLINARA ZAGREB društvo s ograničenom odgovornošću</item>
      <item>HEP ELEKTRA d.o.o. za opskrbu električnom energijom</item>
      <item>Hrvatska radiotelevizija</item>
      <item>EUROLEASING d.o.o. za prodaju vozila</item>
      <item>HRVATSKI ZAVOD ZA ZDRAVSTVENO OSIGURANJE</item>
      <item>GRAD ZAGREB</item>
      <item>ZAGREBAČKI HOLDING, društvo s ograničenom odgovornošću za javni prijevoz, opskrbu vodom, održavanje čistoće, putnička agencija, šport, upravljanje objektima i poslovanje nekretninama</item>
      <item>ALLIANZ ZAGREB dioničko društvo za osiguranje</item>
      <item>Hrvoje Ladan</item>
      <item>Simona Gotovac Mijoković</item>
      <item>A1 Hrvatska društvo s ograničenom odgovornošću za usluge javnih telekomunikacija</item>
      <item>ADRIATIC OSIGURANJE dioničko društvo</item>
      <item>SVEA EKONOMI društvo s ograničenom odgovornošću za savjetovanje i usluge</item>
      <item>HYPO - LEASING STEIERMARK društvo s ograničenom odgovornošću za usluge</item>
      <item>UniCredit Leasing Croatia društvo s ograničenom odgovornošću za leasing</item>
      <item>Jadranka Gotovac</item>
      <item>REPUBLIKA HRVATSKA MINISTARSTVO FINANCIJA</item>
      <item>Financijska agencija</item>
      <item>B2 KAPITAL D.O.O.</item>
      <item>Croatia osiguranje d.d. Zagreb</item>
    </derivirana_varijabla>
  </DomainObject.Predmet.OstaliListFormated>
  <DomainObject.Predmet.OstaliListFormatedOIB>
    <izvorni_sadrzaj>
      <item>Wiener osiguranje Vienna Insurance Group dioničko društvo za osiguranje, OIB 52848403362</item>
      <item>GENERALI OSIGURANJE dioničko društvo, OIB 10840749604</item>
      <item>Odvjetničko društvo Šuster, Kobaš, Buntić društvo s ograničenom odgovornošću, OIB 74317650072</item>
      <item>GRADSKA PLINARA ZAGREB društvo s ograničenom odgovornošću, OIB 20985255037</item>
      <item>HEP ELEKTRA d.o.o. za opskrbu električnom energijom, OIB 43965974818</item>
      <item>Hrvatska radiotelevizija, OIB 68419124305</item>
      <item>EUROLEASING d.o.o. za prodaju vozila, OIB 48922277230</item>
      <item>HRVATSKI ZAVOD ZA ZDRAVSTVENO OSIGURANJE, OIB 02958272670</item>
      <item>GRAD ZAGREB, OIB 61817894937</item>
      <item>ZAGREBAČKI HOLDING, društvo s ograničenom odgovornošću za javni prijevoz, opskrbu vodom, održavanje čistoće, putnička agencija, šport, upravljanje objektima i poslovanje nekretninama, OIB 85584865987</item>
      <item>ALLIANZ ZAGREB dioničko društvo za osiguranje, OIB 23759810849</item>
      <item>Hrvoje Ladan, OIB 88163982711</item>
      <item>Simona Gotovac Mijoković, OIB 71669822733</item>
      <item>A1 Hrvatska društvo s ograničenom odgovornošću za usluge javnih telekomunikacija, OIB 29524210204</item>
      <item>ADRIATIC OSIGURANJE dioničko društvo, OIB 94472454976</item>
      <item>SVEA EKONOMI društvo s ograničenom odgovornošću za savjetovanje i usluge, OIB 17863542417</item>
      <item>HYPO - LEASING STEIERMARK društvo s ograničenom odgovornošću za usluge, OIB 64646464586</item>
      <item>UniCredit Leasing Croatia društvo s ograničenom odgovornošću za leasing, OIB 18736141210</item>
      <item>Jadranka Gotovac, OIB 77069509449</item>
      <item>REPUBLIKA HRVATSKA MINISTARSTVO FINANCIJA, OIB 18683136487</item>
      <item>Financijska agencija, OIB 85821130368</item>
      <item>B2 KAPITAL D.O.O., OIB 86265846901</item>
      <item>Croatia osiguranje d.d. Zagreb</item>
    </izvorni_sadrzaj>
    <derivirana_varijabla naziv="DomainObject.Predmet.OstaliListFormatedOIB_1">
      <item>Wiener osiguranje Vienna Insurance Group dioničko društvo za osiguranje, OIB 52848403362</item>
      <item>GENERALI OSIGURANJE dioničko društvo, OIB 10840749604</item>
      <item>Odvjetničko društvo Šuster, Kobaš, Buntić društvo s ograničenom odgovornošću, OIB 74317650072</item>
      <item>GRADSKA PLINARA ZAGREB društvo s ograničenom odgovornošću, OIB 20985255037</item>
      <item>HEP ELEKTRA d.o.o. za opskrbu električnom energijom, OIB 43965974818</item>
      <item>Hrvatska radiotelevizija, OIB 68419124305</item>
      <item>EUROLEASING d.o.o. za prodaju vozila, OIB 48922277230</item>
      <item>HRVATSKI ZAVOD ZA ZDRAVSTVENO OSIGURANJE, OIB 02958272670</item>
      <item>GRAD ZAGREB, OIB 61817894937</item>
      <item>ZAGREBAČKI HOLDING, društvo s ograničenom odgovornošću za javni prijevoz, opskrbu vodom, održavanje čistoće, putnička agencija, šport, upravljanje objektima i poslovanje nekretninama, OIB 85584865987</item>
      <item>ALLIANZ ZAGREB dioničko društvo za osiguranje, OIB 23759810849</item>
      <item>Hrvoje Ladan, OIB 88163982711</item>
      <item>Simona Gotovac Mijoković, OIB 71669822733</item>
      <item>A1 Hrvatska društvo s ograničenom odgovornošću za usluge javnih telekomunikacija, OIB 29524210204</item>
      <item>ADRIATIC OSIGURANJE dioničko društvo, OIB 94472454976</item>
      <item>SVEA EKONOMI društvo s ograničenom odgovornošću za savjetovanje i usluge, OIB 17863542417</item>
      <item>HYPO - LEASING STEIERMARK društvo s ograničenom odgovornošću za usluge, OIB 64646464586</item>
      <item>UniCredit Leasing Croatia društvo s ograničenom odgovornošću za leasing, OIB 18736141210</item>
      <item>Jadranka Gotovac, OIB 77069509449</item>
      <item>REPUBLIKA HRVATSKA MINISTARSTVO FINANCIJA, OIB 18683136487</item>
      <item>Financijska agencija, OIB 85821130368</item>
      <item>B2 KAPITAL D.O.O., OIB 86265846901</item>
      <item>Croatia osiguranje d.d. Zagreb</item>
    </derivirana_varijabla>
  </DomainObject.Predmet.OstaliListFormatedOIB>
  <DomainObject.Predmet.OstaliListFormatedWithAdress>
    <izvorni_sadrzaj>
      <item>Wiener osiguranje Vienna Insurance Group dioničko društvo za osiguranje, Slovenska ulica 24, 10000 Zagreb</item>
      <item>GENERALI OSIGURANJE dioničko društvo, Ulica grada Vukovara 284, 10000 Zagreb</item>
      <item>Odvjetničko društvo Šuster, Kobaš, Buntić društvo s ograničenom odgovornošću, Poljička 5, 10000 Zagreb</item>
      <item>GRADSKA PLINARA ZAGREB društvo s ograničenom odgovornošću, Radnička Cesta 1, 10000 Zagreb</item>
      <item>HEP ELEKTRA d.o.o. za opskrbu električnom energijom, Ulica grada Vukovara 37, 10000 Zagreb</item>
      <item>Hrvatska radiotelevizija, Prisavlje 3, 10000 Zagreb</item>
      <item>EUROLEASING d.o.o. za prodaju vozila, Remetinečka cesta 98, 10000 Zagreb</item>
      <item>HRVATSKI ZAVOD ZA ZDRAVSTVENO OSIGURANJE, Margaretska 3, 10000 Zagreb</item>
      <item>GRAD ZAGREB, Trg Stjepana Radića 1, 10000 Zagreb</item>
      <item>ZAGREBAČKI HOLDING, društvo s ograničenom odgovornošću za javni prijevoz, opskrbu vodom, održavanje čistoće, putnička agencija, šport, upravljanje objektima i poslovanje nekretninama, Ulica grada Vukovara 41, 10000 Zagreb</item>
      <item>ALLIANZ ZAGREB dioničko društvo za osiguranje, Heinzelova 70, 10000 Zagreb</item>
      <item>Hrvoje Ladan, Ivana Kukuljevića 36, 10000 Zagreb</item>
      <item>Simona Gotovac Mijoković, Cebini 20a, 10010 Buzin</item>
      <item>A1 Hrvatska društvo s ograničenom odgovornošću za usluge javnih telekomunikacija, Vrtni put 1, 10000 Zagreb</item>
      <item>ADRIATIC OSIGURANJE dioničko društvo, Listopadska 2, 10000 Zagreb</item>
      <item>SVEA EKONOMI društvo s ograničenom odgovornošću za savjetovanje i usluge, Ulica Damira Tomljanovića Gavrana 11, 10000 Zagreb</item>
      <item>HYPO - LEASING STEIERMARK društvo s ograničenom odgovornošću za usluge, Garićgradska 18, 10000 Zagreb</item>
      <item>UniCredit Leasing Croatia društvo s ograničenom odgovornošću za leasing, Heinzelova 33, 10000 Zagreb</item>
      <item>Jadranka Gotovac, Božidara Magovca 133, 10000 Zagreb</item>
      <item>REPUBLIKA HRVATSKA MINISTARSTVO FINANCIJA, Katančićeva 5, 10000 Zagreb</item>
      <item>Financijska agencija, Ulica grada Vukovara 70, 10000 Zagreb</item>
      <item>B2 KAPITAL D.O.O., Radnička cesta 41, 10000 Zagreb</item>
      <item>Croatia osiguranje d.d. Zagreb, Vatroslava Jagića 33, 10000 Zagreb</item>
    </izvorni_sadrzaj>
    <derivirana_varijabla naziv="DomainObject.Predmet.OstaliListFormatedWithAdress_1">
      <item>Wiener osiguranje Vienna Insurance Group dioničko društvo za osiguranje, Slovenska ulica 24, 10000 Zagreb</item>
      <item>GENERALI OSIGURANJE dioničko društvo, Ulica grada Vukovara 284, 10000 Zagreb</item>
      <item>Odvjetničko društvo Šuster, Kobaš, Buntić društvo s ograničenom odgovornošću, Poljička 5, 10000 Zagreb</item>
      <item>GRADSKA PLINARA ZAGREB društvo s ograničenom odgovornošću, Radnička Cesta 1, 10000 Zagreb</item>
      <item>HEP ELEKTRA d.o.o. za opskrbu električnom energijom, Ulica grada Vukovara 37, 10000 Zagreb</item>
      <item>Hrvatska radiotelevizija, Prisavlje 3, 10000 Zagreb</item>
      <item>EUROLEASING d.o.o. za prodaju vozila, Remetinečka cesta 98, 10000 Zagreb</item>
      <item>HRVATSKI ZAVOD ZA ZDRAVSTVENO OSIGURANJE, Margaretska 3, 10000 Zagreb</item>
      <item>GRAD ZAGREB, Trg Stjepana Radića 1, 10000 Zagreb</item>
      <item>ZAGREBAČKI HOLDING, društvo s ograničenom odgovornošću za javni prijevoz, opskrbu vodom, održavanje čistoće, putnička agencija, šport, upravljanje objektima i poslovanje nekretninama, Ulica grada Vukovara 41, 10000 Zagreb</item>
      <item>ALLIANZ ZAGREB dioničko društvo za osiguranje, Heinzelova 70, 10000 Zagreb</item>
      <item>Hrvoje Ladan, Ivana Kukuljevića 36, 10000 Zagreb</item>
      <item>Simona Gotovac Mijoković, Cebini 20a, 10010 Buzin</item>
      <item>A1 Hrvatska društvo s ograničenom odgovornošću za usluge javnih telekomunikacija, Vrtni put 1, 10000 Zagreb</item>
      <item>ADRIATIC OSIGURANJE dioničko društvo, Listopadska 2, 10000 Zagreb</item>
      <item>SVEA EKONOMI društvo s ograničenom odgovornošću za savjetovanje i usluge, Ulica Damira Tomljanovića Gavrana 11, 10000 Zagreb</item>
      <item>HYPO - LEASING STEIERMARK društvo s ograničenom odgovornošću za usluge, Garićgradska 18, 10000 Zagreb</item>
      <item>UniCredit Leasing Croatia društvo s ograničenom odgovornošću za leasing, Heinzelova 33, 10000 Zagreb</item>
      <item>Jadranka Gotovac, Božidara Magovca 133, 10000 Zagreb</item>
      <item>REPUBLIKA HRVATSKA MINISTARSTVO FINANCIJA, Katančićeva 5, 10000 Zagreb</item>
      <item>Financijska agencija, Ulica grada Vukovara 70, 10000 Zagreb</item>
      <item>B2 KAPITAL D.O.O., Radnička cesta 41, 10000 Zagreb</item>
      <item>Croatia osiguranje d.d. Zagreb, Vatroslava Jagića 33, 10000 Zagreb</item>
    </derivirana_varijabla>
  </DomainObject.Predmet.OstaliListFormatedWithAdress>
  <DomainObject.Predmet.OstaliListFormatedWithAdressOIB>
    <izvorni_sadrzaj>
      <item>Wiener osiguranje Vienna Insurance Group dioničko društvo za osiguranje, OIB 52848403362, Slovenska ulica 24, 10000 Zagreb</item>
      <item>GENERALI OSIGURANJE dioničko društvo, OIB 10840749604, Ulica grada Vukovara 284, 10000 Zagreb</item>
      <item>Odvjetničko društvo Šuster, Kobaš, Buntić društvo s ograničenom odgovornošću, OIB 74317650072, Poljička 5, 10000 Zagreb</item>
      <item>GRADSKA PLINARA ZAGREB društvo s ograničenom odgovornošću, OIB 20985255037, Radnička Cesta 1, 10000 Zagreb</item>
      <item>HEP ELEKTRA d.o.o. za opskrbu električnom energijom, OIB 43965974818, Ulica grada Vukovara 37, 10000 Zagreb</item>
      <item>Hrvatska radiotelevizija, OIB 68419124305, Prisavlje 3, 10000 Zagreb</item>
      <item>EUROLEASING d.o.o. za prodaju vozila, OIB 48922277230, Remetinečka cesta 98, 10000 Zagreb</item>
      <item>HRVATSKI ZAVOD ZA ZDRAVSTVENO OSIGURANJE, OIB 02958272670, Margaretska 3, 10000 Zagreb</item>
      <item>GRAD ZAGREB, OIB 61817894937, Trg Stjepana Radića 1, 10000 Zagreb</item>
      <item>ZAGREBAČKI HOLDING, društvo s ograničenom odgovornošću za javni prijevoz, opskrbu vodom, održavanje čistoće, putnička agencija, šport, upravljanje objektima i poslovanje nekretninama, OIB 85584865987, Ulica grada Vukovara 41, 10000 Zagreb</item>
      <item>ALLIANZ ZAGREB dioničko društvo za osiguranje, OIB 23759810849, Heinzelova 70, 10000 Zagreb</item>
      <item>Hrvoje Ladan, OIB 88163982711, Ivana Kukuljevića 36, 10000 Zagreb</item>
      <item>Simona Gotovac Mijoković, OIB 71669822733, Cebini 20a, 10010 Buzin</item>
      <item>A1 Hrvatska društvo s ograničenom odgovornošću za usluge javnih telekomunikacija, OIB 29524210204, Vrtni put 1, 10000 Zagreb</item>
      <item>ADRIATIC OSIGURANJE dioničko društvo, OIB 94472454976, Listopadska 2, 10000 Zagreb</item>
      <item>SVEA EKONOMI društvo s ograničenom odgovornošću za savjetovanje i usluge, OIB 17863542417, Ulica Damira Tomljanovića Gavrana 11, 10000 Zagreb</item>
      <item>HYPO - LEASING STEIERMARK društvo s ograničenom odgovornošću za usluge, OIB 64646464586, Garićgradska 18, 10000 Zagreb</item>
      <item>UniCredit Leasing Croatia društvo s ograničenom odgovornošću za leasing, OIB 18736141210, Heinzelova 33, 10000 Zagreb</item>
      <item>Jadranka Gotovac, OIB 77069509449, Božidara Magovca 133, 10000 Zagreb</item>
      <item>REPUBLIKA HRVATSKA MINISTARSTVO FINANCIJA, OIB 18683136487, Katančićeva 5, 10000 Zagreb</item>
      <item>Financijska agencija, OIB 85821130368, Ulica grada Vukovara 70, 10000 Zagreb</item>
      <item>B2 KAPITAL D.O.O., OIB 86265846901, Radnička cesta 41, 10000 Zagreb</item>
      <item>Croatia osiguranje d.d. Zagreb, Vatroslava Jagića 33, 10000 Zagreb</item>
    </izvorni_sadrzaj>
    <derivirana_varijabla naziv="DomainObject.Predmet.OstaliListFormatedWithAdressOIB_1">
      <item>Wiener osiguranje Vienna Insurance Group dioničko društvo za osiguranje, OIB 52848403362, Slovenska ulica 24, 10000 Zagreb</item>
      <item>GENERALI OSIGURANJE dioničko društvo, OIB 10840749604, Ulica grada Vukovara 284, 10000 Zagreb</item>
      <item>Odvjetničko društvo Šuster, Kobaš, Buntić društvo s ograničenom odgovornošću, OIB 74317650072, Poljička 5, 10000 Zagreb</item>
      <item>GRADSKA PLINARA ZAGREB društvo s ograničenom odgovornošću, OIB 20985255037, Radnička Cesta 1, 10000 Zagreb</item>
      <item>HEP ELEKTRA d.o.o. za opskrbu električnom energijom, OIB 43965974818, Ulica grada Vukovara 37, 10000 Zagreb</item>
      <item>Hrvatska radiotelevizija, OIB 68419124305, Prisavlje 3, 10000 Zagreb</item>
      <item>EUROLEASING d.o.o. za prodaju vozila, OIB 48922277230, Remetinečka cesta 98, 10000 Zagreb</item>
      <item>HRVATSKI ZAVOD ZA ZDRAVSTVENO OSIGURANJE, OIB 02958272670, Margaretska 3, 10000 Zagreb</item>
      <item>GRAD ZAGREB, OIB 61817894937, Trg Stjepana Radića 1, 10000 Zagreb</item>
      <item>ZAGREBAČKI HOLDING, društvo s ograničenom odgovornošću za javni prijevoz, opskrbu vodom, održavanje čistoće, putnička agencija, šport, upravljanje objektima i poslovanje nekretninama, OIB 85584865987, Ulica grada Vukovara 41, 10000 Zagreb</item>
      <item>ALLIANZ ZAGREB dioničko društvo za osiguranje, OIB 23759810849, Heinzelova 70, 10000 Zagreb</item>
      <item>Hrvoje Ladan, OIB 88163982711, Ivana Kukuljevića 36, 10000 Zagreb</item>
      <item>Simona Gotovac Mijoković, OIB 71669822733, Cebini 20a, 10010 Buzin</item>
      <item>A1 Hrvatska društvo s ograničenom odgovornošću za usluge javnih telekomunikacija, OIB 29524210204, Vrtni put 1, 10000 Zagreb</item>
      <item>ADRIATIC OSIGURANJE dioničko društvo, OIB 94472454976, Listopadska 2, 10000 Zagreb</item>
      <item>SVEA EKONOMI društvo s ograničenom odgovornošću za savjetovanje i usluge, OIB 17863542417, Ulica Damira Tomljanovića Gavrana 11, 10000 Zagreb</item>
      <item>HYPO - LEASING STEIERMARK društvo s ograničenom odgovornošću za usluge, OIB 64646464586, Garićgradska 18, 10000 Zagreb</item>
      <item>UniCredit Leasing Croatia društvo s ograničenom odgovornošću za leasing, OIB 18736141210, Heinzelova 33, 10000 Zagreb</item>
      <item>Jadranka Gotovac, OIB 77069509449, Božidara Magovca 133, 10000 Zagreb</item>
      <item>REPUBLIKA HRVATSKA MINISTARSTVO FINANCIJA, OIB 18683136487, Katančićeva 5, 10000 Zagreb</item>
      <item>Financijska agencija, OIB 85821130368, Ulica grada Vukovara 70, 10000 Zagreb</item>
      <item>B2 KAPITAL D.O.O., OIB 86265846901, Radnička cesta 41, 10000 Zagreb</item>
      <item>Croatia osiguranje d.d. Zagreb, Vatroslava Jagića 33, 10000 Zagreb</item>
    </derivirana_varijabla>
  </DomainObject.Predmet.OstaliListFormatedWithAdressOIB>
  <DomainObject.Predmet.OstaliListNazivFormated>
    <izvorni_sadrzaj>
      <item>Wiener osiguranje Vienna Insurance Group dioničko društvo za osiguranje</item>
      <item>GENERALI OSIGURANJE dioničko društvo</item>
      <item>Odvjetničko društvo Šuster, Kobaš, Buntić društvo s ograničenom odgovornošću</item>
      <item>GRADSKA PLINARA ZAGREB društvo s ograničenom odgovornošću</item>
      <item>HEP ELEKTRA d.o.o. za opskrbu električnom energijom</item>
      <item>Hrvatska radiotelevizija</item>
      <item>EUROLEASING d.o.o. za prodaju vozila</item>
      <item>HRVATSKI ZAVOD ZA ZDRAVSTVENO OSIGURANJE</item>
      <item>GRAD ZAGREB</item>
      <item>ZAGREBAČKI HOLDING, društvo s ograničenom odgovornošću za javni prijevoz, opskrbu vodom, održavanje čistoće, putnička agencija, šport, upravljanje objektima i poslovanje nekretninama</item>
      <item>ALLIANZ ZAGREB dioničko društvo za osiguranje</item>
      <item>Hrvoje Ladan</item>
      <item>Simona Gotovac Mijoković</item>
      <item>A1 Hrvatska društvo s ograničenom odgovornošću za usluge javnih telekomunikacija</item>
      <item>ADRIATIC OSIGURANJE dioničko društvo</item>
      <item>SVEA EKONOMI društvo s ograničenom odgovornošću za savjetovanje i usluge</item>
      <item>HYPO - LEASING STEIERMARK društvo s ograničenom odgovornošću za usluge</item>
      <item>UniCredit Leasing Croatia društvo s ograničenom odgovornošću za leasing</item>
      <item>Jadranka Gotovac</item>
      <item>REPUBLIKA HRVATSKA MINISTARSTVO FINANCIJA</item>
      <item>Financijska agencija</item>
      <item>B2 KAPITAL D.O.O.</item>
      <item>Croatia osiguranje d.d. Zagreb</item>
    </izvorni_sadrzaj>
    <derivirana_varijabla naziv="DomainObject.Predmet.OstaliListNazivFormated_1">
      <item>Wiener osiguranje Vienna Insurance Group dioničko društvo za osiguranje</item>
      <item>GENERALI OSIGURANJE dioničko društvo</item>
      <item>Odvjetničko društvo Šuster, Kobaš, Buntić društvo s ograničenom odgovornošću</item>
      <item>GRADSKA PLINARA ZAGREB društvo s ograničenom odgovornošću</item>
      <item>HEP ELEKTRA d.o.o. za opskrbu električnom energijom</item>
      <item>Hrvatska radiotelevizija</item>
      <item>EUROLEASING d.o.o. za prodaju vozila</item>
      <item>HRVATSKI ZAVOD ZA ZDRAVSTVENO OSIGURANJE</item>
      <item>GRAD ZAGREB</item>
      <item>ZAGREBAČKI HOLDING, društvo s ograničenom odgovornošću za javni prijevoz, opskrbu vodom, održavanje čistoće, putnička agencija, šport, upravljanje objektima i poslovanje nekretninama</item>
      <item>ALLIANZ ZAGREB dioničko društvo za osiguranje</item>
      <item>Hrvoje Ladan</item>
      <item>Simona Gotovac Mijoković</item>
      <item>A1 Hrvatska društvo s ograničenom odgovornošću za usluge javnih telekomunikacija</item>
      <item>ADRIATIC OSIGURANJE dioničko društvo</item>
      <item>SVEA EKONOMI društvo s ograničenom odgovornošću za savjetovanje i usluge</item>
      <item>HYPO - LEASING STEIERMARK društvo s ograničenom odgovornošću za usluge</item>
      <item>UniCredit Leasing Croatia društvo s ograničenom odgovornošću za leasing</item>
      <item>Jadranka Gotovac</item>
      <item>REPUBLIKA HRVATSKA MINISTARSTVO FINANCIJA</item>
      <item>Financijska agencija</item>
      <item>B2 KAPITAL D.O.O.</item>
      <item>Croatia osiguranje d.d. Zagreb</item>
    </derivirana_varijabla>
  </DomainObject.Predmet.OstaliListNazivFormated>
  <DomainObject.Predmet.OstaliListNazivFormatedOIB>
    <izvorni_sadrzaj>
      <item>Wiener osiguranje Vienna Insurance Group dioničko društvo za osiguranje, OIB 52848403362</item>
      <item>GENERALI OSIGURANJE dioničko društvo, OIB 10840749604</item>
      <item>Odvjetničko društvo Šuster, Kobaš, Buntić društvo s ograničenom odgovornošću, OIB 74317650072</item>
      <item>GRADSKA PLINARA ZAGREB društvo s ograničenom odgovornošću, OIB 20985255037</item>
      <item>HEP ELEKTRA d.o.o. za opskrbu električnom energijom, OIB 43965974818</item>
      <item>Hrvatska radiotelevizija, OIB 68419124305</item>
      <item>EUROLEASING d.o.o. za prodaju vozila, OIB 48922277230</item>
      <item>HRVATSKI ZAVOD ZA ZDRAVSTVENO OSIGURANJE, OIB 02958272670</item>
      <item>GRAD ZAGREB, OIB 61817894937</item>
      <item>ZAGREBAČKI HOLDING, društvo s ograničenom odgovornošću za javni prijevoz, opskrbu vodom, održavanje čistoće, putnička agencija, šport, upravljanje objektima i poslovanje nekretninama, OIB 85584865987</item>
      <item>ALLIANZ ZAGREB dioničko društvo za osiguranje, OIB 23759810849</item>
      <item>Hrvoje Ladan, OIB 88163982711</item>
      <item>Simona Gotovac Mijoković, OIB 71669822733</item>
      <item>A1 Hrvatska društvo s ograničenom odgovornošću za usluge javnih telekomunikacija, OIB 29524210204</item>
      <item>ADRIATIC OSIGURANJE dioničko društvo, OIB 94472454976</item>
      <item>SVEA EKONOMI društvo s ograničenom odgovornošću za savjetovanje i usluge, OIB 17863542417</item>
      <item>HYPO - LEASING STEIERMARK društvo s ograničenom odgovornošću za usluge, OIB 64646464586</item>
      <item>UniCredit Leasing Croatia društvo s ograničenom odgovornošću za leasing, OIB 18736141210</item>
      <item>Jadranka Gotovac, OIB 77069509449</item>
      <item>REPUBLIKA HRVATSKA MINISTARSTVO FINANCIJA, OIB 18683136487</item>
      <item>Financijska agencija, OIB 85821130368</item>
      <item>B2 KAPITAL D.O.O., OIB 86265846901</item>
      <item>Croatia osiguranje d.d. Zagreb</item>
    </izvorni_sadrzaj>
    <derivirana_varijabla naziv="DomainObject.Predmet.OstaliListNazivFormatedOIB_1">
      <item>Wiener osiguranje Vienna Insurance Group dioničko društvo za osiguranje, OIB 52848403362</item>
      <item>GENERALI OSIGURANJE dioničko društvo, OIB 10840749604</item>
      <item>Odvjetničko društvo Šuster, Kobaš, Buntić društvo s ograničenom odgovornošću, OIB 74317650072</item>
      <item>GRADSKA PLINARA ZAGREB društvo s ograničenom odgovornošću, OIB 20985255037</item>
      <item>HEP ELEKTRA d.o.o. za opskrbu električnom energijom, OIB 43965974818</item>
      <item>Hrvatska radiotelevizija, OIB 68419124305</item>
      <item>EUROLEASING d.o.o. za prodaju vozila, OIB 48922277230</item>
      <item>HRVATSKI ZAVOD ZA ZDRAVSTVENO OSIGURANJE, OIB 02958272670</item>
      <item>GRAD ZAGREB, OIB 61817894937</item>
      <item>ZAGREBAČKI HOLDING, društvo s ograničenom odgovornošću za javni prijevoz, opskrbu vodom, održavanje čistoće, putnička agencija, šport, upravljanje objektima i poslovanje nekretninama, OIB 85584865987</item>
      <item>ALLIANZ ZAGREB dioničko društvo za osiguranje, OIB 23759810849</item>
      <item>Hrvoje Ladan, OIB 88163982711</item>
      <item>Simona Gotovac Mijoković, OIB 71669822733</item>
      <item>A1 Hrvatska društvo s ograničenom odgovornošću za usluge javnih telekomunikacija, OIB 29524210204</item>
      <item>ADRIATIC OSIGURANJE dioničko društvo, OIB 94472454976</item>
      <item>SVEA EKONOMI društvo s ograničenom odgovornošću za savjetovanje i usluge, OIB 17863542417</item>
      <item>HYPO - LEASING STEIERMARK društvo s ograničenom odgovornošću za usluge, OIB 64646464586</item>
      <item>UniCredit Leasing Croatia društvo s ograničenom odgovornošću za leasing, OIB 18736141210</item>
      <item>Jadranka Gotovac, OIB 77069509449</item>
      <item>REPUBLIKA HRVATSKA MINISTARSTVO FINANCIJA, OIB 18683136487</item>
      <item>Financijska agencija, OIB 85821130368</item>
      <item>B2 KAPITAL D.O.O., OIB 86265846901</item>
      <item>Croatia osiguranje d.d.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>Sp-69/2018-33</izvorni_sadrzaj>
    <derivirana_varijabla naziv="DomainObject.PoslovniBrojDokumenta_1">Sp-69/2018-33</derivirana_varijabla>
  </DomainObject.PoslovniBrojDokumenta>
  <DomainObject.Predmet.StrankaIDrugi>
    <izvorni_sadrzaj>Ante Gotovac</izvorni_sadrzaj>
    <derivirana_varijabla naziv="DomainObject.Predmet.StrankaIDrugi_1">Ante Gotovac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Ante Gotovac, OIB 66047395230, Božidara Magovca 133, 10000 Zagreb</izvorni_sadrzaj>
    <derivirana_varijabla naziv="DomainObject.Predmet.StrankaIDrugiAdressOIB_1">Ante Gotovac, OIB 66047395230, Božidara Magovca 133,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Gotovac</item>
      <item>Wiener osiguranje Vienna Insurance Group dioničko društvo za osiguranje</item>
      <item>GENERALI OSIGURANJE dioničko društvo</item>
      <item>Odvjetničko društvo Šuster, Kobaš, Buntić društvo s ograničenom odgovornošću</item>
      <item>GRADSKA PLINARA ZAGREB društvo s ograničenom odgovornošću</item>
      <item>HEP ELEKTRA d.o.o. za opskrbu električnom energijom</item>
      <item>Hrvatska radiotelevizija</item>
      <item>EUROLEASING d.o.o. za prodaju vozila</item>
      <item>HRVATSKI ZAVOD ZA ZDRAVSTVENO OSIGURANJE</item>
      <item>GRAD ZAGREB</item>
      <item>ZAGREBAČKI HOLDING, društvo s ograničenom odgovornošću za javni prijevoz, opskrbu vodom, održavanje čistoće, putnička agencija, šport, upravljanje objektima i poslovanje nekretninama</item>
      <item>ALLIANZ ZAGREB dioničko društvo za osiguranje</item>
      <item>Hrvoje Ladan</item>
      <item>Simona Gotovac Mijoković</item>
      <item>A1 Hrvatska društvo s ograničenom odgovornošću za usluge javnih telekomunikacija</item>
      <item>ADRIATIC OSIGURANJE dioničko društvo</item>
      <item>SVEA EKONOMI društvo s ograničenom odgovornošću za savjetovanje i usluge</item>
      <item>HYPO - LEASING STEIERMARK društvo s ograničenom odgovornošću za usluge</item>
      <item>UniCredit Leasing Croatia društvo s ograničenom odgovornošću za leasing</item>
      <item>Jadranka Gotovac</item>
      <item>REPUBLIKA HRVATSKA MINISTARSTVO FINANCIJA</item>
      <item>Financijska agencija</item>
      <item>B2 KAPITAL D.O.O.</item>
      <item>Croatia osiguranje d.d. Zagreb</item>
    </izvorni_sadrzaj>
    <derivirana_varijabla naziv="DomainObject.Predmet.SudioniciListNaziv_1">
      <item>Ante Gotovac</item>
      <item>Wiener osiguranje Vienna Insurance Group dioničko društvo za osiguranje</item>
      <item>GENERALI OSIGURANJE dioničko društvo</item>
      <item>Odvjetničko društvo Šuster, Kobaš, Buntić društvo s ograničenom odgovornošću</item>
      <item>GRADSKA PLINARA ZAGREB društvo s ograničenom odgovornošću</item>
      <item>HEP ELEKTRA d.o.o. za opskrbu električnom energijom</item>
      <item>Hrvatska radiotelevizija</item>
      <item>EUROLEASING d.o.o. za prodaju vozila</item>
      <item>HRVATSKI ZAVOD ZA ZDRAVSTVENO OSIGURANJE</item>
      <item>GRAD ZAGREB</item>
      <item>ZAGREBAČKI HOLDING, društvo s ograničenom odgovornošću za javni prijevoz, opskrbu vodom, održavanje čistoće, putnička agencija, šport, upravljanje objektima i poslovanje nekretninama</item>
      <item>ALLIANZ ZAGREB dioničko društvo za osiguranje</item>
      <item>Hrvoje Ladan</item>
      <item>Simona Gotovac Mijoković</item>
      <item>A1 Hrvatska društvo s ograničenom odgovornošću za usluge javnih telekomunikacija</item>
      <item>ADRIATIC OSIGURANJE dioničko društvo</item>
      <item>SVEA EKONOMI društvo s ograničenom odgovornošću za savjetovanje i usluge</item>
      <item>HYPO - LEASING STEIERMARK društvo s ograničenom odgovornošću za usluge</item>
      <item>UniCredit Leasing Croatia društvo s ograničenom odgovornošću za leasing</item>
      <item>Jadranka Gotovac</item>
      <item>REPUBLIKA HRVATSKA MINISTARSTVO FINANCIJA</item>
      <item>Financijska agencija</item>
      <item>B2 KAPITAL D.O.O.</item>
      <item>Croatia osiguranje d.d. Zagreb</item>
    </derivirana_varijabla>
  </DomainObject.Predmet.SudioniciListNaziv>
  <DomainObject.Predmet.SudioniciListAdressOIB>
    <izvorni_sadrzaj>
      <item>Ante Gotovac, OIB 66047395230, Božidara Magovca 133,10000 Zagreb</item>
      <item>Wiener osiguranje Vienna Insurance Group dioničko društvo za osiguranje, OIB 52848403362, Slovenska ulica 24,10000 Zagreb</item>
      <item>GENERALI OSIGURANJE dioničko društvo, OIB 10840749604, Ulica grada Vukovara 284,10000 Zagreb</item>
      <item>Odvjetničko društvo Šuster, Kobaš, Buntić društvo s ograničenom odgovornošću, OIB 74317650072, Poljička 5,10000 Zagreb</item>
      <item>GRADSKA PLINARA ZAGREB društvo s ograničenom odgovornošću, OIB 20985255037, Radnička Cesta 1,10000 Zagreb</item>
      <item>HEP ELEKTRA d.o.o. za opskrbu električnom energijom, OIB 43965974818, Ulica grada Vukovara 37,10000 Zagreb</item>
      <item>Hrvatska radiotelevizija, OIB 68419124305, Prisavlje 3,10000 Zagreb</item>
      <item>EUROLEASING d.o.o. za prodaju vozila, OIB 48922277230, Remetinečka cesta 98,10000 Zagreb</item>
      <item>HRVATSKI ZAVOD ZA ZDRAVSTVENO OSIGURANJE, OIB 02958272670, Margaretska 3,10000 Zagreb</item>
      <item>GRAD ZAGREB, OIB 61817894937, Trg Stjepana Radića 1,10000 Zagreb</item>
      <item>ZAGREBAČKI HOLDING, društvo s ograničenom odgovornošću za javni prijevoz, opskrbu vodom, održavanje čistoće, putnička agencija, šport, upravljanje objektima i poslovanje nekretninama, OIB 85584865987, Ulica grada Vukovara 41,10000 Zagreb</item>
      <item>ALLIANZ ZAGREB dioničko društvo za osiguranje, OIB 23759810849, Heinzelova 70,10000 Zagreb</item>
      <item>Hrvoje Ladan, OIB 88163982711, Ivana Kukuljevića 36,10000 Zagreb</item>
      <item>Simona Gotovac Mijoković, OIB 71669822733, Cebini 20a,10010 Buzin</item>
      <item>A1 Hrvatska društvo s ograničenom odgovornošću za usluge javnih telekomunikacija, OIB 29524210204, Vrtni put 1,10000 Zagreb</item>
      <item>ADRIATIC OSIGURANJE dioničko društvo, OIB 94472454976, Listopadska 2,10000 Zagreb</item>
      <item>SVEA EKONOMI društvo s ograničenom odgovornošću za savjetovanje i usluge, OIB 17863542417, Ulica Damira Tomljanovića Gavrana 11,10000 Zagreb</item>
      <item>HYPO - LEASING STEIERMARK društvo s ograničenom odgovornošću za usluge, OIB 64646464586, Garićgradska 18,10000 Zagreb</item>
      <item>UniCredit Leasing Croatia društvo s ograničenom odgovornošću za leasing, OIB 18736141210, Heinzelova 33,10000 Zagreb</item>
      <item>Jadranka Gotovac, OIB 77069509449, Božidara Magovca 133,10000 Zagreb</item>
      <item>REPUBLIKA HRVATSKA MINISTARSTVO FINANCIJA, OIB 18683136487, Katančićeva 5,10000 Zagreb</item>
      <item>Financijska agencija, OIB 85821130368, Ulica grada Vukovara 70,10000 Zagreb</item>
      <item>B2 KAPITAL D.O.O., OIB 86265846901, Radnička cesta 41,10000 Zagreb</item>
      <item>Croatia osiguranje d.d. Zagreb, Vatroslava Jagića 33,10000 Zagreb</item>
    </izvorni_sadrzaj>
    <derivirana_varijabla naziv="DomainObject.Predmet.SudioniciListAdressOIB_1">
      <item>Ante Gotovac, OIB 66047395230, Božidara Magovca 133,10000 Zagreb</item>
      <item>Wiener osiguranje Vienna Insurance Group dioničko društvo za osiguranje, OIB 52848403362, Slovenska ulica 24,10000 Zagreb</item>
      <item>GENERALI OSIGURANJE dioničko društvo, OIB 10840749604, Ulica grada Vukovara 284,10000 Zagreb</item>
      <item>Odvjetničko društvo Šuster, Kobaš, Buntić društvo s ograničenom odgovornošću, OIB 74317650072, Poljička 5,10000 Zagreb</item>
      <item>GRADSKA PLINARA ZAGREB društvo s ograničenom odgovornošću, OIB 20985255037, Radnička Cesta 1,10000 Zagreb</item>
      <item>HEP ELEKTRA d.o.o. za opskrbu električnom energijom, OIB 43965974818, Ulica grada Vukovara 37,10000 Zagreb</item>
      <item>Hrvatska radiotelevizija, OIB 68419124305, Prisavlje 3,10000 Zagreb</item>
      <item>EUROLEASING d.o.o. za prodaju vozila, OIB 48922277230, Remetinečka cesta 98,10000 Zagreb</item>
      <item>HRVATSKI ZAVOD ZA ZDRAVSTVENO OSIGURANJE, OIB 02958272670, Margaretska 3,10000 Zagreb</item>
      <item>GRAD ZAGREB, OIB 61817894937, Trg Stjepana Radića 1,10000 Zagreb</item>
      <item>ZAGREBAČKI HOLDING, društvo s ograničenom odgovornošću za javni prijevoz, opskrbu vodom, održavanje čistoće, putnička agencija, šport, upravljanje objektima i poslovanje nekretninama, OIB 85584865987, Ulica grada Vukovara 41,10000 Zagreb</item>
      <item>ALLIANZ ZAGREB dioničko društvo za osiguranje, OIB 23759810849, Heinzelova 70,10000 Zagreb</item>
      <item>Hrvoje Ladan, OIB 88163982711, Ivana Kukuljevića 36,10000 Zagreb</item>
      <item>Simona Gotovac Mijoković, OIB 71669822733, Cebini 20a,10010 Buzin</item>
      <item>A1 Hrvatska društvo s ograničenom odgovornošću za usluge javnih telekomunikacija, OIB 29524210204, Vrtni put 1,10000 Zagreb</item>
      <item>ADRIATIC OSIGURANJE dioničko društvo, OIB 94472454976, Listopadska 2,10000 Zagreb</item>
      <item>SVEA EKONOMI društvo s ograničenom odgovornošću za savjetovanje i usluge, OIB 17863542417, Ulica Damira Tomljanovića Gavrana 11,10000 Zagreb</item>
      <item>HYPO - LEASING STEIERMARK društvo s ograničenom odgovornošću za usluge, OIB 64646464586, Garićgradska 18,10000 Zagreb</item>
      <item>UniCredit Leasing Croatia društvo s ograničenom odgovornošću za leasing, OIB 18736141210, Heinzelova 33,10000 Zagreb</item>
      <item>Jadranka Gotovac, OIB 77069509449, Božidara Magovca 133,10000 Zagreb</item>
      <item>REPUBLIKA HRVATSKA MINISTARSTVO FINANCIJA, OIB 18683136487, Katančićeva 5,10000 Zagreb</item>
      <item>Financijska agencija, OIB 85821130368, Ulica grada Vukovara 70,10000 Zagreb</item>
      <item>B2 KAPITAL D.O.O., OIB 86265846901, Radnička cesta 41,10000 Zagreb</item>
      <item>Croatia osiguranje d.d. Zagreb, Vatroslava Jagića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66047395230</item>
      <item>, OIB 52848403362</item>
      <item>, OIB 10840749604</item>
      <item>, OIB 74317650072</item>
      <item>, OIB 20985255037</item>
      <item>, OIB 43965974818</item>
      <item>, OIB 68419124305</item>
      <item>, OIB 48922277230</item>
      <item>, OIB 02958272670</item>
      <item>, OIB 61817894937</item>
      <item>, OIB 85584865987</item>
      <item>, OIB 23759810849</item>
      <item>, OIB 88163982711</item>
      <item>, OIB 71669822733</item>
      <item>, OIB 29524210204</item>
      <item>, OIB 94472454976</item>
      <item>, OIB 17863542417</item>
      <item>, OIB 64646464586</item>
      <item>, OIB 18736141210</item>
      <item>, OIB 77069509449</item>
      <item>, OIB 18683136487</item>
      <item>, OIB 85821130368</item>
      <item>, OIB 86265846901</item>
      <item>, OIB null</item>
    </izvorni_sadrzaj>
    <derivirana_varijabla naziv="DomainObject.Predmet.SudioniciListNazivOIB_1">
      <item>, OIB 66047395230</item>
      <item>, OIB 52848403362</item>
      <item>, OIB 10840749604</item>
      <item>, OIB 74317650072</item>
      <item>, OIB 20985255037</item>
      <item>, OIB 43965974818</item>
      <item>, OIB 68419124305</item>
      <item>, OIB 48922277230</item>
      <item>, OIB 02958272670</item>
      <item>, OIB 61817894937</item>
      <item>, OIB 85584865987</item>
      <item>, OIB 23759810849</item>
      <item>, OIB 88163982711</item>
      <item>, OIB 71669822733</item>
      <item>, OIB 29524210204</item>
      <item>, OIB 94472454976</item>
      <item>, OIB 17863542417</item>
      <item>, OIB 64646464586</item>
      <item>, OIB 18736141210</item>
      <item>, OIB 77069509449</item>
      <item>, OIB 18683136487</item>
      <item>, OIB 85821130368</item>
      <item>, OIB 86265846901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364</properties:Words>
  <properties:Characters>2141</properties:Characters>
  <properties:Lines>72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GRAĐANSKI SUD U ZAGREBU</vt:lpstr>
    </vt:vector>
  </properties:TitlesOfParts>
  <properties:LinksUpToDate>false</properties:LinksUpToDate>
  <properties:CharactersWithSpaces>2636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2019-04-12T08:12:00Z</dcterms:created>
  <dc:creator>OPCINSKI SUD ZAGREB</dc:creator>
  <cp:lastModifiedBy>Ivana Golub</cp:lastModifiedBy>
  <cp:lastPrinted>2019-04-12T08:10:00Z</cp:lastPrinted>
  <dcterms:modified xmlns:xsi="http://www.w3.org/2001/XMLSchema-instance" xsi:type="dcterms:W3CDTF">2019-04-12T10:11:00Z</dcterms:modified>
  <cp:revision>3</cp:revision>
  <dc:title>OPĆINSKI GRAĐANSKI SUD U ZAGREBU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Sp-69/2018-33 / Zapisnik - Pripremno ročište (ZAPISNIK - STEČAJA POTROŠAČA -69-18.docx)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