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c64c" w14:paraId="d11c64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9A5EDB">
        <w:rPr>
          <w:sz w:val="24"/>
        </w:rPr>
        <w:t xml:space="preserve">      </w:t>
      </w:r>
      <w:r w:rsidR="00C8222F">
        <w:rPr>
          <w:sz w:val="24"/>
        </w:rPr>
        <w:t xml:space="preserve">  </w:t>
      </w:r>
      <w:r w:rsidR="00A30070" w:rsidRPr="009A5EDB">
        <w:rPr>
          <w:b/>
          <w:sz w:val="24"/>
        </w:rPr>
        <w:t xml:space="preserve">Broj: </w:t>
      </w:r>
      <w:r w:rsidR="00ED3AB0" w:rsidRPr="009A5EDB">
        <w:rPr>
          <w:b/>
          <w:sz w:val="24"/>
        </w:rPr>
        <w:t>1/</w:t>
      </w:r>
      <w:r w:rsidR="00A30070" w:rsidRPr="009A5EDB">
        <w:rPr>
          <w:b/>
          <w:sz w:val="24"/>
        </w:rPr>
        <w:t>St-</w:t>
      </w:r>
      <w:r w:rsidR="009A5EDB" w:rsidRPr="009A5EDB">
        <w:rPr>
          <w:b/>
          <w:sz w:val="24"/>
        </w:rPr>
        <w:t>1527/2017-6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</w:t>
      </w:r>
      <w:r w:rsidR="009A5EDB">
        <w:rPr>
          <w:sz w:val="24"/>
        </w:rPr>
        <w:t>RC</w:t>
      </w:r>
      <w:r w:rsidR="00585F4E">
        <w:rPr>
          <w:sz w:val="24"/>
        </w:rPr>
        <w:t xml:space="preserve"> Osijek</w:t>
      </w:r>
      <w:r w:rsidR="00ED3AB0">
        <w:rPr>
          <w:sz w:val="24"/>
        </w:rPr>
        <w:t>,</w:t>
      </w:r>
      <w:r w:rsidR="006F696C">
        <w:rPr>
          <w:sz w:val="24"/>
        </w:rPr>
        <w:t xml:space="preserve"> za provedbu skraćenog</w:t>
      </w:r>
      <w:r w:rsidR="005431A6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431A6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7C4461">
        <w:rPr>
          <w:sz w:val="24"/>
          <w:szCs w:val="24"/>
        </w:rPr>
        <w:t xml:space="preserve"> </w:t>
      </w:r>
      <w:r w:rsidR="009A5EDB">
        <w:rPr>
          <w:b/>
          <w:sz w:val="24"/>
          <w:szCs w:val="24"/>
        </w:rPr>
        <w:t>UDRUGA RODITELJA DJECE OBOLJELE I LIJEČENE OD MALIGNIH BOLESTI "PČELICA" POŽEŠKO-SLAVONSKE ŽUPANIJE, OIB 54393485509, Matije Gupca 6, Požega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9A5EDB">
        <w:rPr>
          <w:sz w:val="24"/>
          <w:szCs w:val="24"/>
        </w:rPr>
        <w:t>21.veljače 2018</w:t>
      </w:r>
      <w:r w:rsidR="00FA24DF">
        <w:rPr>
          <w:sz w:val="24"/>
          <w:szCs w:val="24"/>
        </w:rPr>
        <w:t>.</w:t>
      </w:r>
      <w:r w:rsidR="005431A6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431A6" w:rsidR="005431A6" w:rsidRPr="009A5EDB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9A5EDB">
        <w:rPr>
          <w:sz w:val="24"/>
        </w:rPr>
        <w:t xml:space="preserve">Otvara se </w:t>
      </w:r>
      <w:r w:rsidR="00CA3724" w:rsidRPr="009A5EDB">
        <w:rPr>
          <w:sz w:val="24"/>
        </w:rPr>
        <w:t xml:space="preserve"> </w:t>
      </w:r>
      <w:r w:rsidR="006F696C" w:rsidRPr="009A5EDB">
        <w:rPr>
          <w:sz w:val="24"/>
        </w:rPr>
        <w:t xml:space="preserve">skraćeni </w:t>
      </w:r>
      <w:r w:rsidR="008D4896" w:rsidRPr="009A5EDB">
        <w:rPr>
          <w:sz w:val="24"/>
        </w:rPr>
        <w:t>stečajni postupak nad dužnikom</w:t>
      </w:r>
      <w:r w:rsidR="00BC4F74" w:rsidRPr="009A5EDB">
        <w:rPr>
          <w:sz w:val="24"/>
        </w:rPr>
        <w:t xml:space="preserve"> </w:t>
      </w:r>
      <w:r w:rsidR="009A5EDB">
        <w:rPr>
          <w:b/>
          <w:sz w:val="24"/>
          <w:szCs w:val="24"/>
        </w:rPr>
        <w:t>UDRUGA RODITELJA DJECE OBOLJELE I LIJEČENE OD MALIGNIH BOLESTI "PČELICA" POŽEŠKO-SLAVONSKE ŽUPANIJE, OIB 54393485509, Matije Gupca 6, Požega.</w:t>
      </w:r>
    </w:p>
    <w:p w:rsidRDefault="009A5EDB" w:rsidP="009A5EDB" w:rsidR="009A5EDB" w:rsidRPr="009A5EDB">
      <w:pPr>
        <w:pStyle w:val="Odlomakpopisa"/>
        <w:ind w:left="1080"/>
        <w:jc w:val="both"/>
        <w:rPr>
          <w:b/>
          <w:sz w:val="24"/>
        </w:rPr>
      </w:pPr>
    </w:p>
    <w:p w:rsidRDefault="00457103" w:rsidP="00CD2682" w:rsidR="00CD268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9A5EDB">
        <w:rPr>
          <w:sz w:val="24"/>
        </w:rPr>
        <w:t xml:space="preserve"> stečajnu upraviteljicu</w:t>
      </w:r>
      <w:r w:rsidR="00047129" w:rsidRPr="00457103">
        <w:rPr>
          <w:sz w:val="24"/>
        </w:rPr>
        <w:t xml:space="preserve"> imenuje se  </w:t>
      </w:r>
      <w:r w:rsidR="009A5EDB">
        <w:rPr>
          <w:b/>
          <w:sz w:val="24"/>
        </w:rPr>
        <w:t xml:space="preserve">JELENA KORDIĆ, </w:t>
      </w:r>
      <w:proofErr w:type="spellStart"/>
      <w:r w:rsidR="009A5EDB">
        <w:rPr>
          <w:b/>
          <w:sz w:val="24"/>
        </w:rPr>
        <w:t>dipl.pravnik</w:t>
      </w:r>
      <w:proofErr w:type="spellEnd"/>
      <w:r w:rsidR="009A5EDB">
        <w:rPr>
          <w:b/>
          <w:sz w:val="24"/>
        </w:rPr>
        <w:t xml:space="preserve"> iz Višnjevca, Eugena Kvaternika 44A, OIB 78573539971.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5431A6" w:rsidR="005431A6" w:rsidRPr="009A5ED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9A5EDB">
        <w:rPr>
          <w:sz w:val="24"/>
        </w:rPr>
        <w:t>Zaključuje se skraćeni</w:t>
      </w:r>
      <w:r w:rsidR="00444D86" w:rsidRPr="009A5EDB">
        <w:rPr>
          <w:sz w:val="24"/>
        </w:rPr>
        <w:t xml:space="preserve"> </w:t>
      </w:r>
      <w:r w:rsidR="00047129" w:rsidRPr="009A5EDB">
        <w:rPr>
          <w:sz w:val="24"/>
        </w:rPr>
        <w:t xml:space="preserve"> stečajni postupak na</w:t>
      </w:r>
      <w:r w:rsidR="009A5EDB" w:rsidRPr="009A5EDB">
        <w:rPr>
          <w:sz w:val="24"/>
        </w:rPr>
        <w:t xml:space="preserve">d </w:t>
      </w:r>
      <w:r w:rsidR="009A5EDB">
        <w:rPr>
          <w:sz w:val="24"/>
        </w:rPr>
        <w:t xml:space="preserve">dužnikom </w:t>
      </w:r>
      <w:r w:rsidR="009A5EDB">
        <w:rPr>
          <w:b/>
          <w:sz w:val="24"/>
          <w:szCs w:val="24"/>
        </w:rPr>
        <w:t>UDRUGA RODITELJA DJECE OBOLJELE I LIJEČENE OD MALIGNIH BOLESTI "PČELICA" POŽEŠKO-SLAVONSKE ŽUPANIJE, OIB 54393485509, Matije Gupca 6, Požega.</w:t>
      </w:r>
    </w:p>
    <w:p w:rsidRDefault="009A5EDB" w:rsidP="009A5EDB" w:rsidR="009A5EDB" w:rsidRPr="009A5EDB">
      <w:pPr>
        <w:pStyle w:val="Odlomakpopisa"/>
        <w:ind w:left="108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9A5EDB">
        <w:rPr>
          <w:sz w:val="24"/>
        </w:rPr>
        <w:t>r</w:t>
      </w:r>
      <w:r>
        <w:rPr>
          <w:sz w:val="24"/>
        </w:rPr>
        <w:t>anici e-Oglasna ploča sudova, a po pravomoćnosti dostavlja se registru udruga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5431A6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</w:t>
      </w:r>
      <w:r w:rsidR="009A5EDB">
        <w:rPr>
          <w:sz w:val="24"/>
        </w:rPr>
        <w:t>čajna</w:t>
      </w:r>
      <w:r w:rsidR="006F0920"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6F0920">
        <w:rPr>
          <w:sz w:val="24"/>
        </w:rPr>
        <w:t>ovlašten</w:t>
      </w:r>
      <w:r w:rsidR="009A5EDB">
        <w:rPr>
          <w:sz w:val="24"/>
        </w:rPr>
        <w:t>a</w:t>
      </w:r>
      <w:r>
        <w:rPr>
          <w:sz w:val="24"/>
        </w:rPr>
        <w:t xml:space="preserve"> je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   </w:t>
      </w:r>
      <w:r w:rsidR="009A5EDB" w:rsidRPr="009A5EDB">
        <w:rPr>
          <w:b/>
          <w:sz w:val="24"/>
        </w:rPr>
        <w:t>Broj: 1/St-1527/2017-6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9A5EDB">
        <w:rPr>
          <w:sz w:val="24"/>
        </w:rPr>
        <w:t>a</w:t>
      </w:r>
      <w:r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9A5EDB">
        <w:rPr>
          <w:sz w:val="24"/>
        </w:rPr>
        <w:t>dužna</w:t>
      </w:r>
      <w:r w:rsidR="000F46A1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</w:t>
      </w:r>
      <w:r w:rsidR="009A5EDB">
        <w:rPr>
          <w:sz w:val="24"/>
        </w:rPr>
        <w:t>r</w:t>
      </w:r>
      <w:r>
        <w:rPr>
          <w:sz w:val="24"/>
        </w:rPr>
        <w:t>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5431A6">
        <w:rPr>
          <w:sz w:val="24"/>
        </w:rPr>
        <w:t>i, sud će na prijedlog steč</w:t>
      </w:r>
      <w:r w:rsidR="009A5EDB">
        <w:rPr>
          <w:sz w:val="24"/>
        </w:rPr>
        <w:t>ajne</w:t>
      </w:r>
      <w:r w:rsidR="005431A6">
        <w:rPr>
          <w:sz w:val="24"/>
        </w:rPr>
        <w:t xml:space="preserve"> upravitelj</w:t>
      </w:r>
      <w:r w:rsidR="009A5EDB">
        <w:rPr>
          <w:sz w:val="24"/>
        </w:rPr>
        <w:t>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proofErr w:type="spellStart"/>
      <w:r w:rsidR="009A5EDB">
        <w:rPr>
          <w:sz w:val="24"/>
        </w:rPr>
        <w:t>Rc</w:t>
      </w:r>
      <w:proofErr w:type="spellEnd"/>
      <w:r>
        <w:rPr>
          <w:sz w:val="24"/>
        </w:rPr>
        <w:t xml:space="preserve"> Osijek</w:t>
      </w:r>
      <w:r w:rsidR="00ED3AB0">
        <w:rPr>
          <w:sz w:val="24"/>
        </w:rPr>
        <w:t xml:space="preserve">, </w:t>
      </w:r>
      <w:r>
        <w:rPr>
          <w:sz w:val="24"/>
        </w:rPr>
        <w:t>podnijela je ovom sudu zahtjev za provedbu skraćenoga stečajnog</w:t>
      </w:r>
      <w:r w:rsidR="005431A6">
        <w:rPr>
          <w:sz w:val="24"/>
        </w:rPr>
        <w:t>a</w:t>
      </w:r>
      <w:r>
        <w:rPr>
          <w:sz w:val="24"/>
        </w:rPr>
        <w:t xml:space="preserve">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</w:t>
      </w:r>
      <w:r w:rsidR="009A5EDB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</w:t>
      </w:r>
      <w:r w:rsidR="009A5EDB">
        <w:rPr>
          <w:sz w:val="24"/>
        </w:rPr>
        <w:t>09.studenog</w:t>
      </w:r>
      <w:r w:rsidR="00BC4F74">
        <w:rPr>
          <w:sz w:val="24"/>
        </w:rPr>
        <w:t xml:space="preserve"> 2017</w:t>
      </w:r>
      <w:r>
        <w:rPr>
          <w:sz w:val="24"/>
        </w:rPr>
        <w:t>.</w:t>
      </w:r>
      <w:r w:rsidR="009A5EDB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9A5EDB" w:rsidRPr="009A5EDB">
        <w:rPr>
          <w:b/>
          <w:sz w:val="24"/>
        </w:rPr>
        <w:t>Broj: 1/St-1527/2017-6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F0920">
        <w:rPr>
          <w:sz w:val="24"/>
        </w:rPr>
        <w:t xml:space="preserve">Brodu, </w:t>
      </w:r>
      <w:r w:rsidR="00A97868">
        <w:rPr>
          <w:sz w:val="24"/>
        </w:rPr>
        <w:t xml:space="preserve"> </w:t>
      </w:r>
      <w:r>
        <w:rPr>
          <w:sz w:val="24"/>
        </w:rPr>
        <w:t>21.veljače 2018.g.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431A6">
        <w:rPr>
          <w:sz w:val="24"/>
        </w:rPr>
        <w:t xml:space="preserve">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FF0003" w:rsidR="009D3D6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0920" w:rsidP="006F0920" w:rsidR="006F0920">
      <w:pPr>
        <w:rPr>
          <w:sz w:val="24"/>
        </w:rPr>
      </w:pP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9A5EDB">
      <w:r>
        <w:t xml:space="preserve">Na ovo rješenje vjerovnici i zastupnik po zakonu dužnika, te imenovani </w:t>
      </w:r>
    </w:p>
    <w:p w:rsidRDefault="006F0920" w:rsidP="006F0920" w:rsidR="009A5EDB">
      <w:r>
        <w:t xml:space="preserve">stečajni upravitelj, mogu uložiti žalbu u roku od 8 dana od isteka osmog </w:t>
      </w:r>
    </w:p>
    <w:p w:rsidRDefault="006F0920" w:rsidP="006F0920" w:rsidR="009A5EDB">
      <w:r>
        <w:t>dana po objavi ovog rješenja na mrežnoj st</w:t>
      </w:r>
      <w:r w:rsidR="009A5EDB">
        <w:t>r</w:t>
      </w:r>
      <w:r>
        <w:t>anici e-Oglasna ploča suda.</w:t>
      </w:r>
      <w:r w:rsidRPr="00867C7E">
        <w:t xml:space="preserve"> </w:t>
      </w:r>
    </w:p>
    <w:p w:rsidRDefault="006F0920" w:rsidP="006F0920" w:rsidR="009A5EDB">
      <w:r w:rsidRPr="00867C7E">
        <w:t>Žalba se podnosi</w:t>
      </w:r>
      <w:r>
        <w:t xml:space="preserve"> ovom sudu u 3 primjerka, a o žalbi odlučuje Visoki </w:t>
      </w:r>
    </w:p>
    <w:p w:rsidRDefault="006F0920" w:rsidP="006F0920" w:rsidR="006F0920" w:rsidRPr="00867C7E">
      <w:r>
        <w:t>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</w:t>
      </w:r>
      <w:r w:rsidR="009A5EDB">
        <w:rPr>
          <w:sz w:val="24"/>
        </w:rPr>
        <w:t>r</w:t>
      </w:r>
      <w:r>
        <w:rPr>
          <w:sz w:val="24"/>
        </w:rPr>
        <w:t>anice e-Oglasna ploča</w:t>
      </w:r>
      <w:r w:rsidR="009A5EDB">
        <w:rPr>
          <w:sz w:val="24"/>
        </w:rPr>
        <w:t>: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1. stečajnoj upraviteljici</w:t>
      </w:r>
      <w:r w:rsidR="000F46A1">
        <w:rPr>
          <w:sz w:val="24"/>
        </w:rPr>
        <w:t>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3. Porezna uprava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5. </w:t>
      </w:r>
      <w:r w:rsidR="005431A6">
        <w:rPr>
          <w:sz w:val="24"/>
        </w:rPr>
        <w:t>FINA</w:t>
      </w:r>
      <w:r w:rsidR="00ED3AB0">
        <w:rPr>
          <w:sz w:val="24"/>
        </w:rPr>
        <w:t>,</w:t>
      </w:r>
      <w:r w:rsidR="005431A6">
        <w:rPr>
          <w:sz w:val="24"/>
        </w:rPr>
        <w:t xml:space="preserve"> i</w:t>
      </w:r>
      <w:r w:rsidR="00ED3AB0">
        <w:rPr>
          <w:sz w:val="24"/>
        </w:rPr>
        <w:t xml:space="preserve"> putem pošte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6</w:t>
      </w:r>
      <w:r w:rsidR="006F0920">
        <w:rPr>
          <w:sz w:val="24"/>
        </w:rPr>
        <w:t>. banci koja obavlja poslove platnog prometa, po pravomoćnosti</w:t>
      </w:r>
      <w:r w:rsidR="00ED3AB0">
        <w:rPr>
          <w:sz w:val="24"/>
        </w:rPr>
        <w:t xml:space="preserve"> putem pošte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>. registru udruga, po pravomoćnosti</w:t>
      </w:r>
      <w:r w:rsidR="00ED3AB0">
        <w:rPr>
          <w:sz w:val="24"/>
        </w:rPr>
        <w:t>, putem pošte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700C62"/>
    <w:multiLevelType w:val="hybridMultilevel"/>
    <w:tmpl w:val="B080BF86"/>
    <w:lvl w:tplc="F42A8FC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35018D3"/>
    <w:multiLevelType w:val="hybridMultilevel"/>
    <w:tmpl w:val="6988E5F4"/>
    <w:lvl w:tplc="B2E0E8F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31A6"/>
    <w:rsid w:val="00550B69"/>
    <w:rsid w:val="00552838"/>
    <w:rsid w:val="0055481E"/>
    <w:rsid w:val="00554C54"/>
    <w:rsid w:val="00556764"/>
    <w:rsid w:val="00565D6A"/>
    <w:rsid w:val="00571EBC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5EDB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14A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003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St-1527/2017</izvorni_sadrzaj>
    <derivirana_varijabla naziv="DomainObject.Predmet.OznakaBroj_1">St-1527/2017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roditelja djece oboljele i liječene od malignih bolesti "Pčelica" Požeško-slavonske županije</izvorni_sadrzaj>
    <derivirana_varijabla naziv="DomainObject.Predmet.ProtustrankaFormated_1">  Udruga roditelja djece oboljele i liječene od malignih bolesti "Pčelica" Požeško-slavonske županije</derivirana_varijabla>
  </DomainObject.Predmet.ProtustrankaFormated>
  <DomainObject.Predmet.ProtustrankaFormatedOIB>
    <izvorni_sadrzaj>  Udruga roditelja djece oboljele i liječene od malignih bolesti "Pčelica" Požeško-slavonske županije, OIB 54393485509</izvorni_sadrzaj>
    <derivirana_varijabla naziv="DomainObject.Predmet.ProtustrankaFormatedOIB_1">  Udruga roditelja djece oboljele i liječene od malignih bolesti "Pčelica" Požeško-slavonske županije, OIB 54393485509</derivirana_varijabla>
  </DomainObject.Predmet.ProtustrankaFormatedOIB>
  <DomainObject.Predmet.ProtustrankaFormatedWithAdress>
    <izvorni_sadrzaj> Udruga roditelja djece oboljele i liječene od malignih bolesti "Pčelica" Požeško-slavonske županije, Matije Gupca 6, 34000 Požega</izvorni_sadrzaj>
    <derivirana_varijabla naziv="DomainObject.Predmet.ProtustrankaFormatedWithAdress_1"> Udruga roditelja djece oboljele i liječene od malignih bolesti "Pčelica" Požeško-slavonske županije, Matije Gupca 6, 34000 Požega</derivirana_varijabla>
  </DomainObject.Predmet.ProtustrankaFormatedWithAdress>
  <DomainObject.Predmet.ProtustrankaFormatedWithAdressOIB>
    <izvorni_sadrzaj> Udruga roditelja djece oboljele i liječene od malignih bolesti "Pčelica" Požeško-slavonske županije, OIB 54393485509, Matije Gupca 6, 34000 Požega</izvorni_sadrzaj>
    <derivirana_varijabla naziv="DomainObject.Predmet.ProtustrankaFormatedWithAdressOIB_1"> Udruga roditelja djece oboljele i liječene od malignih bolesti "Pčelica" Požeško-slavonske županije, OIB 54393485509, Matije Gupca 6, 34000 Požega</derivirana_varijabla>
  </DomainObject.Predmet.ProtustrankaFormatedWithAdressOIB>
  <DomainObject.Predmet.ProtustrankaWithAdress>
    <izvorni_sadrzaj>Udruga roditelja djece oboljele i liječene od malignih bolesti "Pčelica" Požeško-slavonske županije Matije Gupca 6, 34000 Požega</izvorni_sadrzaj>
    <derivirana_varijabla naziv="DomainObject.Predmet.ProtustrankaWithAdress_1">Udruga roditelja djece oboljele i liječene od malignih bolesti "Pčelica" Požeško-slavonske županije Matije Gupca 6, 34000 Požega</derivirana_varijabla>
  </DomainObject.Predmet.ProtustrankaWithAdress>
  <DomainObject.Predmet.ProtustrankaWithAdressOIB>
    <izvorni_sadrzaj>Udruga roditelja djece oboljele i liječene od malignih bolesti "Pčelica" Požeško-slavonske županije, OIB 54393485509, Matije Gupca 6, 34000 Požega</izvorni_sadrzaj>
    <derivirana_varijabla naziv="DomainObject.Predmet.ProtustrankaWithAdressOIB_1">Udruga roditelja djece oboljele i liječene od malignih bolesti "Pčelica" Požeško-slavonske županije, OIB 54393485509, Matije Gupca 6, 34000 Požega</derivirana_varijabla>
  </DomainObject.Predmet.ProtustrankaWithAdressOIB>
  <DomainObject.Predmet.ProtustrankaNazivFormated>
    <izvorni_sadrzaj>Udruga roditelja djece oboljele i liječene od malignih bolesti "Pčelica" Požeško-slavonske županije</izvorni_sadrzaj>
    <derivirana_varijabla naziv="DomainObject.Predmet.ProtustrankaNazivFormated_1">Udruga roditelja djece oboljele i liječene od malignih bolesti "Pčelica" Požeško-slavonske županije</derivirana_varijabla>
  </DomainObject.Predmet.ProtustrankaNazivFormated>
  <DomainObject.Predmet.ProtustrankaNazivFormatedOIB>
    <izvorni_sadrzaj>Udruga roditelja djece oboljele i liječene od malignih bolesti "Pčelica" Požeško-slavonske županije, OIB 54393485509</izvorni_sadrzaj>
    <derivirana_varijabla naziv="DomainObject.Predmet.ProtustrankaNazivFormatedOIB_1">Udruga roditelja djece oboljele i liječene od malignih bolesti "Pčelica" Požeško-slavonske županije, OIB 54393485509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7433.00</izvorni_sadrzaj>
    <derivirana_varijabla naziv="DomainObject.Predmet.TrenutnaVrijednost_1">7433.00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roditelja djece oboljele i liječene od malignih bolesti "Pčelica" Požeško-slavonske županije</item>
    </izvorni_sadrzaj>
    <derivirana_varijabla naziv="DomainObject.Predmet.ProtuStrankaListFormated_1">
      <item>Udruga roditelja djece oboljele i liječene od malignih bolesti "Pčelica" Požeško-slavonske županije</item>
    </derivirana_varijabla>
  </DomainObject.Predmet.ProtuStrankaListFormated>
  <DomainObject.Predmet.ProtuStrankaListFormatedOIB>
    <izvorni_sadrzaj>
      <item>Udruga roditelja djece oboljele i liječene od malignih bolesti "Pčelica" Požeško-slavonske županije, OIB 54393485509</item>
    </izvorni_sadrzaj>
    <derivirana_varijabla naziv="DomainObject.Predmet.ProtuStrankaListFormatedOIB_1">
      <item>Udruga roditelja djece oboljele i liječene od malignih bolesti "Pčelica" Požeško-slavonske županije, OIB 54393485509</item>
    </derivirana_varijabla>
  </DomainObject.Predmet.ProtuStrankaListFormatedOIB>
  <DomainObject.Predmet.ProtuStrankaListFormatedWithAdress>
    <izvorni_sadrzaj>
      <item>Udruga roditelja djece oboljele i liječene od malignih bolesti "Pčelica" Požeško-slavonske županije, Matije Gupca 6, 34000 Požega</item>
    </izvorni_sadrzaj>
    <derivirana_varijabla naziv="DomainObject.Predmet.ProtuStrankaListFormatedWithAdress_1">
      <item>Udruga roditelja djece oboljele i liječene od malignih bolesti "Pčelica" Požeško-slavonske županije, Matije Gupca 6, 34000 Požega</item>
    </derivirana_varijabla>
  </DomainObject.Predmet.ProtuStrankaListFormatedWithAdress>
  <DomainObject.Predmet.ProtuStrankaListFormatedWithAdressOIB>
    <izvorni_sadrzaj>
      <item>Udruga roditelja djece oboljele i liječene od malignih bolesti "Pčelica" Požeško-slavonske županije, OIB 54393485509, Matije Gupca 6, 34000 Požega</item>
    </izvorni_sadrzaj>
    <derivirana_varijabla naziv="DomainObject.Predmet.ProtuStrankaListFormatedWithAdressOIB_1">
      <item>Udruga roditelja djece oboljele i liječene od malignih bolesti "Pčelica" Požeško-slavonske županije, OIB 54393485509, Matije Gupca 6, 34000 Požega</item>
    </derivirana_varijabla>
  </DomainObject.Predmet.ProtuStrankaListFormatedWithAdressOIB>
  <DomainObject.Predmet.ProtuStrankaListNazivFormated>
    <izvorni_sadrzaj>
      <item>Udruga roditelja djece oboljele i liječene od malignih bolesti "Pčelica" Požeško-slavonske županije</item>
    </izvorni_sadrzaj>
    <derivirana_varijabla naziv="DomainObject.Predmet.ProtuStrankaListNazivFormated_1">
      <item>Udruga roditelja djece oboljele i liječene od malignih bolesti "Pčelica" Požeško-slavonske županije</item>
    </derivirana_varijabla>
  </DomainObject.Predmet.ProtuStrankaListNazivFormated>
  <DomainObject.Predmet.ProtuStrankaListNazivFormatedOIB>
    <izvorni_sadrzaj>
      <item>Udruga roditelja djece oboljele i liječene od malignih bolesti "Pčelica" Požeško-slavonske županije, OIB 54393485509</item>
    </izvorni_sadrzaj>
    <derivirana_varijabla naziv="DomainObject.Predmet.ProtuStrankaListNazivFormatedOIB_1">
      <item>Udruga roditelja djece oboljele i liječene od malignih bolesti "Pčelica" Požeško-slavonske županije, OIB 54393485509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roditelja djece oboljele i liječene od malignih bolesti "Pčelica" Požeško-slavonske županije</izvorni_sadrzaj>
    <derivirana_varijabla naziv="DomainObject.Predmet.ProtustrankaIDrugi_1">Udruga roditelja djece oboljele i liječene od malignih bolesti "Pčelica" Požeško-slavonske županije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roditelja djece oboljele i liječene od malignih bolesti "Pčelica" Požeško-slavonske županije, OIB 54393485509, Matije Gupca 6, 34000 Požega</izvorni_sadrzaj>
    <derivirana_varijabla naziv="DomainObject.Predmet.ProtustrankaIDrugiAdressOIB_1">Udruga roditelja djece oboljele i liječene od malignih bolesti "Pčelica" Požeško-slavonske županije, OIB 54393485509, Matije Gupca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roditelja djece oboljele i liječene od malignih bolesti "Pčelica" Požeško-slavonske županije</item>
    </izvorni_sadrzaj>
    <derivirana_varijabla naziv="DomainObject.Predmet.SudioniciListNaziv_1">
      <item>Financijska agencija</item>
      <item>Udruga roditelja djece oboljele i liječene od malignih bolesti "Pčelica" Požeško-slavonske županije</item>
    </derivirana_varijabla>
  </DomainObject.Predmet.SudioniciListNaziv>
  <DomainObject.Predmet.SudioniciListAdressOIB>
    <izvorni_sadrzaj>
      <item>Financijska agencija, OIB 85821130368, Ulica grada Vukovara 70,10000 Zagreb</item>
      <item>Udruga roditelja djece oboljele i liječene od malignih bolesti "Pčelica" Požeško-slavonske županije, OIB 54393485509, Matije Gupca 6,34000 Požega</item>
    </izvorni_sadrzaj>
    <derivirana_varijabla naziv="DomainObject.Predmet.SudioniciListAdressOIB_1">
      <item>Financijska agencija, OIB 85821130368, Ulica grada Vukovara 70,10000 Zagreb</item>
      <item>Udruga roditelja djece oboljele i liječene od malignih bolesti "Pčelica" Požeško-slavonske županije, OIB 54393485509, Matije Gupca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54393485509</item>
    </izvorni_sadrzaj>
    <derivirana_varijabla naziv="DomainObject.Predmet.SudioniciListNazivOIB_1">
      <item>, OIB 85821130368</item>
      <item>, OIB 54393485509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868</properties:Words>
  <properties:Characters>4873</properties:Characters>
  <properties:Lines>135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2018-02-21T08:25:00Z</dcterms:created>
  <dc:creator>Trgovacki sud</dc:creator>
  <cp:lastModifiedBy>wsadmin</cp:lastModifiedBy>
  <cp:lastPrinted>2018-02-22T07:49:00Z</cp:lastPrinted>
  <dcterms:modified xmlns:xsi="http://www.w3.org/2001/XMLSchema-instance" xsi:type="dcterms:W3CDTF">2018-02-22T07:49:00Z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UDRUGE OTV. I ZAK SKRAĆ POS St-1527-17.docx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