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c45b" w14:paraId="a66c45b" w:rsidRDefault="00E12CD2" w:rsidP="00E12CD2" w:rsidR="00E12CD2" w:rsidRPr="00E12CD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E12CD2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 xml:space="preserve">   Osijek, Zagrebačka 2</w:t>
      </w: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2CD2" w:rsidP="00E12CD2" w:rsidR="00E12CD2" w:rsidRPr="00E12C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2CD2" w:rsidP="00E12CD2" w:rsidR="00E12C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cs="Times New Roman" w:hAnsi="Times New Roman" w:ascii="Times New Roman"/>
          <w:sz w:val="24"/>
          <w:szCs w:val="24"/>
        </w:rPr>
        <w:t>566/15-106</w:t>
      </w:r>
    </w:p>
    <w:p w:rsidRDefault="00E12CD2" w:rsidP="00E12CD2" w:rsidR="00E12CD2" w:rsidRPr="00E12C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E12CD2">
        <w:rPr>
          <w:rFonts w:hAnsi="Times New Roman" w:ascii="Times New Roman"/>
          <w:sz w:val="24"/>
          <w:szCs w:val="24"/>
        </w:rPr>
        <w:t>7. veljače 2019.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E12CD2">
        <w:rPr>
          <w:rFonts w:cs="Times New Roman" w:hAnsi="Times New Roman" w:ascii="Times New Roman"/>
          <w:b/>
          <w:sz w:val="24"/>
          <w:szCs w:val="24"/>
        </w:rPr>
        <w:t>petnaestu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Broj z.k.</w:t>
      </w:r>
      <w:r w:rsidRPr="005F3E8C">
        <w:rPr>
          <w:rFonts w:cs="Times New Roman" w:hAnsi="Times New Roman" w:ascii="Times New Roman"/>
          <w:sz w:val="24"/>
          <w:szCs w:val="24"/>
        </w:rPr>
        <w:t xml:space="preserve">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343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</w:t>
      </w:r>
      <w:r w:rsidR="00E12CD2">
        <w:rPr>
          <w:rFonts w:cs="Times New Roman" w:hAnsi="Times New Roman" w:ascii="Times New Roman"/>
          <w:sz w:val="24"/>
          <w:szCs w:val="24"/>
        </w:rPr>
        <w:t>i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344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E12CD2">
        <w:rPr>
          <w:rFonts w:cs="Times New Roman" w:hAnsi="Times New Roman" w:ascii="Times New Roman"/>
          <w:sz w:val="24"/>
          <w:szCs w:val="24"/>
        </w:rPr>
        <w:t xml:space="preserve">ukupno </w:t>
      </w:r>
      <w:r w:rsidR="00E12CD2">
        <w:rPr>
          <w:rFonts w:cs="Times New Roman" w:hAnsi="Times New Roman" w:ascii="Times New Roman"/>
          <w:b/>
          <w:bCs/>
          <w:sz w:val="24"/>
          <w:szCs w:val="24"/>
        </w:rPr>
        <w:t>997.000,00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 xml:space="preserve"> kn</w:t>
      </w:r>
      <w:r w:rsidR="00F77A8B" w:rsidRPr="005F3E8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3B302F" w:rsidR="00285146" w:rsidRPr="003B302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12CD2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E12CD2">
        <w:rPr>
          <w:rFonts w:cs="Times New Roman" w:hAnsi="Times New Roman" w:ascii="Times New Roman"/>
          <w:b/>
          <w:sz w:val="24"/>
          <w:szCs w:val="24"/>
        </w:rPr>
        <w:t>27. ožujka</w:t>
      </w:r>
      <w:r w:rsidR="00AC2CA3">
        <w:rPr>
          <w:rFonts w:cs="Times New Roman" w:hAnsi="Times New Roman" w:ascii="Times New Roman"/>
          <w:b/>
          <w:sz w:val="24"/>
          <w:szCs w:val="24"/>
        </w:rPr>
        <w:t xml:space="preserve"> 2019.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godine u </w:t>
      </w:r>
      <w:r w:rsidR="00AC2CA3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12CD2" w:rsidP="00E12CD2" w:rsidR="00E12C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cs="Times New Roman" w:hAnsi="Times New Roman" w:ascii="Times New Roman"/>
          <w:sz w:val="24"/>
          <w:szCs w:val="24"/>
        </w:rPr>
        <w:t>566/15-106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B302F" w:rsidP="0013288D" w:rsidR="003B302F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5F3E8C" w:rsidP="003B302F" w:rsidR="005F3E8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302F" w:rsidP="003B302F" w:rsidR="003B30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5F3E8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5F3E8C" w:rsidP="005F3E8C" w:rsidR="00E95823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302F" w:rsidP="005F3E8C" w:rsidR="003B302F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2CD2" w:rsidP="00E12CD2" w:rsidR="00E12CD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2CD2">
        <w:rPr>
          <w:rFonts w:cs="Times New Roman" w:hAnsi="Times New Roman" w:ascii="Times New Roman"/>
          <w:sz w:val="24"/>
          <w:szCs w:val="24"/>
        </w:rPr>
        <w:lastRenderedPageBreak/>
        <w:t>Poslovni broj: 6 St-</w:t>
      </w:r>
      <w:r>
        <w:rPr>
          <w:rFonts w:cs="Times New Roman" w:hAnsi="Times New Roman" w:ascii="Times New Roman"/>
          <w:sz w:val="24"/>
          <w:szCs w:val="24"/>
        </w:rPr>
        <w:t>566/15-106</w:t>
      </w:r>
    </w:p>
    <w:p w:rsidRDefault="003B302F" w:rsidP="005F3E8C" w:rsidR="003B302F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2CD2" w:rsidP="005F3E8C" w:rsidR="00E12CD2" w:rsidRPr="00F45BA0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E12CD2">
        <w:rPr>
          <w:rFonts w:cs="Times New Roman" w:hAnsi="Times New Roman" w:ascii="Times New Roman"/>
          <w:sz w:val="24"/>
          <w:szCs w:val="24"/>
        </w:rPr>
        <w:t>6. veljače 2019</w:t>
      </w:r>
      <w:r w:rsidR="00F77A8B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E12CD2">
        <w:rPr>
          <w:rFonts w:cs="Times New Roman" w:hAnsi="Times New Roman" w:ascii="Times New Roman"/>
          <w:sz w:val="24"/>
          <w:szCs w:val="24"/>
        </w:rPr>
        <w:t>7. veljače 2019.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  <w:bookmarkStart w:name="_GoBack" w:id="0"/>
      <w:bookmarkEnd w:id="0"/>
    </w:p>
    <w:sectPr w:rsidSect="00EC5DD6" w:rsidR="00B11229" w:rsidRPr="008366E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659" w:rsidP="001B1B5E" w:rsidR="00772659">
      <w:pPr>
        <w:spacing w:lineRule="auto" w:line="240" w:after="0"/>
      </w:pPr>
      <w:r>
        <w:separator/>
      </w:r>
    </w:p>
  </w:endnote>
  <w:endnote w:id="0" w:type="continuationSeparator">
    <w:p w:rsidRDefault="00772659" w:rsidP="001B1B5E" w:rsidR="007726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659" w:rsidP="001B1B5E" w:rsidR="00772659">
      <w:pPr>
        <w:spacing w:lineRule="auto" w:line="240" w:after="0"/>
      </w:pPr>
      <w:r>
        <w:separator/>
      </w:r>
    </w:p>
  </w:footnote>
  <w:footnote w:id="0" w:type="continuationSeparator">
    <w:p w:rsidRDefault="00772659" w:rsidP="001B1B5E" w:rsidR="007726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615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96B83"/>
    <w:rsid w:val="001A4C4A"/>
    <w:rsid w:val="001A6E0C"/>
    <w:rsid w:val="001B1B5E"/>
    <w:rsid w:val="001B662C"/>
    <w:rsid w:val="001F06C5"/>
    <w:rsid w:val="002112DB"/>
    <w:rsid w:val="00263B36"/>
    <w:rsid w:val="0028196C"/>
    <w:rsid w:val="00285146"/>
    <w:rsid w:val="002E0F04"/>
    <w:rsid w:val="00304B72"/>
    <w:rsid w:val="00304F51"/>
    <w:rsid w:val="00325941"/>
    <w:rsid w:val="00334051"/>
    <w:rsid w:val="003346A2"/>
    <w:rsid w:val="00376E9E"/>
    <w:rsid w:val="00394DF8"/>
    <w:rsid w:val="003B302F"/>
    <w:rsid w:val="003C4A92"/>
    <w:rsid w:val="00415A59"/>
    <w:rsid w:val="004B55BE"/>
    <w:rsid w:val="004D1EEF"/>
    <w:rsid w:val="004E44D2"/>
    <w:rsid w:val="005B7615"/>
    <w:rsid w:val="005F3E8C"/>
    <w:rsid w:val="00641B30"/>
    <w:rsid w:val="006D6946"/>
    <w:rsid w:val="006E1CE6"/>
    <w:rsid w:val="00772659"/>
    <w:rsid w:val="007D42DB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8274E"/>
    <w:rsid w:val="00A93102"/>
    <w:rsid w:val="00A96486"/>
    <w:rsid w:val="00AA3F0D"/>
    <w:rsid w:val="00AC2CA3"/>
    <w:rsid w:val="00AE7CDD"/>
    <w:rsid w:val="00AF2CC4"/>
    <w:rsid w:val="00AF7D28"/>
    <w:rsid w:val="00B11229"/>
    <w:rsid w:val="00B11464"/>
    <w:rsid w:val="00B42A4D"/>
    <w:rsid w:val="00B72D95"/>
    <w:rsid w:val="00BE5050"/>
    <w:rsid w:val="00BE6A29"/>
    <w:rsid w:val="00BF4C27"/>
    <w:rsid w:val="00C23347"/>
    <w:rsid w:val="00C34014"/>
    <w:rsid w:val="00C35C94"/>
    <w:rsid w:val="00C4591E"/>
    <w:rsid w:val="00C86804"/>
    <w:rsid w:val="00D04CD0"/>
    <w:rsid w:val="00E11F3E"/>
    <w:rsid w:val="00E12CD2"/>
    <w:rsid w:val="00E82B30"/>
    <w:rsid w:val="00E95823"/>
    <w:rsid w:val="00EC5DD6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6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7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76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7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St-566/2015-100</izvorni_sadrzaj>
    <derivirana_varijabla naziv="DomainObject.PredzadnjaOdlukaIzPredmeta.Oznaka_1">St-566/2015-100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20C31-E859-499F-9874-FEBABB400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3841</properties:Characters>
  <properties:Lines>123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2019-02-07T07:41:00Z</dcterms:created>
  <dc:creator>point</dc:creator>
  <cp:lastModifiedBy>Danijela Sekulić</cp:lastModifiedBy>
  <cp:lastPrinted>2019-02-07T07:40:00Z</cp:lastPrinted>
  <dcterms:modified xmlns:xsi="http://www.w3.org/2001/XMLSchema-instance" xsi:type="dcterms:W3CDTF">2019-02-07T07:42:00Z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(15. 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