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bc0e6" w14:paraId="69bc0e6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9850EE">
        <w:rPr>
          <w:szCs w:val="24"/>
          <w:lang w:val="pl-PL"/>
        </w:rPr>
        <w:t>11. listopada</w:t>
      </w:r>
      <w:r w:rsidR="00D62657">
        <w:rPr>
          <w:szCs w:val="24"/>
          <w:lang w:val="pl-PL"/>
        </w:rPr>
        <w:t xml:space="preserve"> 2016.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Vrijednost nekretnine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91310F">
        <w:rPr>
          <w:szCs w:val="24"/>
        </w:rPr>
        <w:t>1.470.000,00</w:t>
      </w:r>
      <w:r w:rsidR="00176370">
        <w:rPr>
          <w:szCs w:val="24"/>
        </w:rPr>
        <w:t xml:space="preserve">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9850EE">
        <w:rPr>
          <w:szCs w:val="24"/>
          <w:lang w:val="hr-HR"/>
        </w:rPr>
        <w:t>osmom</w:t>
      </w:r>
      <w:r w:rsidRPr="00AA0E3D">
        <w:rPr>
          <w:szCs w:val="24"/>
          <w:lang w:val="hr-HR"/>
        </w:rPr>
        <w:t xml:space="preserve"> usmenom javnom dražbom koja će se održati </w:t>
      </w:r>
      <w:r w:rsidR="009850EE">
        <w:rPr>
          <w:szCs w:val="24"/>
          <w:lang w:val="hr-HR"/>
        </w:rPr>
        <w:t>5. prosinca</w:t>
      </w:r>
      <w:r w:rsidR="00700904">
        <w:rPr>
          <w:szCs w:val="24"/>
          <w:lang w:val="hr-HR"/>
        </w:rPr>
        <w:t xml:space="preserve"> 2016</w:t>
      </w:r>
      <w:r w:rsidRPr="00AA0E3D">
        <w:rPr>
          <w:szCs w:val="24"/>
          <w:lang w:val="hr-HR"/>
        </w:rPr>
        <w:t xml:space="preserve">. u </w:t>
      </w:r>
      <w:r w:rsidR="0086360C">
        <w:rPr>
          <w:szCs w:val="24"/>
          <w:lang w:val="hr-HR"/>
        </w:rPr>
        <w:t>10,30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 xml:space="preserve">Na ročištu za </w:t>
      </w:r>
      <w:r w:rsidR="009850EE">
        <w:rPr>
          <w:szCs w:val="24"/>
          <w:lang w:val="hr-HR"/>
        </w:rPr>
        <w:t>sedm</w:t>
      </w:r>
      <w:r w:rsidR="0086360C">
        <w:rPr>
          <w:szCs w:val="24"/>
          <w:lang w:val="hr-HR"/>
        </w:rPr>
        <w:t>u</w:t>
      </w:r>
      <w:r w:rsidR="006C3FEC">
        <w:rPr>
          <w:szCs w:val="24"/>
          <w:lang w:val="hr-HR"/>
        </w:rPr>
        <w:t xml:space="preserve"> usmenu javnu dražbu nije bilo zainteresiranih kupaca. Stoga je određena nova dražba pod istim uvjetima i </w:t>
      </w:r>
      <w:r w:rsidR="009850EE">
        <w:rPr>
          <w:szCs w:val="24"/>
          <w:lang w:val="hr-HR"/>
        </w:rPr>
        <w:t>istoj</w:t>
      </w:r>
      <w:r w:rsidR="0091310F">
        <w:rPr>
          <w:szCs w:val="24"/>
          <w:lang w:val="hr-HR"/>
        </w:rPr>
        <w:t xml:space="preserve"> </w:t>
      </w:r>
      <w:r w:rsidR="006C3FEC">
        <w:rPr>
          <w:szCs w:val="24"/>
          <w:lang w:val="hr-HR"/>
        </w:rPr>
        <w:t>početnoj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9850EE">
        <w:rPr>
          <w:szCs w:val="24"/>
          <w:lang w:val="hr-HR"/>
        </w:rPr>
        <w:t>11. listopad</w:t>
      </w:r>
      <w:r w:rsidR="00E67E7D">
        <w:rPr>
          <w:szCs w:val="24"/>
          <w:lang w:val="hr-HR"/>
        </w:rPr>
        <w:t xml:space="preserve"> 2016.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5D6EF4">
        <w:rPr>
          <w:szCs w:val="24"/>
          <w:lang w:val="hr-HR"/>
        </w:rPr>
        <w:t xml:space="preserve"> v. r. </w:t>
      </w:r>
    </w:p>
    <w:p w:rsidRDefault="005D6EF4" w:rsidP="00E73802" w:rsidR="005D6EF4" w:rsidRPr="00AA0E3D">
      <w:pPr>
        <w:jc w:val="both"/>
        <w:rPr>
          <w:szCs w:val="24"/>
          <w:lang w:val="hr-HR"/>
        </w:rPr>
      </w:pPr>
    </w:p>
    <w:p w:rsidRDefault="005D6EF4" w:rsidP="00AB7A2F" w:rsidR="005D6EF4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5D6EF4" w:rsidP="00995CE9" w:rsidR="005D6EF4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73802" w:rsidP="00E73802" w:rsidR="00E73802"/>
    <w:p w:rsidRDefault="007A5F16" w:rsidP="00E73802" w:rsidR="007A5F16" w:rsidRPr="00E73802"/>
    <w:sectPr w:rsidSect="00F45B86" w:rsidR="007A5F16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6EF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362D1"/>
    <w:rsid w:val="0004696A"/>
    <w:rsid w:val="000568D7"/>
    <w:rsid w:val="000627D0"/>
    <w:rsid w:val="000D3A85"/>
    <w:rsid w:val="000F6312"/>
    <w:rsid w:val="00101164"/>
    <w:rsid w:val="001144D8"/>
    <w:rsid w:val="00122667"/>
    <w:rsid w:val="001231FB"/>
    <w:rsid w:val="00126323"/>
    <w:rsid w:val="0014190B"/>
    <w:rsid w:val="00170F7C"/>
    <w:rsid w:val="001721B2"/>
    <w:rsid w:val="00172E79"/>
    <w:rsid w:val="00176370"/>
    <w:rsid w:val="001C559D"/>
    <w:rsid w:val="001D0385"/>
    <w:rsid w:val="001D346A"/>
    <w:rsid w:val="001D790B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17DC8"/>
    <w:rsid w:val="0032021E"/>
    <w:rsid w:val="003309D5"/>
    <w:rsid w:val="00332E8C"/>
    <w:rsid w:val="0033436D"/>
    <w:rsid w:val="003438AE"/>
    <w:rsid w:val="003657A1"/>
    <w:rsid w:val="003B64AF"/>
    <w:rsid w:val="00415C86"/>
    <w:rsid w:val="00416B02"/>
    <w:rsid w:val="00424665"/>
    <w:rsid w:val="00442661"/>
    <w:rsid w:val="00445E2B"/>
    <w:rsid w:val="004D03D0"/>
    <w:rsid w:val="004D0F4A"/>
    <w:rsid w:val="00537095"/>
    <w:rsid w:val="00541AEE"/>
    <w:rsid w:val="00573276"/>
    <w:rsid w:val="005A2602"/>
    <w:rsid w:val="005D6EF4"/>
    <w:rsid w:val="005E47DD"/>
    <w:rsid w:val="005F0BCE"/>
    <w:rsid w:val="00607FB2"/>
    <w:rsid w:val="00640322"/>
    <w:rsid w:val="006434B0"/>
    <w:rsid w:val="00656188"/>
    <w:rsid w:val="00674AA1"/>
    <w:rsid w:val="006A4696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5D5B"/>
    <w:rsid w:val="0085797B"/>
    <w:rsid w:val="0086360C"/>
    <w:rsid w:val="00870178"/>
    <w:rsid w:val="00873395"/>
    <w:rsid w:val="0089342A"/>
    <w:rsid w:val="008E4135"/>
    <w:rsid w:val="00910E5A"/>
    <w:rsid w:val="0091310F"/>
    <w:rsid w:val="009222A2"/>
    <w:rsid w:val="00954C6A"/>
    <w:rsid w:val="00957C9C"/>
    <w:rsid w:val="00966A94"/>
    <w:rsid w:val="00981322"/>
    <w:rsid w:val="009850EE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33B5E"/>
    <w:rsid w:val="00B655D6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3651B"/>
    <w:rsid w:val="00D56156"/>
    <w:rsid w:val="00D62657"/>
    <w:rsid w:val="00D86545"/>
    <w:rsid w:val="00DB7025"/>
    <w:rsid w:val="00DD36E7"/>
    <w:rsid w:val="00DD6B2E"/>
    <w:rsid w:val="00DE3FF6"/>
    <w:rsid w:val="00DE5CE3"/>
    <w:rsid w:val="00E1799B"/>
    <w:rsid w:val="00E31765"/>
    <w:rsid w:val="00E319F1"/>
    <w:rsid w:val="00E33A32"/>
    <w:rsid w:val="00E47E63"/>
    <w:rsid w:val="00E66F59"/>
    <w:rsid w:val="00E67E7D"/>
    <w:rsid w:val="00E73802"/>
    <w:rsid w:val="00E97F38"/>
    <w:rsid w:val="00EA4460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D6E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EF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EF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EF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EF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D6E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EF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EF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EF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EF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2741</properties:Characters>
  <properties:Lines>66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2016-10-11T13:24:00Z</dcterms:created>
  <dc:creator>ksvajger</dc:creator>
  <cp:lastModifiedBy>Kristina Švajger</cp:lastModifiedBy>
  <cp:lastPrinted>2016-10-11T13:26:00Z</cp:lastPrinted>
  <dcterms:modified xmlns:xsi="http://www.w3.org/2001/XMLSchema-instance" xsi:type="dcterms:W3CDTF">2016-10-11T13:26:00Z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