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bba0" w14:paraId="914bba0" w:rsidRDefault="00B364DC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E76" w:rsidP="00FE1E76" w:rsidR="00FE1E76">
      <w:pPr>
        <w:jc w:val="both"/>
      </w:pPr>
      <w:r>
        <w:t xml:space="preserve">                                                                                                                                                                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3/St-920/2015-22</w:t>
      </w:r>
    </w:p>
    <w:p w:rsidRDefault="00FE1E76" w:rsidP="00FE1E76" w:rsidR="00FE1E76">
      <w:pPr>
        <w:jc w:val="both"/>
      </w:pPr>
      <w:r>
        <w:t>TRGOVAČKI SUD U OSIJEKU</w:t>
      </w:r>
    </w:p>
    <w:p w:rsidRDefault="00FE1E76" w:rsidP="00FE1E76" w:rsidR="00FE1E76">
      <w:pPr>
        <w:jc w:val="both"/>
      </w:pPr>
      <w:r>
        <w:t xml:space="preserve">STALNA SLUŽBA U SLAVONSKOM BRODU </w:t>
      </w:r>
    </w:p>
    <w:p w:rsidRDefault="00FE1E76" w:rsidP="00FE1E76" w:rsidR="00FE1E76">
      <w:pPr>
        <w:jc w:val="both"/>
      </w:pPr>
      <w:r>
        <w:t>35000 Slavonski Brod</w:t>
      </w:r>
    </w:p>
    <w:p w:rsidRDefault="00FE1E76" w:rsidP="00FE1E76" w:rsidR="00FE1E76">
      <w:pPr>
        <w:jc w:val="both"/>
      </w:pPr>
      <w:r>
        <w:t>Trg pobjede 1</w:t>
      </w:r>
      <w:r w:rsidR="00EF5A7C">
        <w:t>3</w:t>
      </w:r>
      <w:r>
        <w:t xml:space="preserve">               </w:t>
      </w:r>
    </w:p>
    <w:p w:rsidRDefault="00FE1E76" w:rsidP="00FE1E76" w:rsidR="00FE1E76">
      <w:pPr>
        <w:jc w:val="both"/>
      </w:pPr>
    </w:p>
    <w:p w:rsidRDefault="00FE1E76" w:rsidP="00FE1E76" w:rsidR="00FE1E76" w:rsidRPr="00FE1E76">
      <w:pPr>
        <w:jc w:val="center"/>
        <w:rPr>
          <w:b/>
        </w:rPr>
      </w:pPr>
      <w:r w:rsidRPr="00FE1E76">
        <w:rPr>
          <w:b/>
        </w:rPr>
        <w:t>Z A K L J U Č A K</w:t>
      </w:r>
    </w:p>
    <w:p w:rsidRDefault="00FE1E76" w:rsidP="00FE1E76" w:rsidR="00FE1E76">
      <w:pPr>
        <w:jc w:val="both"/>
      </w:pPr>
    </w:p>
    <w:p w:rsidRDefault="00FE1E76" w:rsidP="00FE1E76" w:rsidR="00FE1E76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u stečajnom postupku nad stečajnim dužnikom </w:t>
      </w:r>
      <w:r w:rsidRPr="0066689D">
        <w:rPr>
          <w:b/>
        </w:rPr>
        <w:t>POLJOPRIVREDNA ZADRUGA MARIO I MARIO u stečaju, Velika, Antunovac 35, OIB: 17481356453</w:t>
      </w:r>
      <w:r>
        <w:t>,  1</w:t>
      </w:r>
      <w:r w:rsidR="00D22392">
        <w:t>4</w:t>
      </w:r>
      <w:r>
        <w:t>. lipnja 2016.</w:t>
      </w:r>
    </w:p>
    <w:p w:rsidRDefault="00FE1E76" w:rsidP="00FE1E76" w:rsidR="00FE1E76">
      <w:pPr>
        <w:jc w:val="both"/>
      </w:pPr>
    </w:p>
    <w:p w:rsidRDefault="00FE1E76" w:rsidP="00FE1E76" w:rsidR="00FE1E76">
      <w:pPr>
        <w:jc w:val="center"/>
      </w:pPr>
      <w:r>
        <w:t>z a k l j u č i o   j e</w:t>
      </w:r>
    </w:p>
    <w:p w:rsidRDefault="00FE1E76" w:rsidP="00FE1E76" w:rsidR="00FE1E76">
      <w:pPr>
        <w:jc w:val="both"/>
      </w:pPr>
    </w:p>
    <w:p w:rsidRDefault="00FE1E76" w:rsidP="00FE1E76" w:rsidR="00FE1E76">
      <w:pPr>
        <w:jc w:val="both"/>
      </w:pPr>
    </w:p>
    <w:p w:rsidRDefault="00FE1E76" w:rsidP="00FE1E76" w:rsidR="00FE1E76" w:rsidRPr="00FE1E76">
      <w:pPr>
        <w:numPr>
          <w:ilvl w:val="0"/>
          <w:numId w:val="2"/>
        </w:numPr>
        <w:jc w:val="both"/>
        <w:rPr>
          <w:b/>
          <w:u w:val="single"/>
        </w:rPr>
      </w:pPr>
      <w:r>
        <w:t xml:space="preserve">Određuje se ročište radi saslušanja ranijeg zastupnika po zakonu dužnika, upravitelja </w:t>
      </w:r>
      <w:r w:rsidR="00556FB5">
        <w:t xml:space="preserve">zadruge Marija </w:t>
      </w:r>
      <w:proofErr w:type="spellStart"/>
      <w:r w:rsidR="00556FB5">
        <w:t>Đ</w:t>
      </w:r>
      <w:r>
        <w:t>akića</w:t>
      </w:r>
      <w:proofErr w:type="spellEnd"/>
      <w:r>
        <w:t xml:space="preserve"> iz Velika, Antunovac 35</w:t>
      </w:r>
      <w:r w:rsidR="00D46DBC">
        <w:t>, radi utvrđenja činjenica bitnih za vođenje stečajnog postupka</w:t>
      </w:r>
      <w:r>
        <w:t xml:space="preserve"> te radi saslušanja stečajnog upravitelja Borisa Ljubanovića</w:t>
      </w:r>
      <w:r w:rsidR="00F26D2B">
        <w:t xml:space="preserve"> vezano za podneseni prijedlog za njegovo razrješenje</w:t>
      </w:r>
      <w:r>
        <w:t xml:space="preserve"> za dan </w:t>
      </w:r>
      <w:r w:rsidR="00F26D2B">
        <w:rPr>
          <w:b/>
          <w:u w:val="single"/>
        </w:rPr>
        <w:t xml:space="preserve">6. srpnja 2016. u 14,00 sati te se na isto ročište pozivaju raniji zastupnik po zakonu dužnika Mario </w:t>
      </w:r>
      <w:proofErr w:type="spellStart"/>
      <w:r w:rsidR="00F26D2B">
        <w:rPr>
          <w:b/>
          <w:u w:val="single"/>
        </w:rPr>
        <w:t>Đakić</w:t>
      </w:r>
      <w:proofErr w:type="spellEnd"/>
      <w:r w:rsidR="00F26D2B">
        <w:rPr>
          <w:b/>
          <w:u w:val="single"/>
        </w:rPr>
        <w:t xml:space="preserve"> i stečajni upravitelj. </w:t>
      </w:r>
    </w:p>
    <w:p w:rsidRDefault="00FE1E76" w:rsidP="00FE1E76" w:rsidR="00FE1E76">
      <w:pPr>
        <w:jc w:val="both"/>
      </w:pPr>
    </w:p>
    <w:p w:rsidRDefault="00FF7FDC" w:rsidP="00FE1E76" w:rsidR="00FE1E76">
      <w:pPr>
        <w:numPr>
          <w:ilvl w:val="0"/>
          <w:numId w:val="2"/>
        </w:numPr>
        <w:jc w:val="both"/>
      </w:pPr>
      <w:r>
        <w:t xml:space="preserve"> Upozorava se </w:t>
      </w:r>
      <w:r w:rsidR="00FE1E76">
        <w:t>Mar</w:t>
      </w:r>
      <w:r>
        <w:t xml:space="preserve">ijo </w:t>
      </w:r>
      <w:r w:rsidR="00556FB5">
        <w:t xml:space="preserve"> </w:t>
      </w:r>
      <w:proofErr w:type="spellStart"/>
      <w:r w:rsidR="00556FB5">
        <w:t>Đ</w:t>
      </w:r>
      <w:r w:rsidR="00FE1E76">
        <w:t>akić</w:t>
      </w:r>
      <w:proofErr w:type="spellEnd"/>
      <w:r>
        <w:t xml:space="preserve"> da odgovara vjerovnicima za štetu koju im  uskratom davanja podataka potrebnih za vođenje stečajnog postupka  ili davanjem nepotpunih i netočnih  podataka po čl. 117</w:t>
      </w:r>
      <w:r w:rsidR="00F26D2B">
        <w:t>.</w:t>
      </w:r>
      <w:r>
        <w:t xml:space="preserve"> stavku 3</w:t>
      </w:r>
      <w:r w:rsidR="00F26D2B">
        <w:t>.</w:t>
      </w:r>
      <w:r>
        <w:t xml:space="preserve"> Stečajnog zakona NN  71/15, a da za nedavanje takvih podataka, odnosno z davanje netočnih podataka  odgovara kao za davanje lažnog iskaza u postupku te će u odnosu na istog biti poduzete mjere pred kaznenim tijelima, ako i u daljnjem tijeku postupka odbije suradnju, odnosno ako se utvrdi da bi dao netočne podatke (čl. 117</w:t>
      </w:r>
      <w:r w:rsidR="00F26D2B">
        <w:t>.</w:t>
      </w:r>
      <w:r>
        <w:t xml:space="preserve"> stavak 4</w:t>
      </w:r>
      <w:r w:rsidR="00F26D2B">
        <w:t>.</w:t>
      </w:r>
      <w:r>
        <w:t xml:space="preserve"> istog zakona) . </w:t>
      </w:r>
    </w:p>
    <w:p w:rsidRDefault="00FE1E76" w:rsidP="00FE1E76" w:rsidR="00FE1E76">
      <w:pPr>
        <w:pStyle w:val="Odlomakpopisa"/>
      </w:pPr>
    </w:p>
    <w:p w:rsidRDefault="00556FB5" w:rsidP="00EF5A7C" w:rsidR="00FF7FDC" w:rsidRPr="00EF5A7C">
      <w:pPr>
        <w:pStyle w:val="Odlomakpopisa"/>
        <w:numPr>
          <w:ilvl w:val="0"/>
          <w:numId w:val="2"/>
        </w:numPr>
        <w:jc w:val="both"/>
        <w:rPr>
          <w:b/>
          <w:bCs/>
        </w:rPr>
      </w:pPr>
      <w:r>
        <w:t xml:space="preserve">Mariju </w:t>
      </w:r>
      <w:proofErr w:type="spellStart"/>
      <w:r>
        <w:t>Đ</w:t>
      </w:r>
      <w:r w:rsidR="00FF7FDC">
        <w:t>akić</w:t>
      </w:r>
      <w:proofErr w:type="spellEnd"/>
      <w:r w:rsidR="00FF7FDC">
        <w:t xml:space="preserve"> iz Velik</w:t>
      </w:r>
      <w:r w:rsidR="0066689D">
        <w:t>e</w:t>
      </w:r>
      <w:r w:rsidR="00FF7FDC">
        <w:t xml:space="preserve">, Antunovac 35 se izriče novčana kazna u iznosu od </w:t>
      </w:r>
      <w:r w:rsidR="00F26D2B">
        <w:t>2</w:t>
      </w:r>
      <w:r w:rsidR="00FF7FDC">
        <w:t xml:space="preserve">00,00 kn </w:t>
      </w:r>
      <w:r w:rsidR="00D46DBC">
        <w:t>zbog kršenja dužnosti obavještavanja i suradnje po čl. 177</w:t>
      </w:r>
      <w:r w:rsidR="00F26D2B">
        <w:t>.</w:t>
      </w:r>
      <w:r w:rsidR="00D46DBC">
        <w:t xml:space="preserve"> stavak od 1-3</w:t>
      </w:r>
      <w:r w:rsidR="00F26D2B">
        <w:t>.</w:t>
      </w:r>
      <w:r w:rsidR="00D46DBC">
        <w:t xml:space="preserve"> 3</w:t>
      </w:r>
      <w:r w:rsidR="00F26D2B">
        <w:t>.</w:t>
      </w:r>
      <w:r w:rsidR="00D46DBC">
        <w:t xml:space="preserve"> Stečajnog zakona NN  71/15</w:t>
      </w:r>
      <w:r w:rsidR="00EF5A7C">
        <w:t xml:space="preserve"> </w:t>
      </w:r>
      <w:r w:rsidR="00FF7FDC">
        <w:t>koju je isti dužan i</w:t>
      </w:r>
      <w:r w:rsidR="00EF5A7C">
        <w:t>splatiti u korist  Državnog proračuna Republike Hrvatske, IBAN: HR1210010051863000160, model HR 64, poziv na broj primatelja: 60</w:t>
      </w:r>
      <w:r w:rsidR="00CA1A72">
        <w:t>76</w:t>
      </w:r>
      <w:r w:rsidR="00EF5A7C">
        <w:t>-</w:t>
      </w:r>
      <w:r w:rsidR="00CA1A72">
        <w:t>3531</w:t>
      </w:r>
      <w:r w:rsidR="00EF5A7C">
        <w:t>-</w:t>
      </w:r>
      <w:r w:rsidR="00EF5A7C">
        <w:rPr>
          <w:b/>
          <w:bCs/>
        </w:rPr>
        <w:t>920</w:t>
      </w:r>
      <w:r w:rsidR="00EF5A7C" w:rsidRPr="00EF5A7C">
        <w:rPr>
          <w:b/>
          <w:bCs/>
        </w:rPr>
        <w:t>-1</w:t>
      </w:r>
      <w:r w:rsidR="00EF5A7C">
        <w:rPr>
          <w:b/>
          <w:bCs/>
        </w:rPr>
        <w:t xml:space="preserve">5 </w:t>
      </w:r>
      <w:r w:rsidR="00FF7FDC">
        <w:t>u roku od 8 dana.</w:t>
      </w:r>
    </w:p>
    <w:p w:rsidRDefault="00FF7FDC" w:rsidP="00FF7FDC" w:rsidR="00FF7FDC">
      <w:pPr>
        <w:pStyle w:val="Odlomakpopisa"/>
      </w:pPr>
    </w:p>
    <w:p w:rsidRDefault="00556FB5" w:rsidP="00FE1E76" w:rsidR="00FE1E76">
      <w:pPr>
        <w:numPr>
          <w:ilvl w:val="0"/>
          <w:numId w:val="2"/>
        </w:numPr>
        <w:jc w:val="both"/>
      </w:pPr>
      <w:r>
        <w:t xml:space="preserve">Upozorava se Mario </w:t>
      </w:r>
      <w:proofErr w:type="spellStart"/>
      <w:r>
        <w:t>Đ</w:t>
      </w:r>
      <w:r w:rsidR="00FF7FDC">
        <w:t>akić</w:t>
      </w:r>
      <w:proofErr w:type="spellEnd"/>
      <w:r w:rsidR="00FF7FDC">
        <w:t xml:space="preserve"> da </w:t>
      </w:r>
      <w:r w:rsidR="00D46DBC">
        <w:t xml:space="preserve">se novčano kažnjavanje </w:t>
      </w:r>
      <w:r w:rsidR="00FF7FDC">
        <w:t xml:space="preserve"> </w:t>
      </w:r>
      <w:r w:rsidR="00D46DBC">
        <w:t>može višestruko ponoviti, ako isti i u daljnjem tijeku postupka ustraje na kršenju dužnosti obavještavanja i suradnje</w:t>
      </w:r>
      <w:r w:rsidR="00EF5A7C">
        <w:t xml:space="preserve"> te da je u roku od osam dana dužan dostaviti sudu svoj OIB.</w:t>
      </w:r>
      <w:r w:rsidR="00D46DBC">
        <w:t xml:space="preserve"> </w:t>
      </w:r>
    </w:p>
    <w:p w:rsidRDefault="00EF5A7C" w:rsidP="00EF5A7C" w:rsidR="00EF5A7C">
      <w:pPr>
        <w:pStyle w:val="Odlomakpopisa"/>
      </w:pPr>
    </w:p>
    <w:p w:rsidRDefault="00F26D2B" w:rsidP="00EF5A7C" w:rsidR="00F26D2B">
      <w:pPr>
        <w:pStyle w:val="Odlomakpopisa"/>
      </w:pPr>
    </w:p>
    <w:p w:rsidRDefault="00F26D2B" w:rsidP="00F26D2B" w:rsidR="00F26D2B">
      <w:pPr>
        <w:pStyle w:val="Odlomakpopisa"/>
        <w:ind w:left="7080"/>
      </w:pPr>
      <w:r>
        <w:lastRenderedPageBreak/>
        <w:t>3/St-920/2015-22</w:t>
      </w:r>
    </w:p>
    <w:p w:rsidRDefault="00F26D2B" w:rsidP="00EF5A7C" w:rsidR="00F26D2B">
      <w:pPr>
        <w:pStyle w:val="Odlomakpopisa"/>
      </w:pPr>
    </w:p>
    <w:p w:rsidRDefault="00F26D2B" w:rsidP="00EF5A7C" w:rsidR="00F26D2B">
      <w:pPr>
        <w:pStyle w:val="Odlomakpopisa"/>
      </w:pPr>
    </w:p>
    <w:p w:rsidRDefault="00FE1E76" w:rsidP="00F26D2B" w:rsidR="00FE1E76">
      <w:pPr>
        <w:numPr>
          <w:ilvl w:val="0"/>
          <w:numId w:val="2"/>
        </w:numPr>
        <w:jc w:val="both"/>
      </w:pPr>
      <w:r>
        <w:t xml:space="preserve">Nalaže </w:t>
      </w:r>
      <w:r w:rsidR="00556FB5">
        <w:t xml:space="preserve">se ranijem </w:t>
      </w:r>
      <w:proofErr w:type="spellStart"/>
      <w:r w:rsidR="00556FB5">
        <w:t>z.z</w:t>
      </w:r>
      <w:proofErr w:type="spellEnd"/>
      <w:r w:rsidR="00556FB5">
        <w:t xml:space="preserve">. dužnika Mariju </w:t>
      </w:r>
      <w:proofErr w:type="spellStart"/>
      <w:r w:rsidR="00556FB5">
        <w:t>Đ</w:t>
      </w:r>
      <w:r>
        <w:t>akiću</w:t>
      </w:r>
      <w:proofErr w:type="spellEnd"/>
      <w:r>
        <w:t>, stečajnom upravitelju Borisu Ljubanoviću iz Osijeka izvršiti primopredaju poslovne dokumentacije i imovine stečajnog dužnika u roku od osam dana</w:t>
      </w:r>
      <w:r w:rsidR="00D46DBC">
        <w:t>, odnosno da dostavi ovom sudu izvješće o pismenom obliku o gospodarskoj situaciji dužnika, da dostavi popis vjerovnikovih dužnika s iznosima tražbine</w:t>
      </w:r>
      <w:r w:rsidR="00E0670A">
        <w:t xml:space="preserve"> </w:t>
      </w:r>
      <w:r w:rsidR="00D46DBC">
        <w:t>i datumima dospijeća</w:t>
      </w:r>
      <w:r w:rsidR="00E0670A">
        <w:t>, te da dostavi popis imovine i obveza, kao i financijsko</w:t>
      </w:r>
      <w:r w:rsidR="00992275">
        <w:t>-</w:t>
      </w:r>
      <w:r w:rsidR="00E0670A">
        <w:t xml:space="preserve"> knjigovodstvenu dokumentaciju, zadnje bilance i </w:t>
      </w:r>
      <w:proofErr w:type="spellStart"/>
      <w:r w:rsidR="00E0670A">
        <w:t>sl</w:t>
      </w:r>
      <w:proofErr w:type="spellEnd"/>
      <w:r w:rsidR="00992275">
        <w:t>, u dva primjerka u  daljnjem roku od 8 dana.</w:t>
      </w:r>
    </w:p>
    <w:p w:rsidRDefault="00FE1E76" w:rsidP="00FE1E76" w:rsidR="00FE1E76">
      <w:pPr>
        <w:jc w:val="both"/>
      </w:pPr>
    </w:p>
    <w:p w:rsidRDefault="00FE1E76" w:rsidP="00EF5A7C" w:rsidR="00FE1E76">
      <w:pPr>
        <w:pStyle w:val="Odlomakpopisa"/>
        <w:numPr>
          <w:ilvl w:val="0"/>
          <w:numId w:val="2"/>
        </w:numPr>
        <w:jc w:val="both"/>
      </w:pPr>
      <w:r>
        <w:t>Upozorava se raniji zas</w:t>
      </w:r>
      <w:r w:rsidR="00556FB5">
        <w:t xml:space="preserve">tupnik po zakonu dužnika Mario </w:t>
      </w:r>
      <w:proofErr w:type="spellStart"/>
      <w:r w:rsidR="00556FB5">
        <w:t>Đ</w:t>
      </w:r>
      <w:r>
        <w:t>akić</w:t>
      </w:r>
      <w:proofErr w:type="spellEnd"/>
      <w:r>
        <w:t xml:space="preserve"> da sa stečajnim upraviteljem može stupiti u kontakt putem e-</w:t>
      </w:r>
      <w:proofErr w:type="spellStart"/>
      <w:r>
        <w:t>maila</w:t>
      </w:r>
      <w:proofErr w:type="spellEnd"/>
      <w:r>
        <w:t xml:space="preserve">: </w:t>
      </w:r>
      <w:proofErr w:type="spellStart"/>
      <w:r>
        <w:t>ljboris</w:t>
      </w:r>
      <w:proofErr w:type="spellEnd"/>
      <w:r>
        <w:t>@</w:t>
      </w:r>
      <w:proofErr w:type="spellStart"/>
      <w:r>
        <w:t>pravos.hr</w:t>
      </w:r>
      <w:proofErr w:type="spellEnd"/>
      <w:r>
        <w:t xml:space="preserve"> ili na broj mobitela: 091/2002 599.</w:t>
      </w:r>
    </w:p>
    <w:p w:rsidRDefault="00F26D2B" w:rsidP="00F26D2B" w:rsidR="00F26D2B">
      <w:pPr>
        <w:pStyle w:val="Odlomakpopisa"/>
        <w:ind w:left="1428"/>
        <w:jc w:val="both"/>
      </w:pPr>
    </w:p>
    <w:p w:rsidRDefault="00992275" w:rsidP="00F26D2B" w:rsidR="00F26D2B">
      <w:pPr>
        <w:pStyle w:val="Odlomakpopisa"/>
        <w:numPr>
          <w:ilvl w:val="0"/>
          <w:numId w:val="2"/>
        </w:numPr>
        <w:jc w:val="both"/>
      </w:pPr>
      <w:r>
        <w:t xml:space="preserve">Određuje se privođenje Marija </w:t>
      </w:r>
      <w:proofErr w:type="spellStart"/>
      <w:r w:rsidR="00EF5A7C">
        <w:t>Đakića</w:t>
      </w:r>
      <w:proofErr w:type="spellEnd"/>
      <w:r w:rsidR="00EF5A7C">
        <w:t xml:space="preserve"> iz Velike, Antunovac 35 putem djelatnika MUP-a na ročište zakazano za dan 6.7.2016. u 14,00 sati te je isti dužan platiti troškove svojeg privođenja.</w:t>
      </w:r>
    </w:p>
    <w:p w:rsidRDefault="00F26D2B" w:rsidP="00F26D2B" w:rsidR="00F26D2B">
      <w:pPr>
        <w:pStyle w:val="Odlomakpopisa"/>
        <w:ind w:left="1428"/>
        <w:jc w:val="both"/>
      </w:pPr>
    </w:p>
    <w:p w:rsidRDefault="00EF5A7C" w:rsidP="00556FB5" w:rsidR="00EF5A7C">
      <w:pPr>
        <w:pStyle w:val="Odlomakpopisa"/>
        <w:numPr>
          <w:ilvl w:val="0"/>
          <w:numId w:val="2"/>
        </w:numPr>
        <w:jc w:val="both"/>
      </w:pPr>
      <w:r>
        <w:t xml:space="preserve">O prijedlogu Marija </w:t>
      </w:r>
      <w:proofErr w:type="spellStart"/>
      <w:r>
        <w:t>Đakića</w:t>
      </w:r>
      <w:proofErr w:type="spellEnd"/>
      <w:r>
        <w:t xml:space="preserve"> za razrješenje stečajnog upravitelja Borisa Ljubanovića, će se odlučiti nakon što isti bude saslušan dana 6.7.2016.</w:t>
      </w:r>
    </w:p>
    <w:p w:rsidRDefault="00F26D2B" w:rsidP="00F26D2B" w:rsidR="00F26D2B">
      <w:pPr>
        <w:pStyle w:val="Odlomakpopisa"/>
        <w:ind w:left="1428"/>
        <w:jc w:val="both"/>
      </w:pPr>
    </w:p>
    <w:p w:rsidRDefault="00556FB5" w:rsidP="00556FB5" w:rsidR="00556FB5">
      <w:pPr>
        <w:pStyle w:val="Odlomakpopisa"/>
        <w:numPr>
          <w:ilvl w:val="0"/>
          <w:numId w:val="2"/>
        </w:numPr>
        <w:jc w:val="both"/>
      </w:pPr>
      <w:r>
        <w:t xml:space="preserve">Poziva se Mario </w:t>
      </w:r>
      <w:proofErr w:type="spellStart"/>
      <w:r>
        <w:t>Đakić</w:t>
      </w:r>
      <w:proofErr w:type="spellEnd"/>
      <w:r>
        <w:t xml:space="preserve"> putem punomoćnika izvijestiti ovaj sud pismeno hoće li pristupiti na ročište zakazano za dan 6.7.2016. u 14,00 sati u roku od 10 dana u kojem slučaju će sud odustati od mjere dovođenja istog putem MUP-a.</w:t>
      </w:r>
    </w:p>
    <w:p w:rsidRDefault="00F26D2B" w:rsidP="00F26D2B" w:rsidR="00F26D2B">
      <w:pPr>
        <w:pStyle w:val="Odlomakpopisa"/>
      </w:pPr>
    </w:p>
    <w:p w:rsidRDefault="00F26D2B" w:rsidP="00556FB5" w:rsidR="00F26D2B">
      <w:pPr>
        <w:pStyle w:val="Odlomakpopisa"/>
        <w:numPr>
          <w:ilvl w:val="0"/>
          <w:numId w:val="2"/>
        </w:numPr>
        <w:jc w:val="both"/>
      </w:pPr>
      <w:r>
        <w:t>Poziva se stečajni upravitelj dostaviti sudu na zakazano ročište svu dokumentaciju koju je zaprimio od ranije zakonskog zastupnika, radi uvida i utvrđivanja relevantnih činjenica.</w:t>
      </w:r>
    </w:p>
    <w:p w:rsidRDefault="00556FB5" w:rsidP="00556FB5" w:rsidR="00556FB5">
      <w:pPr>
        <w:pStyle w:val="Odlomakpopisa"/>
        <w:ind w:left="1428"/>
        <w:jc w:val="both"/>
      </w:pPr>
    </w:p>
    <w:p w:rsidRDefault="00FE1E76" w:rsidP="00992275" w:rsidR="00FE1E76">
      <w:pPr>
        <w:ind w:firstLine="708" w:left="3540"/>
        <w:jc w:val="both"/>
      </w:pPr>
      <w:r>
        <w:t>Obrazloženje</w:t>
      </w:r>
    </w:p>
    <w:p w:rsidRDefault="00FE1E76" w:rsidP="00FE1E76" w:rsidR="00FE1E76">
      <w:pPr>
        <w:jc w:val="both"/>
      </w:pPr>
    </w:p>
    <w:p w:rsidRDefault="00FE1E76" w:rsidP="00EF5A7C" w:rsidR="00FE1E76">
      <w:pPr>
        <w:ind w:firstLine="708"/>
        <w:jc w:val="both"/>
      </w:pPr>
      <w:r>
        <w:t xml:space="preserve">U ovoj pravnoj stvari otvoren je stečaj dana 22.2.2016. godine u 14,25 sati te je stečajnim upraviteljem imenovan Boris </w:t>
      </w:r>
      <w:proofErr w:type="spellStart"/>
      <w:r>
        <w:t>Ljubavnović</w:t>
      </w:r>
      <w:proofErr w:type="spellEnd"/>
      <w:r>
        <w:t xml:space="preserve"> iz Osijeka, Šetalište Kardinala F. </w:t>
      </w:r>
      <w:proofErr w:type="spellStart"/>
      <w:r>
        <w:t>Šepera</w:t>
      </w:r>
      <w:proofErr w:type="spellEnd"/>
      <w:r>
        <w:t xml:space="preserve"> BC.</w:t>
      </w:r>
    </w:p>
    <w:p w:rsidRDefault="00556FB5" w:rsidP="00EF5A7C" w:rsidR="00556FB5">
      <w:pPr>
        <w:ind w:firstLine="708"/>
        <w:jc w:val="both"/>
      </w:pPr>
    </w:p>
    <w:p w:rsidRDefault="00FE1E76" w:rsidP="00EF5A7C" w:rsidR="00FE1E76">
      <w:pPr>
        <w:ind w:firstLine="708"/>
        <w:jc w:val="both"/>
      </w:pPr>
      <w:r>
        <w:t xml:space="preserve">Isto rješenje je objavljeno na </w:t>
      </w:r>
      <w:proofErr w:type="spellStart"/>
      <w:r>
        <w:t>eOglasnoj</w:t>
      </w:r>
      <w:proofErr w:type="spellEnd"/>
      <w:r>
        <w:t xml:space="preserve"> ploči dana 22.2.2016., te se temeljem zakona smatra da je isto i dostavljeno svim zainteresiranim osobama putem </w:t>
      </w:r>
      <w:proofErr w:type="spellStart"/>
      <w:r>
        <w:t>eOglasne</w:t>
      </w:r>
      <w:proofErr w:type="spellEnd"/>
      <w:r>
        <w:t xml:space="preserve"> ploče.</w:t>
      </w:r>
    </w:p>
    <w:p w:rsidRDefault="00FE1E76" w:rsidP="00FE1E76" w:rsidR="00FE1E76">
      <w:pPr>
        <w:jc w:val="both"/>
      </w:pPr>
      <w:r>
        <w:t xml:space="preserve">Sud je pokušao dostavio bivšem zastupniku po zakonu dužnika, neovisno o objavi na oglasnoj ploči i poštom rješenje o otvaranju stečajnog postupka, što međutim nije uspjelo jer je pošta konstatirala da nije uspjela izvršiti dostavu. </w:t>
      </w:r>
    </w:p>
    <w:p w:rsidRDefault="00556FB5" w:rsidP="00FE1E76" w:rsidR="00556FB5">
      <w:pPr>
        <w:jc w:val="both"/>
      </w:pPr>
    </w:p>
    <w:p w:rsidRDefault="00FE1E76" w:rsidP="00EF5A7C" w:rsidR="00FE1E76">
      <w:pPr>
        <w:ind w:firstLine="708"/>
        <w:jc w:val="both"/>
      </w:pPr>
      <w:r>
        <w:t xml:space="preserve">Podneskom od 3.5.2016. stečajni upravitelj dužnika je obavijestio sud da je bivši </w:t>
      </w:r>
      <w:proofErr w:type="spellStart"/>
      <w:r>
        <w:t>z.z</w:t>
      </w:r>
      <w:proofErr w:type="spellEnd"/>
      <w:r>
        <w:t xml:space="preserve">. dužnika Mario </w:t>
      </w:r>
      <w:proofErr w:type="spellStart"/>
      <w:r w:rsidR="00EF5A7C">
        <w:t>Đ</w:t>
      </w:r>
      <w:r>
        <w:t>akić</w:t>
      </w:r>
      <w:proofErr w:type="spellEnd"/>
      <w:r>
        <w:t xml:space="preserve"> odbio izvršiti svoju obvezu primopredaje dokumentacije i uvođenja u posjed stečajnog upravitelja na imovini stečajnog dužnika iz kojeg razloga je zatražio odgodu ispitnog izvještajnog ročišta i predložio da se bivši </w:t>
      </w:r>
      <w:proofErr w:type="spellStart"/>
      <w:r>
        <w:t>z.z</w:t>
      </w:r>
      <w:proofErr w:type="spellEnd"/>
      <w:r>
        <w:t xml:space="preserve">. dužnika pozove na ispunjenje svojih zakonskih obveza. </w:t>
      </w:r>
    </w:p>
    <w:p w:rsidRDefault="00556FB5" w:rsidP="00EF5A7C" w:rsidR="00556FB5">
      <w:pPr>
        <w:ind w:firstLine="708"/>
        <w:jc w:val="both"/>
      </w:pPr>
    </w:p>
    <w:p w:rsidRDefault="00F26D2B" w:rsidP="00F26D2B" w:rsidR="00F26D2B">
      <w:pPr>
        <w:ind w:firstLine="708" w:left="6372"/>
        <w:jc w:val="both"/>
      </w:pPr>
    </w:p>
    <w:p w:rsidRDefault="00F26D2B" w:rsidP="00F26D2B" w:rsidR="00F26D2B">
      <w:pPr>
        <w:ind w:firstLine="708" w:left="6372"/>
        <w:jc w:val="both"/>
      </w:pPr>
    </w:p>
    <w:p w:rsidRDefault="00F26D2B" w:rsidP="00F26D2B" w:rsidR="00F26D2B">
      <w:pPr>
        <w:ind w:firstLine="708" w:left="6372"/>
        <w:jc w:val="both"/>
      </w:pPr>
      <w:r>
        <w:lastRenderedPageBreak/>
        <w:t>3/St-920/2015-22</w:t>
      </w:r>
    </w:p>
    <w:p w:rsidRDefault="00F26D2B" w:rsidP="00F26D2B" w:rsidR="00F26D2B">
      <w:pPr>
        <w:ind w:firstLine="708" w:left="6372"/>
        <w:jc w:val="both"/>
      </w:pPr>
    </w:p>
    <w:p w:rsidRDefault="00FE1E76" w:rsidP="00EF5A7C" w:rsidR="00FE1E76">
      <w:pPr>
        <w:ind w:firstLine="708"/>
        <w:jc w:val="both"/>
      </w:pPr>
      <w:r>
        <w:t>Sukladno navedenom, odgođeno je ispitno i izvještajno ročište, a određeno je ročište radi saslušanja zastupnika po zakonu dužnika sukladno čl. 180. i u svezi s čl. 178. Stečajnog zakona (NN 71/2015).</w:t>
      </w:r>
    </w:p>
    <w:p w:rsidRDefault="00556FB5" w:rsidP="00EF5A7C" w:rsidR="00556FB5">
      <w:pPr>
        <w:ind w:firstLine="708"/>
        <w:jc w:val="both"/>
      </w:pPr>
    </w:p>
    <w:p w:rsidRDefault="00FE1E76" w:rsidP="00EF5A7C" w:rsidR="00992275">
      <w:pPr>
        <w:ind w:firstLine="708"/>
        <w:jc w:val="both"/>
      </w:pPr>
      <w:r>
        <w:t>O zakazivanju ispitnog i izvještajnog ročišta za rujan 2016. odlučeno je s obzirom na potrebu stečajnog upravitelja da nakon što primi dokumentaciju od ranijeg zakonskog zastupnika ima dovoljno vremena da istu ispita te sačini potrebno izvješće i ispitivanje tražbina, te da slijedi razdoblje godišnjih odmora.</w:t>
      </w:r>
    </w:p>
    <w:p w:rsidRDefault="00F26D2B" w:rsidP="00F26D2B" w:rsidR="00F26D2B">
      <w:pPr>
        <w:jc w:val="both"/>
      </w:pPr>
    </w:p>
    <w:p w:rsidRDefault="00EF5A7C" w:rsidP="00F26D2B" w:rsidR="00EF5A7C">
      <w:pPr>
        <w:ind w:firstLine="708"/>
        <w:jc w:val="both"/>
      </w:pPr>
      <w:r>
        <w:t xml:space="preserve">Podneskom od 24.5.2016. Mario </w:t>
      </w:r>
      <w:proofErr w:type="spellStart"/>
      <w:r>
        <w:t>Đakić</w:t>
      </w:r>
      <w:proofErr w:type="spellEnd"/>
      <w:r>
        <w:t xml:space="preserve">, raniji upravitelj dužnika navodi da nije istinit navod stečajnog upravitelja o tome da nije izvršio svoju obvezu primopredaje dokumentacije stečajnom upravitelju te obvezu uvođenja u posjed na imovini stečajnog dužnika jer tvrdi je dokumentaciju dostavio istom stečajnom upravitelju i da je isti nasilno od Marija </w:t>
      </w:r>
      <w:proofErr w:type="spellStart"/>
      <w:r>
        <w:t>Đakića</w:t>
      </w:r>
      <w:proofErr w:type="spellEnd"/>
      <w:r>
        <w:t xml:space="preserve"> izuzeo tu dokumentaciju te smatra da postoje elementi kaznenog djela. </w:t>
      </w:r>
    </w:p>
    <w:p w:rsidRDefault="00556FB5" w:rsidP="00556FB5" w:rsidR="00556FB5">
      <w:pPr>
        <w:jc w:val="both"/>
      </w:pPr>
    </w:p>
    <w:p w:rsidRDefault="00EF5A7C" w:rsidP="00F26D2B" w:rsidR="00EF5A7C">
      <w:pPr>
        <w:ind w:firstLine="708"/>
        <w:jc w:val="both"/>
      </w:pPr>
      <w:r>
        <w:t xml:space="preserve">U podnesku od 3.6.2016. stečajni upravitelj Boris Ljubanović negira navode Marija </w:t>
      </w:r>
      <w:proofErr w:type="spellStart"/>
      <w:r>
        <w:t>Đakića</w:t>
      </w:r>
      <w:proofErr w:type="spellEnd"/>
      <w:r>
        <w:t xml:space="preserve"> </w:t>
      </w:r>
      <w:r w:rsidR="00556FB5">
        <w:t xml:space="preserve">iz kojeg razloga je zakazano ročište za dan 10.6.2016. na koje uredno pozvani Mario </w:t>
      </w:r>
      <w:proofErr w:type="spellStart"/>
      <w:r w:rsidR="00556FB5">
        <w:t>Đakić</w:t>
      </w:r>
      <w:proofErr w:type="spellEnd"/>
      <w:r w:rsidR="00556FB5">
        <w:t xml:space="preserve"> nije pristupio, iako je upozoren na svoju dužnost obavještavanja i suradnje sa sudom sukladno Stečajnom zakonu te je upozoren na mogućnost da se odredi mjera dovođenja putem MUP-a i novčana kazna. </w:t>
      </w:r>
    </w:p>
    <w:p w:rsidRDefault="00556FB5" w:rsidP="00EF5A7C" w:rsidR="00556FB5">
      <w:pPr>
        <w:ind w:firstLine="708"/>
        <w:jc w:val="both"/>
      </w:pPr>
    </w:p>
    <w:p w:rsidRDefault="00556FB5" w:rsidP="00556FB5" w:rsidR="00556FB5">
      <w:pPr>
        <w:ind w:firstLine="708"/>
        <w:jc w:val="both"/>
      </w:pPr>
      <w:r>
        <w:t xml:space="preserve">Kako iz spisa proizlazi da Mario </w:t>
      </w:r>
      <w:proofErr w:type="spellStart"/>
      <w:r>
        <w:t>Đakić</w:t>
      </w:r>
      <w:proofErr w:type="spellEnd"/>
      <w:r>
        <w:t xml:space="preserve"> nije pristupio na sud radi pribavljanja odgovarajućih obavijesti, a bio je uredno pozvan, sukladno čl. 178. st. određena je mjera dovođenja putem MUP-a na novo zakazano ročište te sukladno čl. 178.st.2. </w:t>
      </w:r>
      <w:r w:rsidR="00F26D2B">
        <w:t xml:space="preserve">Stečajnog zakona </w:t>
      </w:r>
      <w:r>
        <w:t xml:space="preserve">određena je </w:t>
      </w:r>
      <w:r w:rsidR="00F26D2B">
        <w:t xml:space="preserve">novčana kazna. Ista je određena zbog nepristupanja na zakazano ročište 10.lipnja 2016., a je li potrebno odrediti kaznu u većem iznosu utvrditi će se nakon saslušanja istog i stečajnog upravitelja te nakon što se sudu predoči sva dokumentacija koju je od istog zaprimio stečajni upravitelj, odnosno dokumentacija koja još nije </w:t>
      </w:r>
      <w:proofErr w:type="spellStart"/>
      <w:r w:rsidR="00F26D2B">
        <w:t>zprimljena</w:t>
      </w:r>
      <w:proofErr w:type="spellEnd"/>
      <w:r w:rsidR="00F26D2B">
        <w:t>.</w:t>
      </w:r>
    </w:p>
    <w:p w:rsidRDefault="00FE1E76" w:rsidP="00FE1E76" w:rsidR="00FE1E76">
      <w:pPr>
        <w:jc w:val="both"/>
      </w:pPr>
    </w:p>
    <w:p w:rsidRDefault="00FE1E76" w:rsidP="00EF5A7C" w:rsidR="00FE1E76">
      <w:pPr>
        <w:ind w:firstLine="708"/>
        <w:jc w:val="both"/>
      </w:pPr>
      <w:r>
        <w:t xml:space="preserve">U Slavonskom Brodu </w:t>
      </w:r>
      <w:r w:rsidR="00EF5A7C">
        <w:t>10. lipnja</w:t>
      </w:r>
      <w:r>
        <w:t xml:space="preserve"> 2016.</w:t>
      </w:r>
    </w:p>
    <w:p w:rsidRDefault="00EF5A7C" w:rsidP="00EF5A7C" w:rsidR="00EF5A7C">
      <w:pPr>
        <w:ind w:firstLine="708"/>
        <w:jc w:val="both"/>
      </w:pPr>
    </w:p>
    <w:p w:rsidRDefault="00EF5A7C" w:rsidP="00EF5A7C" w:rsidR="00FE1E76">
      <w:pPr>
        <w:ind w:left="5664"/>
        <w:jc w:val="both"/>
      </w:pPr>
      <w:r>
        <w:t xml:space="preserve">  </w:t>
      </w:r>
      <w:r w:rsidR="00FE1E76">
        <w:t>Stečajna sutkinja:</w:t>
      </w:r>
    </w:p>
    <w:p w:rsidRDefault="00FE1E76" w:rsidP="00EF5A7C" w:rsidR="00FE1E76">
      <w:pPr>
        <w:ind w:left="5664"/>
        <w:jc w:val="both"/>
      </w:pPr>
      <w:r>
        <w:t>Daniela Martini Maoduš</w:t>
      </w:r>
    </w:p>
    <w:p w:rsidRDefault="00FE1E76" w:rsidP="00FE1E76" w:rsidR="00FE1E76">
      <w:pPr>
        <w:jc w:val="both"/>
      </w:pPr>
    </w:p>
    <w:p w:rsidRDefault="00556FB5" w:rsidP="00FE1E76" w:rsidR="00556FB5">
      <w:pPr>
        <w:jc w:val="both"/>
      </w:pPr>
    </w:p>
    <w:p w:rsidRDefault="00556FB5" w:rsidP="00FE1E76" w:rsidR="00556FB5">
      <w:pPr>
        <w:jc w:val="both"/>
      </w:pPr>
    </w:p>
    <w:p w:rsidRDefault="00556FB5" w:rsidP="00FE1E76" w:rsidR="00556FB5">
      <w:pPr>
        <w:jc w:val="both"/>
      </w:pPr>
    </w:p>
    <w:p w:rsidRDefault="00556FB5" w:rsidP="00FE1E76" w:rsidR="00556FB5">
      <w:pPr>
        <w:jc w:val="both"/>
      </w:pPr>
    </w:p>
    <w:p w:rsidRDefault="00556FB5" w:rsidP="00FE1E76" w:rsidR="00556FB5">
      <w:pPr>
        <w:jc w:val="both"/>
      </w:pPr>
    </w:p>
    <w:p w:rsidRDefault="00FE1E76" w:rsidP="00FE1E76" w:rsidR="00FE1E76">
      <w:pPr>
        <w:jc w:val="both"/>
      </w:pPr>
      <w:r>
        <w:t xml:space="preserve">Dostaviti: </w:t>
      </w:r>
    </w:p>
    <w:p w:rsidRDefault="00FE1E76" w:rsidP="00FE1E76" w:rsidR="00FE1E76">
      <w:pPr>
        <w:jc w:val="both"/>
      </w:pPr>
      <w:r>
        <w:t xml:space="preserve">-Objaviti na </w:t>
      </w:r>
      <w:proofErr w:type="spellStart"/>
      <w:r>
        <w:t>eOglasnoj</w:t>
      </w:r>
      <w:proofErr w:type="spellEnd"/>
      <w:r>
        <w:t xml:space="preserve"> ploči</w:t>
      </w:r>
    </w:p>
    <w:p w:rsidRDefault="00FE1E76" w:rsidP="00FE1E76" w:rsidR="00556FB5">
      <w:pPr>
        <w:jc w:val="both"/>
      </w:pPr>
      <w:r>
        <w:t>-Dostav</w:t>
      </w:r>
      <w:r w:rsidR="00556FB5">
        <w:t xml:space="preserve">iti </w:t>
      </w:r>
      <w:proofErr w:type="spellStart"/>
      <w:r w:rsidR="00556FB5">
        <w:t>steč.upravitelju</w:t>
      </w:r>
      <w:proofErr w:type="spellEnd"/>
      <w:r w:rsidR="00556FB5">
        <w:t xml:space="preserve"> i Mariju </w:t>
      </w:r>
      <w:proofErr w:type="spellStart"/>
      <w:r w:rsidR="00556FB5">
        <w:t>Đakiću</w:t>
      </w:r>
      <w:proofErr w:type="spellEnd"/>
      <w:r w:rsidR="00556FB5">
        <w:t xml:space="preserve"> putem punomoćnice</w:t>
      </w:r>
    </w:p>
    <w:p w:rsidRDefault="00556FB5" w:rsidP="00FE1E76" w:rsidR="00556FB5" w:rsidRPr="007E5C2A">
      <w:pPr>
        <w:jc w:val="both"/>
      </w:pPr>
      <w:r>
        <w:t xml:space="preserve">-MUP-u po isteku roka od 15 dana, ako se ne zaprimi obavijest </w:t>
      </w:r>
      <w:proofErr w:type="spellStart"/>
      <w:r>
        <w:t>pun.Marija</w:t>
      </w:r>
      <w:proofErr w:type="spellEnd"/>
      <w:r>
        <w:t xml:space="preserve"> </w:t>
      </w:r>
      <w:proofErr w:type="spellStart"/>
      <w:r>
        <w:t>Đakića</w:t>
      </w:r>
      <w:proofErr w:type="spellEnd"/>
      <w:r>
        <w:t xml:space="preserve"> da će isti pristupiti na sud</w:t>
      </w:r>
    </w:p>
    <w:sectPr w:rsidR="00556FB5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A2588"/>
    <w:multiLevelType w:val="hybridMultilevel"/>
    <w:tmpl w:val="297CDAF8"/>
    <w:lvl w:tplc="D96CA060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5252E"/>
    <w:rsid w:val="002A579D"/>
    <w:rsid w:val="0030221E"/>
    <w:rsid w:val="00323158"/>
    <w:rsid w:val="003560A3"/>
    <w:rsid w:val="00556FB5"/>
    <w:rsid w:val="005718D0"/>
    <w:rsid w:val="0059180E"/>
    <w:rsid w:val="00636136"/>
    <w:rsid w:val="0066689D"/>
    <w:rsid w:val="006B79EF"/>
    <w:rsid w:val="007E5C2A"/>
    <w:rsid w:val="008E0E44"/>
    <w:rsid w:val="009130E7"/>
    <w:rsid w:val="00992275"/>
    <w:rsid w:val="009E592A"/>
    <w:rsid w:val="00AB1642"/>
    <w:rsid w:val="00AF1515"/>
    <w:rsid w:val="00B364DC"/>
    <w:rsid w:val="00BD5A14"/>
    <w:rsid w:val="00CA1A72"/>
    <w:rsid w:val="00D22392"/>
    <w:rsid w:val="00D46DBC"/>
    <w:rsid w:val="00E0670A"/>
    <w:rsid w:val="00E3731A"/>
    <w:rsid w:val="00EF5A7C"/>
    <w:rsid w:val="00F26D2B"/>
    <w:rsid w:val="00F96333"/>
    <w:rsid w:val="00FE1E76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1E7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7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1E7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7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24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1028</properties:Words>
  <properties:Characters>5733</properties:Characters>
  <properties:Lines>143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2016-06-14T06:36:00Z</dcterms:created>
  <dc:creator>mjankovic3</dc:creator>
  <cp:lastModifiedBy>wsadmin</cp:lastModifiedBy>
  <cp:lastPrinted>2016-05-11T12:09:00Z</cp:lastPrinted>
  <dcterms:modified xmlns:xsi="http://www.w3.org/2001/XMLSchema-instance" xsi:type="dcterms:W3CDTF">2016-06-14T06:39:00Z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