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cc94" w14:paraId="adccc94" w:rsidRDefault="0041130B" w:rsidP="0041130B" w:rsidR="0041130B" w:rsidRPr="006D03E3">
      <w:pPr>
        <w:jc w:val="center"/>
        <w15:collapsed w:val="false"/>
        <w:rPr>
          <w:rFonts w:cs="Times New Roman" w:hAnsi="Arial Narrow" w:ascii="Arial Narrow"/>
          <w:b/>
          <w:sz w:val="24"/>
          <w:szCs w:val="24"/>
        </w:rPr>
      </w:pPr>
      <w:bookmarkStart w:name="_GoBack" w:id="0"/>
      <w:bookmarkEnd w:id="0"/>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41130B" w:rsidP="0041130B" w:rsidR="0041130B" w:rsidRPr="006D03E3">
      <w:pPr>
        <w:jc w:val="center"/>
        <w:rPr>
          <w:rFonts w:cs="Times New Roman" w:hAnsi="Arial Narrow" w:ascii="Arial Narrow"/>
          <w:b/>
          <w:sz w:val="24"/>
          <w:szCs w:val="24"/>
        </w:rPr>
      </w:pPr>
    </w:p>
    <w:p w:rsidRDefault="002A3F81" w:rsidP="0041130B" w:rsidR="0041130B" w:rsidRPr="006D03E3">
      <w:pPr>
        <w:jc w:val="center"/>
        <w:rPr>
          <w:rFonts w:cs="Times New Roman" w:hAnsi="Arial Narrow" w:ascii="Arial Narrow"/>
          <w:b/>
          <w:sz w:val="24"/>
          <w:szCs w:val="24"/>
        </w:rPr>
      </w:pPr>
      <w:r>
        <w:rPr>
          <w:rFonts w:cs="Times New Roman" w:hAnsi="Arial Narrow" w:ascii="Arial Narrow"/>
          <w:b/>
          <w:sz w:val="24"/>
          <w:szCs w:val="24"/>
        </w:rPr>
        <w:t>PRIJEDLOG</w:t>
      </w:r>
      <w:r w:rsidR="0041130B" w:rsidRPr="006D03E3">
        <w:rPr>
          <w:rFonts w:cs="Times New Roman" w:hAnsi="Arial Narrow" w:ascii="Arial Narrow"/>
          <w:b/>
          <w:sz w:val="24"/>
          <w:szCs w:val="24"/>
        </w:rPr>
        <w:t xml:space="preserve"> PREDSTEČAJNE NAGODBE</w:t>
      </w:r>
    </w:p>
    <w:p w:rsidRDefault="002A3F81" w:rsidP="000515EA" w:rsidR="007F7D19" w:rsidRPr="006D03E3">
      <w:pPr>
        <w:jc w:val="center"/>
        <w:rPr>
          <w:rFonts w:cs="Times New Roman" w:hAnsi="Arial Narrow" w:ascii="Arial Narrow"/>
          <w:b/>
          <w:sz w:val="24"/>
          <w:szCs w:val="24"/>
        </w:rPr>
      </w:pPr>
      <w:r>
        <w:rPr>
          <w:rFonts w:cs="Times New Roman" w:hAnsi="Arial Narrow" w:ascii="Arial Narrow"/>
          <w:b/>
          <w:sz w:val="24"/>
          <w:szCs w:val="24"/>
        </w:rPr>
        <w:t>d</w:t>
      </w:r>
      <w:r w:rsidR="007F7D19" w:rsidRPr="006D03E3">
        <w:rPr>
          <w:rFonts w:cs="Times New Roman" w:hAnsi="Arial Narrow" w:ascii="Arial Narrow"/>
          <w:b/>
          <w:sz w:val="24"/>
          <w:szCs w:val="24"/>
        </w:rPr>
        <w:t xml:space="preserve">užnika </w:t>
      </w:r>
      <w:r w:rsidR="000515EA" w:rsidRPr="006D03E3">
        <w:rPr>
          <w:rFonts w:cs="Times New Roman" w:hAnsi="Arial Narrow" w:ascii="Arial Narrow"/>
          <w:b/>
          <w:sz w:val="24"/>
          <w:szCs w:val="24"/>
        </w:rPr>
        <w:t>GAL ZAGREB d.o.o.</w:t>
      </w:r>
    </w:p>
    <w:p w:rsidRDefault="007F7D19" w:rsidP="0041130B" w:rsidR="007F7D19"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C41AB5" w:rsidP="0041130B" w:rsidR="00C41AB5" w:rsidRPr="006D03E3">
      <w:pPr>
        <w:jc w:val="center"/>
        <w:rPr>
          <w:rFonts w:cs="Times New Roman" w:hAnsi="Arial Narrow" w:ascii="Arial Narrow"/>
          <w:sz w:val="24"/>
          <w:szCs w:val="24"/>
        </w:rPr>
      </w:pPr>
    </w:p>
    <w:p w:rsidRDefault="00C41AB5" w:rsidP="0041130B" w:rsidR="00C41AB5" w:rsidRPr="006D03E3">
      <w:pPr>
        <w:jc w:val="center"/>
        <w:rPr>
          <w:rFonts w:cs="Times New Roman" w:hAnsi="Arial Narrow" w:ascii="Arial Narrow"/>
          <w:sz w:val="24"/>
          <w:szCs w:val="24"/>
        </w:rPr>
      </w:pPr>
    </w:p>
    <w:p w:rsidRDefault="00C41AB5" w:rsidP="0041130B" w:rsidR="00C41AB5" w:rsidRPr="006D03E3">
      <w:pPr>
        <w:jc w:val="center"/>
        <w:rPr>
          <w:rFonts w:cs="Times New Roman" w:hAnsi="Arial Narrow" w:ascii="Arial Narrow"/>
          <w:sz w:val="24"/>
          <w:szCs w:val="24"/>
        </w:rPr>
      </w:pPr>
    </w:p>
    <w:p w:rsidRDefault="00C41AB5" w:rsidP="0041130B" w:rsidR="00C41AB5">
      <w:pPr>
        <w:jc w:val="center"/>
        <w:rPr>
          <w:rFonts w:cs="Times New Roman" w:hAnsi="Arial Narrow" w:ascii="Arial Narrow"/>
          <w:sz w:val="24"/>
          <w:szCs w:val="24"/>
        </w:rPr>
      </w:pPr>
    </w:p>
    <w:p w:rsidRDefault="00540603" w:rsidP="0041130B" w:rsidR="00540603">
      <w:pPr>
        <w:jc w:val="center"/>
        <w:rPr>
          <w:rFonts w:cs="Times New Roman" w:hAnsi="Arial Narrow" w:ascii="Arial Narrow"/>
          <w:sz w:val="24"/>
          <w:szCs w:val="24"/>
        </w:rPr>
      </w:pPr>
    </w:p>
    <w:p w:rsidRDefault="00540603" w:rsidP="0041130B" w:rsidR="00540603">
      <w:pPr>
        <w:jc w:val="center"/>
        <w:rPr>
          <w:rFonts w:cs="Times New Roman" w:hAnsi="Arial Narrow" w:ascii="Arial Narrow"/>
          <w:sz w:val="24"/>
          <w:szCs w:val="24"/>
        </w:rPr>
      </w:pPr>
    </w:p>
    <w:p w:rsidRDefault="00540603" w:rsidP="0041130B" w:rsidR="00540603" w:rsidRPr="006D03E3">
      <w:pPr>
        <w:jc w:val="center"/>
        <w:rPr>
          <w:rFonts w:cs="Times New Roman" w:hAnsi="Arial Narrow" w:ascii="Arial Narrow"/>
          <w:sz w:val="24"/>
          <w:szCs w:val="24"/>
        </w:rPr>
      </w:pPr>
    </w:p>
    <w:p w:rsidRDefault="0041130B" w:rsidP="0041130B" w:rsidR="0041130B" w:rsidRPr="006D03E3">
      <w:pPr>
        <w:jc w:val="center"/>
        <w:rPr>
          <w:rFonts w:cs="Times New Roman" w:hAnsi="Arial Narrow" w:ascii="Arial Narrow"/>
          <w:sz w:val="24"/>
          <w:szCs w:val="24"/>
        </w:rPr>
      </w:pPr>
    </w:p>
    <w:p w:rsidRDefault="00C41AB5" w:rsidP="007F7D19" w:rsidR="0041130B" w:rsidRPr="006D03E3">
      <w:pPr>
        <w:rPr>
          <w:rFonts w:cs="Times New Roman" w:hAnsi="Arial Narrow" w:ascii="Arial Narrow"/>
          <w:b/>
          <w:sz w:val="24"/>
          <w:szCs w:val="24"/>
        </w:rPr>
      </w:pPr>
      <w:r w:rsidRPr="00540603">
        <w:rPr>
          <w:rFonts w:cs="Times New Roman" w:hAnsi="Arial Narrow" w:ascii="Arial Narrow"/>
          <w:b/>
          <w:sz w:val="24"/>
          <w:szCs w:val="24"/>
        </w:rPr>
        <w:t xml:space="preserve">Zagreb, </w:t>
      </w:r>
      <w:r w:rsidR="00201A9C" w:rsidRPr="00540603">
        <w:rPr>
          <w:rFonts w:cs="Times New Roman" w:hAnsi="Arial Narrow" w:ascii="Arial Narrow"/>
          <w:b/>
          <w:sz w:val="24"/>
          <w:szCs w:val="24"/>
        </w:rPr>
        <w:t>ožujak</w:t>
      </w:r>
      <w:r w:rsidR="00E75E0A" w:rsidRPr="00540603">
        <w:rPr>
          <w:rFonts w:cs="Times New Roman" w:hAnsi="Arial Narrow" w:ascii="Arial Narrow"/>
          <w:b/>
          <w:sz w:val="24"/>
          <w:szCs w:val="24"/>
        </w:rPr>
        <w:t xml:space="preserve"> 201</w:t>
      </w:r>
      <w:r w:rsidR="00201A9C" w:rsidRPr="00540603">
        <w:rPr>
          <w:rFonts w:cs="Times New Roman" w:hAnsi="Arial Narrow" w:ascii="Arial Narrow"/>
          <w:b/>
          <w:sz w:val="24"/>
          <w:szCs w:val="24"/>
        </w:rPr>
        <w:t>8</w:t>
      </w:r>
      <w:r w:rsidRPr="00540603">
        <w:rPr>
          <w:rFonts w:cs="Times New Roman" w:hAnsi="Arial Narrow" w:ascii="Arial Narrow"/>
          <w:b/>
          <w:sz w:val="24"/>
          <w:szCs w:val="24"/>
        </w:rPr>
        <w:t>.</w:t>
      </w:r>
    </w:p>
    <w:p w:rsidRDefault="005435B2" w:rsidR="005435B2">
      <w:pPr>
        <w:rPr>
          <w:rFonts w:cs="Times New Roman" w:hAnsi="Arial Narrow" w:ascii="Arial Narrow"/>
          <w:i/>
          <w:sz w:val="24"/>
          <w:szCs w:val="24"/>
        </w:rPr>
      </w:pPr>
      <w:r>
        <w:rPr>
          <w:rFonts w:cs="Times New Roman" w:hAnsi="Arial Narrow" w:ascii="Arial Narrow"/>
          <w:i/>
          <w:sz w:val="24"/>
          <w:szCs w:val="24"/>
        </w:rPr>
        <w:br w:type="page"/>
      </w:r>
    </w:p>
    <w:p w:rsidRDefault="0041130B" w:rsidP="0041130B" w:rsidR="0041130B" w:rsidRPr="00061F22">
      <w:pPr>
        <w:jc w:val="center"/>
        <w:rPr>
          <w:rFonts w:cs="Times New Roman" w:hAnsi="Arial Narrow" w:ascii="Arial Narrow"/>
          <w:i/>
          <w:sz w:val="24"/>
          <w:szCs w:val="24"/>
        </w:rPr>
      </w:pPr>
    </w:p>
    <w:p w:rsidRDefault="0041130B" w:rsidP="00DD4605" w:rsidR="00E85584" w:rsidRPr="00F2413F">
      <w:pPr>
        <w:jc w:val="both"/>
        <w:rPr>
          <w:rFonts w:cs="Times New Roman" w:hAnsi="Arial Narrow" w:ascii="Arial Narrow"/>
        </w:rPr>
      </w:pPr>
      <w:r w:rsidRPr="00F2413F">
        <w:rPr>
          <w:rFonts w:cs="Times New Roman" w:hAnsi="Arial Narrow" w:ascii="Arial Narrow"/>
        </w:rPr>
        <w:t xml:space="preserve">Temeljem </w:t>
      </w:r>
      <w:r w:rsidR="00136B62">
        <w:rPr>
          <w:rFonts w:cs="Times New Roman" w:hAnsi="Arial Narrow" w:ascii="Arial Narrow"/>
        </w:rPr>
        <w:t>č</w:t>
      </w:r>
      <w:r w:rsidRPr="00F2413F">
        <w:rPr>
          <w:rFonts w:cs="Times New Roman" w:hAnsi="Arial Narrow" w:ascii="Arial Narrow"/>
        </w:rPr>
        <w:t>lanka 46.a. Zakona o financijskom poslovanju i predstečajnoj nagodbi (Narodne n</w:t>
      </w:r>
      <w:r w:rsidR="006D1E3F" w:rsidRPr="00F2413F">
        <w:rPr>
          <w:rFonts w:cs="Times New Roman" w:hAnsi="Arial Narrow" w:ascii="Arial Narrow"/>
        </w:rPr>
        <w:t>o</w:t>
      </w:r>
      <w:r w:rsidRPr="00F2413F">
        <w:rPr>
          <w:rFonts w:cs="Times New Roman" w:hAnsi="Arial Narrow" w:ascii="Arial Narrow"/>
        </w:rPr>
        <w:t>vine 108</w:t>
      </w:r>
      <w:r w:rsidR="007F7D19" w:rsidRPr="00F2413F">
        <w:rPr>
          <w:rFonts w:cs="Times New Roman" w:hAnsi="Arial Narrow" w:ascii="Arial Narrow"/>
        </w:rPr>
        <w:t>/</w:t>
      </w:r>
      <w:r w:rsidRPr="00F2413F">
        <w:rPr>
          <w:rFonts w:cs="Times New Roman" w:hAnsi="Arial Narrow" w:ascii="Arial Narrow"/>
        </w:rPr>
        <w:t>12; 144/12; 81/13; 112/13</w:t>
      </w:r>
      <w:r w:rsidR="00DD4605">
        <w:rPr>
          <w:rFonts w:cs="Times New Roman" w:hAnsi="Arial Narrow" w:ascii="Arial Narrow"/>
        </w:rPr>
        <w:t>; u daljnjem tekstu: „ZFPPN“</w:t>
      </w:r>
      <w:r w:rsidRPr="00F2413F">
        <w:rPr>
          <w:rFonts w:cs="Times New Roman" w:hAnsi="Arial Narrow" w:ascii="Arial Narrow"/>
        </w:rPr>
        <w:t xml:space="preserve">), </w:t>
      </w:r>
      <w:r w:rsidR="00E85584" w:rsidRPr="00F2413F">
        <w:rPr>
          <w:rFonts w:cs="Times New Roman" w:hAnsi="Arial Narrow" w:ascii="Arial Narrow"/>
        </w:rPr>
        <w:t xml:space="preserve">sklapa se predstečajna nagodba između </w:t>
      </w:r>
    </w:p>
    <w:p w:rsidRDefault="00C41AB5" w:rsidP="00DD4605" w:rsidR="003552B2" w:rsidRPr="00F2413F">
      <w:pPr>
        <w:jc w:val="both"/>
        <w:rPr>
          <w:rFonts w:cs="Times New Roman" w:hAnsi="Arial Narrow" w:ascii="Arial Narrow"/>
        </w:rPr>
      </w:pPr>
      <w:r w:rsidRPr="00F2413F">
        <w:rPr>
          <w:rFonts w:cs="Times New Roman" w:hAnsi="Arial Narrow" w:ascii="Arial Narrow"/>
        </w:rPr>
        <w:t>društva</w:t>
      </w:r>
      <w:r w:rsidR="0041130B" w:rsidRPr="00F2413F">
        <w:rPr>
          <w:rFonts w:cs="Times New Roman" w:hAnsi="Arial Narrow" w:ascii="Arial Narrow"/>
        </w:rPr>
        <w:t xml:space="preserve"> </w:t>
      </w:r>
      <w:r w:rsidR="000515EA" w:rsidRPr="00F2413F">
        <w:rPr>
          <w:rFonts w:cs="Times New Roman" w:hAnsi="Arial Narrow" w:ascii="Arial Narrow"/>
          <w:b/>
        </w:rPr>
        <w:t xml:space="preserve">GAL ZAGREB, d.o.o. </w:t>
      </w:r>
      <w:r w:rsidR="000515EA" w:rsidRPr="00DD4605">
        <w:rPr>
          <w:rFonts w:cs="Times New Roman" w:hAnsi="Arial Narrow" w:ascii="Arial Narrow"/>
        </w:rPr>
        <w:t>graditeljstvo i trgovinu</w:t>
      </w:r>
      <w:r w:rsidR="0041130B" w:rsidRPr="00DD4605">
        <w:rPr>
          <w:rFonts w:cs="Times New Roman" w:hAnsi="Arial Narrow" w:ascii="Arial Narrow"/>
        </w:rPr>
        <w:t xml:space="preserve">, OIB: </w:t>
      </w:r>
      <w:r w:rsidR="000515EA" w:rsidRPr="00DD4605">
        <w:rPr>
          <w:rFonts w:cs="Times New Roman" w:hAnsi="Arial Narrow" w:ascii="Arial Narrow"/>
        </w:rPr>
        <w:t>96632474487</w:t>
      </w:r>
      <w:r w:rsidR="0041130B" w:rsidRPr="00DD4605">
        <w:rPr>
          <w:rFonts w:cs="Times New Roman" w:hAnsi="Arial Narrow" w:ascii="Arial Narrow"/>
        </w:rPr>
        <w:t xml:space="preserve">, </w:t>
      </w:r>
      <w:r w:rsidR="00E85584" w:rsidRPr="00DD4605">
        <w:rPr>
          <w:rFonts w:cs="Times New Roman" w:hAnsi="Arial Narrow" w:ascii="Arial Narrow"/>
        </w:rPr>
        <w:t xml:space="preserve">sa sjedištem u </w:t>
      </w:r>
      <w:r w:rsidR="000515EA" w:rsidRPr="00DD4605">
        <w:rPr>
          <w:rFonts w:cs="Times New Roman" w:hAnsi="Arial Narrow" w:ascii="Arial Narrow"/>
        </w:rPr>
        <w:t>Zagrebu</w:t>
      </w:r>
      <w:r w:rsidR="0041130B" w:rsidRPr="00DD4605">
        <w:rPr>
          <w:rFonts w:cs="Times New Roman" w:hAnsi="Arial Narrow" w:ascii="Arial Narrow"/>
        </w:rPr>
        <w:t xml:space="preserve">, </w:t>
      </w:r>
      <w:r w:rsidR="000515EA" w:rsidRPr="00DD4605">
        <w:rPr>
          <w:rFonts w:cs="Times New Roman" w:hAnsi="Arial Narrow" w:ascii="Arial Narrow"/>
        </w:rPr>
        <w:t>Zajčeva 15/c</w:t>
      </w:r>
      <w:r w:rsidR="00E85584" w:rsidRPr="00DD4605">
        <w:rPr>
          <w:rFonts w:cs="Times New Roman" w:hAnsi="Arial Narrow" w:ascii="Arial Narrow"/>
        </w:rPr>
        <w:t xml:space="preserve">, </w:t>
      </w:r>
      <w:r w:rsidR="00E85584" w:rsidRPr="00F2413F">
        <w:rPr>
          <w:rFonts w:cs="Times New Roman" w:hAnsi="Arial Narrow" w:ascii="Arial Narrow"/>
        </w:rPr>
        <w:t xml:space="preserve">zastupano po </w:t>
      </w:r>
      <w:r w:rsidR="000515EA" w:rsidRPr="00F2413F">
        <w:rPr>
          <w:rFonts w:cs="Times New Roman" w:hAnsi="Arial Narrow" w:ascii="Arial Narrow"/>
        </w:rPr>
        <w:t>Anđelku Šolmanu</w:t>
      </w:r>
      <w:r w:rsidR="00E85584" w:rsidRPr="00F2413F">
        <w:rPr>
          <w:rFonts w:cs="Times New Roman" w:hAnsi="Arial Narrow" w:ascii="Arial Narrow"/>
        </w:rPr>
        <w:t>, direktoru društva</w:t>
      </w:r>
      <w:r w:rsidR="00DD4605">
        <w:rPr>
          <w:rFonts w:cs="Times New Roman" w:hAnsi="Arial Narrow" w:ascii="Arial Narrow"/>
        </w:rPr>
        <w:t xml:space="preserve"> (u daljnjem tekstu: „</w:t>
      </w:r>
      <w:r w:rsidR="0041130B" w:rsidRPr="00F2413F">
        <w:rPr>
          <w:rFonts w:cs="Times New Roman" w:hAnsi="Arial Narrow" w:ascii="Arial Narrow"/>
          <w:b/>
        </w:rPr>
        <w:t>Dužnik</w:t>
      </w:r>
      <w:r w:rsidR="00DD4605">
        <w:rPr>
          <w:rFonts w:cs="Times New Roman" w:hAnsi="Arial Narrow" w:ascii="Arial Narrow"/>
          <w:b/>
        </w:rPr>
        <w:t>“</w:t>
      </w:r>
      <w:r w:rsidR="0041130B" w:rsidRPr="00F2413F">
        <w:rPr>
          <w:rFonts w:cs="Times New Roman" w:hAnsi="Arial Narrow" w:ascii="Arial Narrow"/>
        </w:rPr>
        <w:t xml:space="preserve">) </w:t>
      </w:r>
    </w:p>
    <w:p w:rsidRDefault="00E85584" w:rsidP="00DD4605" w:rsidR="00E85584" w:rsidRPr="00F2413F">
      <w:pPr>
        <w:jc w:val="both"/>
        <w:rPr>
          <w:rFonts w:cs="Times New Roman" w:hAnsi="Arial Narrow" w:ascii="Arial Narrow"/>
        </w:rPr>
      </w:pPr>
      <w:r w:rsidRPr="00F2413F">
        <w:rPr>
          <w:rFonts w:cs="Times New Roman" w:hAnsi="Arial Narrow" w:ascii="Arial Narrow"/>
        </w:rPr>
        <w:t>te</w:t>
      </w:r>
    </w:p>
    <w:p w:rsidRDefault="00DD4605" w:rsidP="00213FE5" w:rsidR="00213FE5" w:rsidRPr="00061F22">
      <w:pPr>
        <w:jc w:val="both"/>
        <w:rPr>
          <w:rFonts w:cs="Times New Roman" w:hAnsi="Arial Narrow" w:ascii="Arial Narrow"/>
          <w:sz w:val="24"/>
          <w:szCs w:val="24"/>
        </w:rPr>
      </w:pPr>
      <w:r>
        <w:rPr>
          <w:rFonts w:cs="Times New Roman" w:hAnsi="Arial Narrow" w:ascii="Arial Narrow"/>
        </w:rPr>
        <w:t>v</w:t>
      </w:r>
      <w:r w:rsidR="00E85584" w:rsidRPr="00F2413F">
        <w:rPr>
          <w:rFonts w:cs="Times New Roman" w:hAnsi="Arial Narrow" w:ascii="Arial Narrow"/>
        </w:rPr>
        <w:t>jerovnika predstečajne nagodbe, čije su tražbine utvrđene u postupku predstečajne nagodbe</w:t>
      </w:r>
      <w:r w:rsidR="00B44DCB" w:rsidRPr="00F2413F">
        <w:rPr>
          <w:rFonts w:cs="Times New Roman" w:hAnsi="Arial Narrow" w:ascii="Arial Narrow"/>
        </w:rPr>
        <w:t xml:space="preserve">, kako su isti navedeni u tablici u nastavku (zajedno u daljnjem tekstu: </w:t>
      </w:r>
      <w:r>
        <w:rPr>
          <w:rFonts w:cs="Times New Roman" w:hAnsi="Arial Narrow" w:ascii="Arial Narrow"/>
        </w:rPr>
        <w:t>„</w:t>
      </w:r>
      <w:r w:rsidR="00B44DCB" w:rsidRPr="00F2413F">
        <w:rPr>
          <w:rFonts w:cs="Times New Roman" w:hAnsi="Arial Narrow" w:ascii="Arial Narrow"/>
          <w:b/>
        </w:rPr>
        <w:t>Vjerovnici</w:t>
      </w:r>
      <w:r>
        <w:rPr>
          <w:rFonts w:cs="Times New Roman" w:hAnsi="Arial Narrow" w:ascii="Arial Narrow"/>
          <w:b/>
        </w:rPr>
        <w:t>“</w:t>
      </w:r>
      <w:r w:rsidR="00B44DCB" w:rsidRPr="00F2413F">
        <w:rPr>
          <w:rFonts w:cs="Times New Roman" w:hAnsi="Arial Narrow" w:ascii="Arial Narrow"/>
        </w:rPr>
        <w:t xml:space="preserve">, svaki </w:t>
      </w:r>
      <w:r w:rsidR="00C41AB5" w:rsidRPr="00F2413F">
        <w:rPr>
          <w:rFonts w:cs="Times New Roman" w:hAnsi="Arial Narrow" w:ascii="Arial Narrow"/>
        </w:rPr>
        <w:t>posebno</w:t>
      </w:r>
      <w:r w:rsidR="00B44DCB" w:rsidRPr="00F2413F">
        <w:rPr>
          <w:rFonts w:cs="Times New Roman" w:hAnsi="Arial Narrow" w:ascii="Arial Narrow"/>
        </w:rPr>
        <w:t xml:space="preserve"> </w:t>
      </w:r>
      <w:r>
        <w:rPr>
          <w:rFonts w:cs="Times New Roman" w:hAnsi="Arial Narrow" w:ascii="Arial Narrow"/>
        </w:rPr>
        <w:t>„</w:t>
      </w:r>
      <w:r w:rsidR="00B44DCB" w:rsidRPr="00F2413F">
        <w:rPr>
          <w:rFonts w:cs="Times New Roman" w:hAnsi="Arial Narrow" w:ascii="Arial Narrow"/>
          <w:b/>
        </w:rPr>
        <w:t>Vjerovnik</w:t>
      </w:r>
      <w:r>
        <w:rPr>
          <w:rFonts w:cs="Times New Roman" w:hAnsi="Arial Narrow" w:ascii="Arial Narrow"/>
          <w:b/>
        </w:rPr>
        <w:t>“</w:t>
      </w:r>
      <w:r w:rsidR="00B44DCB" w:rsidRPr="00F2413F">
        <w:rPr>
          <w:rFonts w:cs="Times New Roman" w:hAnsi="Arial Narrow" w:ascii="Arial Narrow"/>
        </w:rPr>
        <w:t>):</w:t>
      </w:r>
      <w:r w:rsidR="00213FE5" w:rsidRPr="00061F22">
        <w:rPr>
          <w:rFonts w:cs="Times New Roman" w:hAnsi="Arial Narrow" w:ascii="Arial Narrow"/>
          <w:sz w:val="24"/>
          <w:szCs w:val="24"/>
        </w:rPr>
        <w:t xml:space="preserve"> </w:t>
      </w:r>
    </w:p>
    <w:tbl>
      <w:tblPr>
        <w:tblStyle w:val="Reetkatablice1"/>
        <w:tblW w:type="dxa" w:w="9776"/>
        <w:tblLook w:val="04A0" w:noVBand="1" w:noHBand="0" w:lastColumn="0" w:firstColumn="1" w:lastRow="0" w:firstRow="1"/>
      </w:tblPr>
      <w:tblGrid>
        <w:gridCol w:w="1838"/>
        <w:gridCol w:w="7938"/>
      </w:tblGrid>
      <w:tr w:rsidTr="009C6406" w:rsidR="004230CF" w:rsidRPr="00213FE5">
        <w:trPr>
          <w:trHeight w:val="300"/>
        </w:trPr>
        <w:tc>
          <w:tcPr>
            <w:tcW w:type="dxa" w:w="1838"/>
            <w:noWrap/>
          </w:tcPr>
          <w:p w:rsidRDefault="004230CF" w:rsidP="00213FE5" w:rsidR="004230CF" w:rsidRPr="004230CF">
            <w:pPr>
              <w:spacing w:lineRule="auto" w:line="276"/>
              <w:rPr>
                <w:rFonts w:cs="Times New Roman" w:eastAsia="Calibri" w:hAnsi="Arial Narrow" w:ascii="Arial Narrow"/>
                <w:b/>
              </w:rPr>
            </w:pPr>
            <w:r>
              <w:rPr>
                <w:rFonts w:cs="Times New Roman" w:eastAsia="Calibri" w:hAnsi="Arial Narrow" w:ascii="Arial Narrow"/>
                <w:b/>
              </w:rPr>
              <w:t>OIB VJEROVNIKA</w:t>
            </w:r>
          </w:p>
        </w:tc>
        <w:tc>
          <w:tcPr>
            <w:tcW w:type="dxa" w:w="7938"/>
          </w:tcPr>
          <w:p w:rsidRDefault="004230CF" w:rsidP="00213FE5" w:rsidR="004230CF">
            <w:pPr>
              <w:spacing w:lineRule="auto" w:line="276"/>
              <w:rPr>
                <w:rFonts w:cs="Times New Roman" w:eastAsia="Calibri" w:hAnsi="Arial Narrow" w:ascii="Arial Narrow"/>
                <w:b/>
              </w:rPr>
            </w:pPr>
            <w:r>
              <w:rPr>
                <w:rFonts w:cs="Times New Roman" w:eastAsia="Calibri" w:hAnsi="Arial Narrow" w:ascii="Arial Narrow"/>
                <w:b/>
              </w:rPr>
              <w:t>NAZIV VJEROVNIKA, ADRESA / SJEDIŠTE</w:t>
            </w:r>
          </w:p>
          <w:p w:rsidRDefault="004230CF" w:rsidP="00213FE5" w:rsidR="004230CF" w:rsidRPr="004230CF">
            <w:pPr>
              <w:spacing w:lineRule="auto" w:line="276"/>
              <w:rPr>
                <w:rFonts w:cs="Times New Roman" w:eastAsia="Calibri" w:hAnsi="Arial Narrow" w:ascii="Arial Narrow"/>
                <w:b/>
              </w:rPr>
            </w:pP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bookmarkStart w:name="_Hlk507156808" w:id="1"/>
            <w:r w:rsidRPr="00213FE5">
              <w:rPr>
                <w:rFonts w:cs="Times New Roman" w:eastAsia="Calibri" w:hAnsi="Arial Narrow" w:ascii="Arial Narrow"/>
              </w:rPr>
              <w:t>42650506038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AGIT d.o.o., Heinzelova 51, Zagreb</w:t>
            </w:r>
          </w:p>
        </w:tc>
      </w:tr>
      <w:tr w:rsidTr="009C6406" w:rsidR="00213FE5" w:rsidRPr="00213FE5">
        <w:trPr>
          <w:trHeight w:val="25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76783828487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AGRAMKRAN d.o.o., Andraševečka 7, Zagreb</w:t>
            </w:r>
          </w:p>
        </w:tc>
      </w:tr>
      <w:tr w:rsidTr="009C6406" w:rsidR="00213FE5" w:rsidRPr="00213FE5">
        <w:trPr>
          <w:trHeight w:val="20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47865426584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"AGRO - DOM" TRGOVINA I SERVIS POLJOPRIVREDNIH STROJEVA, VL. ZORAN CRNOMARKOVIĆ I DUBRAVKO KUŠ ZAGREB, Bunićeva 20, Zagreb</w:t>
            </w:r>
          </w:p>
        </w:tc>
      </w:tr>
      <w:tr w:rsidTr="009C6406" w:rsidR="00213FE5" w:rsidRPr="00213FE5">
        <w:trPr>
          <w:trHeight w:val="15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00484286991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AKTOMA d.o.o. u stečaju, Trg kralja Petra Krešimira IV br.10, Daruvar</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96492833566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ALFA GRADITELJ d.o.o. u stečaju, Ilica 190, Zagreb</w:t>
            </w:r>
          </w:p>
        </w:tc>
      </w:tr>
      <w:tr w:rsidTr="009C6406" w:rsidR="00213FE5" w:rsidRPr="00213FE5">
        <w:trPr>
          <w:trHeight w:val="22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32472532639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AMS NAKLADNIŠTVO d.o.o., Vijenac Frane Gotovca 10, Zagreb</w:t>
            </w:r>
          </w:p>
        </w:tc>
      </w:tr>
      <w:tr w:rsidTr="009C6406" w:rsidR="00213FE5" w:rsidRPr="00213FE5">
        <w:trPr>
          <w:trHeight w:val="31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40568446553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"APGM - LJUBIĆ" OBRT ZA AUTOPRIJEVOZ, TRGOVINU I USLUGE GRAĐEVINSKOM MEHANIZACIJOM, vl. Davorin Ljubić,, Kapucinska 32a,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25670753444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AS FLOOR d.o.o., 9. svibnja 16, Samobor</w:t>
            </w:r>
          </w:p>
        </w:tc>
      </w:tr>
      <w:tr w:rsidTr="009C6406" w:rsidR="00213FE5" w:rsidRPr="00213FE5">
        <w:trPr>
          <w:trHeight w:val="26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74145853679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ASCON INSTITUT d.o.o., Čista Mlaka (Općina Rugvica), Zagrebačka 91</w:t>
            </w:r>
          </w:p>
        </w:tc>
      </w:tr>
      <w:tr w:rsidTr="009C6406" w:rsidR="00213FE5" w:rsidRPr="00213FE5">
        <w:trPr>
          <w:trHeight w:val="21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55775924997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ATM RADIAL d.o.o., Ul. A.Topića-Mimare 5, Zagreb</w:t>
            </w:r>
          </w:p>
        </w:tc>
      </w:tr>
      <w:tr w:rsidTr="009C6406" w:rsidR="00213FE5" w:rsidRPr="00213FE5">
        <w:trPr>
          <w:trHeight w:val="32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96330310281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AUTOCESTA RIJEKA-ZAGREB, d.d., Širolina 4, Zagreb</w:t>
            </w:r>
          </w:p>
        </w:tc>
      </w:tr>
      <w:tr w:rsidTr="009C6406" w:rsidR="00213FE5" w:rsidRPr="00213FE5">
        <w:trPr>
          <w:trHeight w:val="27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95221348658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AUTO PNEUMATIKA d.o.o., Murati 2, Zagreb</w:t>
            </w:r>
          </w:p>
        </w:tc>
      </w:tr>
      <w:tr w:rsidTr="009C6406" w:rsidR="00213FE5" w:rsidRPr="00213FE5">
        <w:trPr>
          <w:trHeight w:val="22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39972098216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BAJKMONT d.o.o., Svetomatejska 12, Sesvete</w:t>
            </w:r>
          </w:p>
        </w:tc>
      </w:tr>
      <w:tr w:rsidTr="009C6406" w:rsidR="00213FE5" w:rsidRPr="00213FE5">
        <w:trPr>
          <w:trHeight w:val="33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52508873833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OTP banka d.d. (ranije BANCO POPOLARE CROATIA dioničko društvo)</w:t>
            </w:r>
          </w:p>
        </w:tc>
      </w:tr>
      <w:tr w:rsidTr="009C6406" w:rsidR="00213FE5" w:rsidRPr="00213FE5">
        <w:trPr>
          <w:trHeight w:val="28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87425920265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xml:space="preserve">BETON-LUČKO d.o.o., Puškarićeva 1/b, Lučko-Zagreb </w:t>
            </w:r>
          </w:p>
        </w:tc>
      </w:tr>
      <w:tr w:rsidTr="009C6406" w:rsidR="00213FE5" w:rsidRPr="00213FE5">
        <w:trPr>
          <w:trHeight w:val="23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BIANCHI CASSEFORME S.R.L. Forno di Taro,via G. di Vittorio, Italija</w:t>
            </w:r>
          </w:p>
        </w:tc>
      </w:tr>
      <w:tr w:rsidTr="009C6406" w:rsidR="00213FE5" w:rsidRPr="00213FE5">
        <w:trPr>
          <w:trHeight w:val="20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48270876028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BISNODE d.o.o., Fallerovo šetalište 22,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37810085902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BRAMGRAD NEKRETNINE d.o.o., Vučak 28, Zagreb (ranije BRAMGRAD graditeljstvo i inženjering u unutarnjem i vanjskotrgovinskom prometu d.o.o.)</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39736307281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BRIKO d.o.o., Ivanovićeva 4, Zagreb</w:t>
            </w:r>
          </w:p>
        </w:tc>
      </w:tr>
      <w:tr w:rsidTr="009C6406" w:rsidR="00213FE5" w:rsidRPr="00213FE5">
        <w:trPr>
          <w:trHeight w:val="28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55148872295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BUŠLJETA SERVIS d.o.o. u stečaju, Privlačka ulica 4, Zadar</w:t>
            </w:r>
          </w:p>
        </w:tc>
      </w:tr>
      <w:tr w:rsidTr="009C6406" w:rsidR="00213FE5" w:rsidRPr="00213FE5">
        <w:trPr>
          <w:trHeight w:val="235"/>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26187994862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CROATIA osiguranje d.d., Vatroslava Jagića 33, Zagreb</w:t>
            </w:r>
          </w:p>
        </w:tc>
      </w:tr>
      <w:tr w:rsidTr="009C6406" w:rsidR="00213FE5" w:rsidRPr="00213FE5">
        <w:trPr>
          <w:trHeight w:val="201"/>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26187994862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CROATIA osiguranje d.d., Vatroslava Jagića 33, Zagreb (ranije CROATIA zdravstveno osiguranje d.d., Miramarska 22, Zagreb)</w:t>
            </w:r>
          </w:p>
        </w:tc>
      </w:tr>
      <w:tr w:rsidTr="009C6406" w:rsidR="00213FE5" w:rsidRPr="00213FE5">
        <w:trPr>
          <w:trHeight w:val="29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00679480450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DE-NI VOZILA d.o.o. u stečaju, Jablanska 34, Zagreb</w:t>
            </w:r>
          </w:p>
        </w:tc>
      </w:tr>
      <w:tr w:rsidTr="009C6406" w:rsidR="00213FE5" w:rsidRPr="00213FE5">
        <w:trPr>
          <w:trHeight w:val="24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83049436673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IVAN MIHALJEVIĆ, Zagreb, Savski gaj V Put 5 (ranije Usluge u građevinarstvu i iznajmljivanje predmeta za osobnu upotrebu "DIJAREZ 3M" - vl. IVAN MIHALJEVIĆ, Zagreb, Savski gaj V Put 5)</w:t>
            </w:r>
          </w:p>
        </w:tc>
      </w:tr>
      <w:tr w:rsidTr="009C6406" w:rsidR="00213FE5" w:rsidRPr="00213FE5">
        <w:trPr>
          <w:trHeight w:val="21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32240114926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DIMNJAČAR - vl., MARKO TOMEŠIĆ I NIKICA TOMEŠIĆ, ZAGREB, DUBRAVA 153</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33890755814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DIV GRUPA d.o.o. , Bobovica 10/a, Samobor</w:t>
            </w:r>
          </w:p>
        </w:tc>
      </w:tr>
      <w:tr w:rsidTr="009C6406" w:rsidR="00213FE5" w:rsidRPr="00213FE5">
        <w:trPr>
          <w:trHeight w:val="26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82490690994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"DIZALICE BANKOVIĆ" PRIJEVOZ, TRGOV., GRAĐEV., UGOST., I RAČUNOV. vl.Marin Banković, Jastrebarsko, Plešivička 57</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lastRenderedPageBreak/>
              <w:t>87957649939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DO RE MI d.o.o., Pilatušćak 28, Zagreb</w:t>
            </w:r>
          </w:p>
        </w:tc>
      </w:tr>
      <w:tr w:rsidTr="009C6406" w:rsidR="00213FE5" w:rsidRPr="00213FE5">
        <w:trPr>
          <w:trHeight w:val="21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39572964090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DOMO-TRANS d.o.o., Osječka ulica 5/b, Split</w:t>
            </w:r>
          </w:p>
        </w:tc>
      </w:tr>
      <w:tr w:rsidTr="009C6406" w:rsidR="00213FE5" w:rsidRPr="00213FE5">
        <w:trPr>
          <w:trHeight w:val="30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38668338725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DRAVA-PROMET d.o.o., Aleja ruža 2/b, Zagreb</w:t>
            </w:r>
          </w:p>
        </w:tc>
      </w:tr>
      <w:tr w:rsidTr="009C6406" w:rsidR="00213FE5" w:rsidRPr="00213FE5">
        <w:trPr>
          <w:trHeight w:val="27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58632456844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xml:space="preserve">Đuro Đaković Montaža - Dizalice d. o. o., Dr. Mile Budaka 1, Slavonski Brod </w:t>
            </w:r>
          </w:p>
        </w:tc>
      </w:tr>
      <w:tr w:rsidTr="009C6406" w:rsidR="00213FE5" w:rsidRPr="00213FE5">
        <w:trPr>
          <w:trHeight w:val="22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49128061924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EJOT SPOJNA TEHNIKA d.o.o., Franje Lučića 23/3,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86252349701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ELTRA MG d.o.o., Prigornica 2,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16120549185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EUROMARKT d.o.o., I Resnik 45, Zagreb</w:t>
            </w:r>
          </w:p>
        </w:tc>
      </w:tr>
      <w:tr w:rsidTr="009C6406" w:rsidR="00213FE5" w:rsidRPr="00213FE5">
        <w:trPr>
          <w:trHeight w:val="26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85821130368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Financijska agencija, Ulica grada Vukovara 70,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45078505152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FRANTO d.o.o. u stečaju, Put Vukića 1, Zadar</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77604626413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GEN-I Zagreb d.o.o., Radnička cesta 54, Zagreb</w:t>
            </w:r>
          </w:p>
        </w:tc>
      </w:tr>
      <w:tr w:rsidTr="009C6406" w:rsidR="00213FE5" w:rsidRPr="00213FE5">
        <w:trPr>
          <w:trHeight w:val="31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95172244706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GEO ISPITIVANJA d.o.o., Jaruščica 7/a, Zagreb</w:t>
            </w:r>
          </w:p>
        </w:tc>
      </w:tr>
      <w:tr w:rsidTr="009C6406" w:rsidR="00213FE5" w:rsidRPr="00213FE5">
        <w:trPr>
          <w:trHeight w:val="26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93716144137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GORICA STAKLO d.o.o., Sisačka 43, Velika Gorica</w:t>
            </w:r>
          </w:p>
        </w:tc>
      </w:tr>
      <w:tr w:rsidTr="009C6406" w:rsidR="00213FE5" w:rsidRPr="00213FE5">
        <w:trPr>
          <w:trHeight w:val="23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61817894937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GRAD ZAGREB, Trg Stjepana Radića 1, Zagreb</w:t>
            </w:r>
          </w:p>
        </w:tc>
      </w:tr>
      <w:tr w:rsidTr="009C6406" w:rsidR="00213FE5" w:rsidRPr="00213FE5">
        <w:trPr>
          <w:trHeight w:val="18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62042029344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GRGIĆ TRANSPORT d.o.o., Galdovačka 339, Sisak</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96781954764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H.F.S. OPREMA d.o.o., Ilije Gregorića 25/a, Brdovec</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36004425025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OT-OPTIMA TELEKOM d.d., Bani 75/a, Zagreb (ranije H1 TELEKOM d.d., Dračevac 2/d, Split)</w:t>
            </w:r>
          </w:p>
        </w:tc>
      </w:tr>
      <w:tr w:rsidTr="009C6406" w:rsidR="00213FE5" w:rsidRPr="00213FE5">
        <w:trPr>
          <w:trHeight w:val="23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93549351359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HABEK, obrt za prijevoz i iznajmljivanje, vl. SLOBODAN HABEK, STUPNIČKI OBREŽ, HORVATSKA 2B</w:t>
            </w:r>
          </w:p>
        </w:tc>
      </w:tr>
      <w:tr w:rsidTr="009C6406" w:rsidR="00213FE5" w:rsidRPr="00213FE5">
        <w:trPr>
          <w:trHeight w:val="32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60365429880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HANSA - FLEX CROATIA d.o.o., III Resnik 9, Zagreb</w:t>
            </w:r>
          </w:p>
        </w:tc>
      </w:tr>
      <w:tr w:rsidTr="009C6406" w:rsidR="00213FE5" w:rsidRPr="00213FE5">
        <w:trPr>
          <w:trHeight w:val="31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46830600751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HEP-Operator distribucijskog sustava d.o.o., Ulica grada Vukovara 37, Zagreb</w:t>
            </w:r>
          </w:p>
        </w:tc>
      </w:tr>
      <w:tr w:rsidTr="009C6406" w:rsidR="00213FE5" w:rsidRPr="00213FE5">
        <w:trPr>
          <w:trHeight w:val="211"/>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59739812601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HIDROPNEUMATIKA d.o.o., Gornje Psarjevo 16/b, Sveti Ivan Zelina</w:t>
            </w:r>
          </w:p>
        </w:tc>
      </w:tr>
      <w:tr w:rsidTr="009C6406" w:rsidR="00213FE5" w:rsidRPr="00213FE5">
        <w:trPr>
          <w:trHeight w:val="31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84273617512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EPISTOLA-AGRO d.o.o. u stečaju, Zagreb, Berislavićeva 7 (ranije HIDRO-REGULACIJA d.o.o., Brodska 71, Podcrkavlje)</w:t>
            </w:r>
          </w:p>
        </w:tc>
      </w:tr>
      <w:tr w:rsidTr="009C6406" w:rsidR="00213FE5" w:rsidRPr="00213FE5">
        <w:trPr>
          <w:trHeight w:val="27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57500462912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Hrvatske autoceste d.o.o., Širolina 4, Zagreb</w:t>
            </w:r>
          </w:p>
        </w:tc>
      </w:tr>
      <w:tr w:rsidTr="009C6406" w:rsidR="00213FE5" w:rsidRPr="00213FE5">
        <w:trPr>
          <w:trHeight w:val="22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55545787885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Hrvatske ceste d.o.o., Vončinina 3, Zagreb</w:t>
            </w:r>
          </w:p>
        </w:tc>
      </w:tr>
      <w:tr w:rsidTr="009C6406" w:rsidR="00213FE5" w:rsidRPr="00213FE5">
        <w:trPr>
          <w:trHeight w:val="20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69693144506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 Š d.o.o., Ulica Kneza Branimira 1, Zagreb</w:t>
            </w:r>
          </w:p>
        </w:tc>
      </w:tr>
      <w:tr w:rsidTr="009C6406" w:rsidR="00213FE5" w:rsidRPr="00213FE5">
        <w:trPr>
          <w:trHeight w:val="29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28921383001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Hrvatske vode, Grada Vukovara 220, Zagreb</w:t>
            </w:r>
          </w:p>
        </w:tc>
      </w:tr>
      <w:tr w:rsidTr="009C6406" w:rsidR="00213FE5" w:rsidRPr="00213FE5">
        <w:trPr>
          <w:trHeight w:val="24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81793146560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HT d.d., R.F.Mihanovića 9, Zagreb</w:t>
            </w:r>
          </w:p>
        </w:tc>
      </w:tr>
      <w:tr w:rsidTr="009C6406" w:rsidR="00213FE5" w:rsidRPr="00213FE5">
        <w:trPr>
          <w:trHeight w:val="21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84397956623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HRVATSKI ZAVOD ZA MIROVINSKO OSIGURANJE, Mihanovićeva 3,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08720210702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HŽ CARGO d.o.o., Heinzelova 51, Zagreb</w:t>
            </w:r>
          </w:p>
        </w:tc>
      </w:tr>
      <w:tr w:rsidTr="009C6406" w:rsidR="00213FE5" w:rsidRPr="00213FE5">
        <w:trPr>
          <w:trHeight w:val="27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88502209643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ISTO d.d. u stečaju, Augusta Šenoe 4-6, Varaždin (ranije Industrogradnja grupa d.d, Kennedyjev trg 2, Zagreb)</w:t>
            </w:r>
          </w:p>
        </w:tc>
      </w:tr>
      <w:tr w:rsidTr="009C6406" w:rsidR="00213FE5" w:rsidRPr="00213FE5">
        <w:trPr>
          <w:trHeight w:val="23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98426608580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ISTRABENZ PLINI d.o.o., Pristanište Podbok 3, Bakar</w:t>
            </w:r>
          </w:p>
        </w:tc>
      </w:tr>
      <w:tr w:rsidTr="009C6406" w:rsidR="00213FE5" w:rsidRPr="00213FE5">
        <w:trPr>
          <w:trHeight w:val="33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96580385607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IVANIŠ-PROMET d.o.o., Gračanska cesta 159, Zagreb</w:t>
            </w:r>
          </w:p>
        </w:tc>
      </w:tr>
      <w:tr w:rsidTr="009C6406" w:rsidR="00213FE5" w:rsidRPr="00213FE5">
        <w:trPr>
          <w:trHeight w:val="28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59496021789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IZOPLAN d.o.o. u stečaju</w:t>
            </w:r>
            <w:r w:rsidRPr="00213FE5">
              <w:rPr>
                <w:rFonts w:cs="Times New Roman" w:eastAsia="Calibri" w:hAnsi="Arial Narrow" w:ascii="Arial Narrow"/>
              </w:rPr>
              <w:cr/>
              <w:t>, Miroševečki brijeg 43, Zagreb</w:t>
            </w:r>
          </w:p>
        </w:tc>
      </w:tr>
      <w:tr w:rsidTr="009C6406" w:rsidR="00213FE5" w:rsidRPr="00213FE5">
        <w:trPr>
          <w:trHeight w:val="24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62335004639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IZOPROOF j.d.o.o., Miroševečki brijeg 43, Zagreb</w:t>
            </w:r>
          </w:p>
        </w:tc>
      </w:tr>
      <w:tr w:rsidTr="009C6406" w:rsidR="00213FE5" w:rsidRPr="00213FE5">
        <w:trPr>
          <w:trHeight w:val="23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94472454976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JADRANSKO OSIGURANJE d.d., Listopadska 2, Zagreb</w:t>
            </w:r>
          </w:p>
        </w:tc>
      </w:tr>
      <w:tr w:rsidTr="009C6406" w:rsidR="00213FE5" w:rsidRPr="00213FE5">
        <w:trPr>
          <w:trHeight w:val="29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96314609977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JAVNI PRIJEVOZ vl. Đuro Asančaić, Zagrađe 41, Pleternica</w:t>
            </w:r>
          </w:p>
        </w:tc>
      </w:tr>
      <w:tr w:rsidTr="009C6406" w:rsidR="00213FE5" w:rsidRPr="00213FE5">
        <w:trPr>
          <w:trHeight w:val="26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98656691838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JEDINSTVO KRAPINA d.o.o., Mihaljekov Jarek 33, Krapina</w:t>
            </w:r>
          </w:p>
        </w:tc>
      </w:tr>
      <w:tr w:rsidTr="009C6406" w:rsidR="00213FE5" w:rsidRPr="00213FE5">
        <w:trPr>
          <w:trHeight w:val="35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01840954165</w:t>
            </w:r>
          </w:p>
        </w:tc>
        <w:tc>
          <w:tcPr>
            <w:tcW w:type="dxa" w:w="7938"/>
            <w:hideMark/>
          </w:tcPr>
          <w:p w:rsidRDefault="00213FE5" w:rsidP="00213FE5" w:rsidR="00213FE5" w:rsidRPr="00540603">
            <w:pPr>
              <w:spacing w:lineRule="auto" w:line="276"/>
              <w:rPr>
                <w:rFonts w:cs="Times New Roman" w:eastAsia="Calibri" w:hAnsi="Arial Narrow" w:ascii="Arial Narrow"/>
              </w:rPr>
            </w:pPr>
            <w:r w:rsidRPr="00540603">
              <w:rPr>
                <w:rFonts w:cs="Times New Roman" w:eastAsia="Calibri" w:hAnsi="Arial Narrow" w:ascii="Arial Narrow"/>
              </w:rPr>
              <w:t>DARINKA JEDVAJ, BESTOVJE, BRAĆE RIBARA 17, OIB 97063498677</w:t>
            </w:r>
            <w:r w:rsidR="00540603" w:rsidRPr="00540603">
              <w:rPr>
                <w:rFonts w:cs="Times New Roman" w:eastAsia="Calibri" w:hAnsi="Arial Narrow" w:ascii="Arial Narrow"/>
              </w:rPr>
              <w:t>, vl. obrta JEDVAJ, obrt za građevinarstvo i ugostiteljstvo</w:t>
            </w:r>
          </w:p>
        </w:tc>
      </w:tr>
      <w:tr w:rsidTr="009C6406" w:rsidR="00213FE5" w:rsidRPr="00213FE5">
        <w:trPr>
          <w:trHeight w:val="30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79925463405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KABEMA d.o.o. u stečaju, Cvjetno naselje 4, Velika Gorica</w:t>
            </w:r>
          </w:p>
        </w:tc>
      </w:tr>
      <w:tr w:rsidTr="009C6406" w:rsidR="00213FE5" w:rsidRPr="00213FE5">
        <w:trPr>
          <w:trHeight w:val="271"/>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87900811522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KAMELEON I.M. d.o.o., Franje Petrića 2, Sesvete</w:t>
            </w:r>
          </w:p>
        </w:tc>
      </w:tr>
      <w:tr w:rsidTr="009C6406" w:rsidR="00213FE5" w:rsidRPr="00213FE5">
        <w:trPr>
          <w:trHeight w:val="225"/>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55628145712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xml:space="preserve">KAP KIŠE d.o.o., Žitnjak bb, Zagreb </w:t>
            </w:r>
          </w:p>
        </w:tc>
      </w:tr>
      <w:tr w:rsidTr="009C6406" w:rsidR="00213FE5" w:rsidRPr="00213FE5">
        <w:trPr>
          <w:trHeight w:val="28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87411804508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KOMUNALNA INFRASTRUKTURA d.o.o. - u stečaju, Kolodrvorska 64, Velika Gorica</w:t>
            </w:r>
          </w:p>
        </w:tc>
      </w:tr>
      <w:tr w:rsidTr="009C6406" w:rsidR="00213FE5" w:rsidRPr="00213FE5">
        <w:trPr>
          <w:trHeight w:val="249"/>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lastRenderedPageBreak/>
              <w:t>14963486466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KOMTEH d.o.o., Josipa Zorića 39, Dugo Selo</w:t>
            </w:r>
          </w:p>
        </w:tc>
      </w:tr>
      <w:tr w:rsidTr="009C6406" w:rsidR="00213FE5" w:rsidRPr="00213FE5">
        <w:trPr>
          <w:trHeight w:val="215"/>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90154780585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KOPIJA-PROMET d.o.o., Uvalička 4, Zagreb</w:t>
            </w:r>
          </w:p>
        </w:tc>
      </w:tr>
      <w:tr w:rsidTr="009C6406" w:rsidR="00213FE5" w:rsidRPr="00213FE5">
        <w:trPr>
          <w:trHeight w:val="20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01928398713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KOTURIĆ d.o.o., Čulinečka 221/e, Zagreb</w:t>
            </w:r>
          </w:p>
        </w:tc>
      </w:tr>
      <w:tr w:rsidTr="009C6406" w:rsidR="00213FE5" w:rsidRPr="00213FE5">
        <w:trPr>
          <w:trHeight w:val="21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29420934974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KRPANIĆ d.o.o., Nikole Tesle bb, Križevci</w:t>
            </w:r>
          </w:p>
        </w:tc>
      </w:tr>
      <w:tr w:rsidTr="009C6406" w:rsidR="00213FE5" w:rsidRPr="00213FE5">
        <w:trPr>
          <w:trHeight w:val="23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07268381654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LABUDOVIĆ ANTO, Gradna 5/a, Samobor</w:t>
            </w:r>
          </w:p>
        </w:tc>
      </w:tr>
      <w:tr w:rsidTr="009C6406" w:rsidR="00213FE5" w:rsidRPr="00213FE5">
        <w:trPr>
          <w:trHeight w:val="24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07268381654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LABUDOVIĆ ANTO, Gradna 5/a, Samobor</w:t>
            </w:r>
          </w:p>
        </w:tc>
      </w:tr>
      <w:tr w:rsidTr="009C6406" w:rsidR="00213FE5" w:rsidRPr="00213FE5">
        <w:trPr>
          <w:trHeight w:val="2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 xml:space="preserve">LIAS OSTERREICH GMBH LIAPOR, Fabrickstrasse 11, Austrija </w:t>
            </w:r>
          </w:p>
        </w:tc>
      </w:tr>
      <w:tr w:rsidTr="009C6406" w:rsidR="00213FE5" w:rsidRPr="00213FE5">
        <w:trPr>
          <w:trHeight w:val="18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39694909490</w:t>
            </w:r>
          </w:p>
        </w:tc>
        <w:tc>
          <w:tcPr>
            <w:tcW w:type="dxa" w:w="7938"/>
            <w:hideMark/>
          </w:tcPr>
          <w:p w:rsidRDefault="00845B60" w:rsidP="00213FE5" w:rsidR="00213FE5" w:rsidRPr="00213FE5">
            <w:pPr>
              <w:spacing w:lineRule="auto" w:line="276"/>
              <w:rPr>
                <w:rFonts w:cs="Times New Roman" w:eastAsia="Calibri" w:hAnsi="Arial Narrow" w:ascii="Arial Narrow"/>
              </w:rPr>
            </w:pPr>
            <w:r w:rsidRPr="00845B60">
              <w:rPr>
                <w:rFonts w:cs="Times New Roman" w:eastAsia="Calibri" w:hAnsi="Arial Narrow" w:ascii="Arial Narrow"/>
              </w:rPr>
              <w:t>"LIMAČ" ELEKTROSTROJARSKA RADNJA I TRGOVINA DJEČJIH PROIZVODA, STJEPAN ZAPLATIĆ, POLJE KRAPINSKO 146, KRAPINA</w:t>
            </w:r>
          </w:p>
        </w:tc>
      </w:tr>
      <w:tr w:rsidTr="009C6406" w:rsidR="00213FE5" w:rsidRPr="00213FE5">
        <w:trPr>
          <w:trHeight w:val="27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24835922911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LINEAR PROJEKT d.o.o., Zavidovićka 20, Zagreb</w:t>
            </w:r>
          </w:p>
        </w:tc>
      </w:tr>
      <w:tr w:rsidTr="009C6406" w:rsidR="00213FE5" w:rsidRPr="00213FE5">
        <w:trPr>
          <w:trHeight w:val="23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73719145038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LJUBIĆ - MONTAŽA d.o.o., Kapucinska 32/a, Zagreb</w:t>
            </w:r>
          </w:p>
        </w:tc>
      </w:tr>
      <w:tr w:rsidTr="009C6406" w:rsidR="00213FE5" w:rsidRPr="00213FE5">
        <w:trPr>
          <w:trHeight w:val="19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05664926669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MARKANOVIĆ ALOJZIJE, Miramarska cesta 9, Zagreb</w:t>
            </w:r>
          </w:p>
        </w:tc>
      </w:tr>
      <w:tr w:rsidTr="009C6406" w:rsidR="00213FE5" w:rsidRPr="00213FE5">
        <w:trPr>
          <w:trHeight w:val="29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02781822479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KRMPOTIĆ MLADEN, STENJEVEC 29, ZAGREB (ranije M&amp;B KRMPOTIĆ vl. Mladen i Božica Krmpotić, Samoborska 230, Zagreb)</w:t>
            </w:r>
          </w:p>
        </w:tc>
      </w:tr>
      <w:tr w:rsidTr="009C6406" w:rsidR="00213FE5" w:rsidRPr="00213FE5">
        <w:trPr>
          <w:trHeight w:val="24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83581046582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METAL-KOVIS d.o.o., Stara c. 14, Mala Rakovica, Samobor</w:t>
            </w:r>
          </w:p>
        </w:tc>
      </w:tr>
      <w:tr w:rsidTr="009C6406" w:rsidR="00213FE5" w:rsidRPr="00213FE5">
        <w:trPr>
          <w:trHeight w:val="20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95440480723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M.I. HRŠAK d.o.o., Frana Galovića 17, Krapina</w:t>
            </w:r>
          </w:p>
        </w:tc>
      </w:tr>
      <w:tr w:rsidTr="009C6406" w:rsidR="00213FE5" w:rsidRPr="00213FE5">
        <w:trPr>
          <w:trHeight w:val="30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18683136487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MINISTARSTVO FINANCIJA - POREZNA UPRAVA, Avenija Dubrovnik 32, Zagreb</w:t>
            </w:r>
          </w:p>
        </w:tc>
      </w:tr>
      <w:tr w:rsidTr="009C6406" w:rsidR="00213FE5" w:rsidRPr="00213FE5">
        <w:trPr>
          <w:trHeight w:val="53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18683136487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MINISTARSTVO FINANCIJA RH-CARINSKA UPRAVA-PCU ZAGREB, Avenija Dubrovnik 11, Zagreb</w:t>
            </w:r>
          </w:p>
        </w:tc>
      </w:tr>
      <w:tr w:rsidTr="009C6406" w:rsidR="00213FE5" w:rsidRPr="00213FE5">
        <w:trPr>
          <w:trHeight w:val="49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36162371878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MINISTARSTVO UNUTARNJIH POSLOVA RH PU KARLOVAČKA, Trg hrvatskih redarstvenika 6, Karlovac</w:t>
            </w:r>
          </w:p>
        </w:tc>
      </w:tr>
      <w:tr w:rsidTr="009C6406" w:rsidR="00213FE5" w:rsidRPr="00213FE5">
        <w:trPr>
          <w:trHeight w:val="28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36162371878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MINISTARSTVO UNUTARNJIH POSLOVA RH ZAGREB, Matice Hrvatske 4,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09621722386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MORE d.o.o., Velebitska 8/a, Zadar</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71404234047</w:t>
            </w:r>
          </w:p>
        </w:tc>
        <w:tc>
          <w:tcPr>
            <w:tcW w:type="dxa" w:w="79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MST d.o.o., Braće Radića 11, Donja Zdenčina</w:t>
            </w:r>
          </w:p>
        </w:tc>
      </w:tr>
      <w:tr w:rsidTr="009C6406" w:rsidR="00213FE5" w:rsidRPr="00213FE5">
        <w:trPr>
          <w:trHeight w:val="18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37671722350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NEXE GRADNJA d.o.o. Našice, Braće Radića 24, Našice</w:t>
            </w:r>
          </w:p>
        </w:tc>
      </w:tr>
      <w:tr w:rsidTr="009C6406" w:rsidR="00213FE5" w:rsidRPr="00213FE5">
        <w:trPr>
          <w:trHeight w:val="27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22029523710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GRUBEŠA PRIJEVOZ, vl. Branko Grubeša, PIŠKOREVCI, ZAGREBAČKA 24</w:t>
            </w:r>
          </w:p>
        </w:tc>
      </w:tr>
      <w:tr w:rsidTr="009C6406" w:rsidR="00213FE5" w:rsidRPr="00213FE5">
        <w:trPr>
          <w:trHeight w:val="26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04755372979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OPĆINSKI RADNI SUD U ZAGREBU, Ulica grada Vukovara 84, Zagreb</w:t>
            </w:r>
          </w:p>
        </w:tc>
      </w:tr>
      <w:tr w:rsidTr="009C6406" w:rsidR="00213FE5" w:rsidRPr="00213FE5">
        <w:trPr>
          <w:trHeight w:val="28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96258641189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ORBIT, obrt za proizvodnju i usluge, vl. Damir Dobrin, Rakitje, Ivana Mažuranića 11</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44610694500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OSIJEK-KOTEKS dd, Šamačka 11, Osijek</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11006961089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PAL-VAL d.o.o. u stečaju, Gradna 5/b, Samobor</w:t>
            </w:r>
          </w:p>
        </w:tc>
      </w:tr>
      <w:tr w:rsidTr="009C6406" w:rsidR="00213FE5" w:rsidRPr="00213FE5">
        <w:trPr>
          <w:trHeight w:val="187"/>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31650405172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PERI oplate i skele d.o.o., Banjavčićeva 13/V, Zagreb</w:t>
            </w:r>
          </w:p>
        </w:tc>
      </w:tr>
      <w:tr w:rsidTr="009C6406" w:rsidR="00213FE5" w:rsidRPr="00213FE5">
        <w:trPr>
          <w:trHeight w:val="13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07871487398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PERUŠA TRANSPORTI d.o.o. u stečaju, Ravnice 2, Donja Pušća</w:t>
            </w:r>
          </w:p>
        </w:tc>
      </w:tr>
      <w:tr w:rsidTr="009C6406" w:rsidR="00213FE5" w:rsidRPr="00213FE5">
        <w:trPr>
          <w:trHeight w:val="24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73660371074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PEVEC d.d., Trg Stjepana Radića 26, Bjelovar</w:t>
            </w:r>
          </w:p>
        </w:tc>
      </w:tr>
      <w:tr w:rsidTr="009C6406" w:rsidR="00213FE5" w:rsidRPr="00213FE5">
        <w:trPr>
          <w:trHeight w:val="345"/>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92403658573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PIRSON MONTAŽA, d.o.o., Okuč 5, Klis</w:t>
            </w:r>
          </w:p>
        </w:tc>
      </w:tr>
      <w:tr w:rsidTr="009C6406" w:rsidR="00213FE5" w:rsidRPr="00213FE5">
        <w:trPr>
          <w:trHeight w:val="26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65217068956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LJUDEVIT POSTRUŽIN, ZAGREB, HAVRINI 31 (ranije "POSTRUŽIN AKZ" SOBOSLIKAR I LIČILAC - VL. LJUDEVIT POSTRUŽIN, ZAGREB, HAVRINI 31)</w:t>
            </w:r>
          </w:p>
        </w:tc>
      </w:tr>
      <w:tr w:rsidTr="009C6406" w:rsidR="00213FE5" w:rsidRPr="00213FE5">
        <w:trPr>
          <w:trHeight w:val="22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43661159989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PROFI-AL, OBRT ZA TRGOVINU, ELEKTROINSTALACIJE I SERVIS ALATNIH STROJEVA, VL. DUBRAVKO ŠABAN, ZAGREB, MIKULINCI 4 A</w:t>
            </w:r>
          </w:p>
        </w:tc>
      </w:tr>
      <w:tr w:rsidTr="009C6406" w:rsidR="00213FE5" w:rsidRPr="00213FE5">
        <w:trPr>
          <w:trHeight w:val="32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51779825718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PROIZVODNJA JAVOR d.o.o., Patkovac 83, Patkovac</w:t>
            </w:r>
          </w:p>
        </w:tc>
      </w:tr>
      <w:tr w:rsidTr="009C6406" w:rsidR="00213FE5" w:rsidRPr="00213FE5">
        <w:trPr>
          <w:trHeight w:val="27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43455631887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"OMEGA", PROIZVODNJA OPRUGA, VL.TEUFIK ŠEĆERKADIĆ, ZAGREB, SAVSKA 80</w:t>
            </w:r>
          </w:p>
        </w:tc>
      </w:tr>
      <w:tr w:rsidTr="009C6406" w:rsidR="00213FE5" w:rsidRPr="00213FE5">
        <w:trPr>
          <w:trHeight w:val="23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59294924118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"PROIZVODNJA VIJAKA KRANJEC" VELEPRODAJA I MALOPRODAJA ŽELJEZNOM ROBOM, VL. MLADEN KRANJEC, ULICA GRADA VUKOVARA 3</w:t>
            </w:r>
          </w:p>
        </w:tc>
      </w:tr>
      <w:tr w:rsidTr="009C6406" w:rsidR="00213FE5" w:rsidRPr="00213FE5">
        <w:trPr>
          <w:trHeight w:val="317"/>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34407937415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PROTEGA GRADNJA vl. Zorjana Protega, Stjepana Radića 27, Šibenik</w:t>
            </w:r>
          </w:p>
        </w:tc>
      </w:tr>
      <w:tr w:rsidTr="009C6406" w:rsidR="00213FE5" w:rsidRPr="00213FE5">
        <w:trPr>
          <w:trHeight w:val="271"/>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53483101005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PUTNIK d.o.o. u stečaju, Trg hrvatskog sokola 10, Bjelovar</w:t>
            </w:r>
          </w:p>
        </w:tc>
      </w:tr>
      <w:tr w:rsidTr="009C6406" w:rsidR="00213FE5" w:rsidRPr="00213FE5">
        <w:trPr>
          <w:trHeight w:val="237"/>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93579605648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RADIUS d.o.o., II Maksimirsko naselje 1/6, Zagreb</w:t>
            </w:r>
          </w:p>
        </w:tc>
      </w:tr>
      <w:tr w:rsidTr="009C6406" w:rsidR="00213FE5" w:rsidRPr="00213FE5">
        <w:trPr>
          <w:trHeight w:val="18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97936377330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RE-NE-RE ZAGREB d.o.o., Sv, Izidora 24,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lastRenderedPageBreak/>
              <w:t>27563421945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SILA d.o.o., Radnička cesta 218, Zagreb</w:t>
            </w:r>
          </w:p>
        </w:tc>
      </w:tr>
      <w:tr w:rsidTr="009C6406" w:rsidR="00213FE5" w:rsidRPr="00213FE5">
        <w:trPr>
          <w:trHeight w:val="27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84480158899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SKLADGRADNJA d.o.o., Gundulićeva 33, Split</w:t>
            </w:r>
          </w:p>
        </w:tc>
      </w:tr>
      <w:tr w:rsidTr="009C6406" w:rsidR="00213FE5" w:rsidRPr="00213FE5">
        <w:trPr>
          <w:trHeight w:val="22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42252496579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SLATINSKA BANKA d.d., Vladimira Nazora 2, Slatina</w:t>
            </w:r>
          </w:p>
        </w:tc>
      </w:tr>
      <w:tr w:rsidTr="009C6406" w:rsidR="00213FE5" w:rsidRPr="00213FE5">
        <w:trPr>
          <w:trHeight w:val="317"/>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85374144249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"STROJOBRAVAR", VL. ANTUN VALIDŽIĆ,ZAGREB, ULICA GRADA VUKOVARA 237 B</w:t>
            </w:r>
          </w:p>
        </w:tc>
      </w:tr>
      <w:tr w:rsidTr="009C6406" w:rsidR="00213FE5" w:rsidRPr="00213FE5">
        <w:trPr>
          <w:trHeight w:val="23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97003245557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SUPER MARIO d.o.o., Novo Svibje 4, Svibje</w:t>
            </w:r>
          </w:p>
        </w:tc>
      </w:tr>
      <w:tr w:rsidTr="009C6406" w:rsidR="00213FE5" w:rsidRPr="00213FE5">
        <w:trPr>
          <w:trHeight w:val="29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56104954267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T.I.M.S. OBRT ZA POSLOVNE USLUGE vl. Toni Kulaš, Avenija Dubrava 222,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78374990082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TEAM d.d. u stečaju, Rudarska 1, Mursko Središće</w:t>
            </w:r>
          </w:p>
        </w:tc>
      </w:tr>
      <w:tr w:rsidTr="009C6406" w:rsidR="00213FE5" w:rsidRPr="00213FE5">
        <w:trPr>
          <w:trHeight w:val="23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13530191392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TEH-GRADNJA d.o.o., Ksenije Kantoci 3, Zagreb</w:t>
            </w:r>
          </w:p>
        </w:tc>
      </w:tr>
      <w:tr w:rsidTr="009C6406" w:rsidR="00213FE5" w:rsidRPr="00213FE5">
        <w:trPr>
          <w:trHeight w:val="22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73037001250</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TEHNIKA d.d., Ulica grada Vukovara 274, Zagreb</w:t>
            </w:r>
          </w:p>
        </w:tc>
      </w:tr>
      <w:tr w:rsidTr="009C6406" w:rsidR="00213FE5" w:rsidRPr="00213FE5">
        <w:trPr>
          <w:trHeight w:val="28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45584004154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Josip Baković, Zagrebačka cesta 229, Zagreb (ranije TERMOGRADNJA BAKOVIĆ vl. Josip Baković, Sv. Mihovila 211, Bročice, Novska)</w:t>
            </w:r>
          </w:p>
        </w:tc>
      </w:tr>
      <w:tr w:rsidTr="009C6406" w:rsidR="00213FE5" w:rsidRPr="00213FE5">
        <w:trPr>
          <w:trHeight w:val="263"/>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82752052701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TPK-EPO PROIZVODNJA d.o.o., Slavonska Avenija 20, Zagreb</w:t>
            </w:r>
          </w:p>
        </w:tc>
      </w:tr>
      <w:tr w:rsidTr="009C6406" w:rsidR="00213FE5" w:rsidRPr="00213FE5">
        <w:trPr>
          <w:trHeight w:val="229"/>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01920819179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TRANS METAL d.o.o., Vukovarska 308, Osijek</w:t>
            </w:r>
          </w:p>
        </w:tc>
      </w:tr>
      <w:tr w:rsidTr="009C6406" w:rsidR="00213FE5" w:rsidRPr="00213FE5">
        <w:trPr>
          <w:trHeight w:val="33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46520613235</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UNIJABETON d.o.o., Čulinečka 271,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77440333831</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V.D.M. PROMET d.o.o., Zagorska 22, Zagreb</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47440301609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VB-GRUPA d.o.o., Sprečka 23, Zagreb</w:t>
            </w:r>
          </w:p>
        </w:tc>
      </w:tr>
      <w:bookmarkEnd w:id="1"/>
      <w:tr w:rsidTr="009C6406" w:rsidR="00213FE5" w:rsidRPr="00213FE5">
        <w:trPr>
          <w:trHeight w:val="208"/>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04140935433</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VEDRAN TRANS d.o.o., 3. Jazbinski odvojak 1, Zagreb</w:t>
            </w:r>
          </w:p>
        </w:tc>
      </w:tr>
      <w:tr w:rsidTr="009C6406" w:rsidR="00213FE5" w:rsidRPr="00213FE5">
        <w:trPr>
          <w:trHeight w:val="302"/>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00697315626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VELKOM d.o.o. u stečaju, Ivana Gorana Kovačića 13, Velika Gorica</w:t>
            </w:r>
          </w:p>
        </w:tc>
      </w:tr>
      <w:tr w:rsidTr="009C6406" w:rsidR="00213FE5" w:rsidRPr="00213FE5">
        <w:trPr>
          <w:trHeight w:val="30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29524210204</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VIPnet d.o.o., Vrtni put 1, Zagreb</w:t>
            </w:r>
          </w:p>
        </w:tc>
      </w:tr>
      <w:tr w:rsidTr="009C6406" w:rsidR="00213FE5" w:rsidRPr="00213FE5">
        <w:trPr>
          <w:trHeight w:val="24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87797305436</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VUČNA SLUŽBA "ČAČE" vl. Ante Gašperov, KRČULJ, ŠIROKE 22, PRIMOŠTEN</w:t>
            </w:r>
          </w:p>
        </w:tc>
      </w:tr>
      <w:tr w:rsidTr="009C6406" w:rsidR="00213FE5" w:rsidRPr="00213FE5">
        <w:trPr>
          <w:trHeight w:val="19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52641439848</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WÜRTH-HRVATSKA d.o.o., Franje Lučića 32, Zagreb</w:t>
            </w:r>
          </w:p>
        </w:tc>
      </w:tr>
      <w:tr w:rsidTr="009C6406" w:rsidR="00213FE5" w:rsidRPr="00213FE5">
        <w:trPr>
          <w:trHeight w:val="304"/>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85584865987</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Zagrebački holding d.o.o. , Ulica grada Vukovara 41, Zagreb</w:t>
            </w:r>
          </w:p>
        </w:tc>
      </w:tr>
      <w:tr w:rsidTr="009C6406" w:rsidR="00213FE5" w:rsidRPr="00213FE5">
        <w:trPr>
          <w:trHeight w:val="70"/>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74316143482</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Zagrebački Mamut d.o.o., Ljubljanska avenija 18, Zagreb</w:t>
            </w:r>
          </w:p>
        </w:tc>
      </w:tr>
      <w:tr w:rsidTr="009C6406" w:rsidR="00213FE5" w:rsidRPr="00213FE5">
        <w:trPr>
          <w:trHeight w:val="266"/>
        </w:trPr>
        <w:tc>
          <w:tcPr>
            <w:tcW w:type="dxa" w:w="1838"/>
            <w:noWrap/>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23401310479</w:t>
            </w:r>
          </w:p>
        </w:tc>
        <w:tc>
          <w:tcPr>
            <w:tcW w:type="dxa" w:w="7938"/>
            <w:hideMark/>
          </w:tcPr>
          <w:p w:rsidRDefault="00213FE5" w:rsidP="00213FE5" w:rsidR="00213FE5" w:rsidRPr="00213FE5">
            <w:pPr>
              <w:spacing w:lineRule="auto" w:line="276"/>
              <w:rPr>
                <w:rFonts w:cs="Times New Roman" w:eastAsia="Calibri" w:hAnsi="Arial Narrow" w:ascii="Arial Narrow"/>
              </w:rPr>
            </w:pPr>
            <w:r w:rsidRPr="00213FE5">
              <w:rPr>
                <w:rFonts w:cs="Times New Roman" w:eastAsia="Calibri" w:hAnsi="Arial Narrow" w:ascii="Arial Narrow"/>
              </w:rPr>
              <w:t>ZEC, d.o.o., Put svetog Izidora 15, Split</w:t>
            </w:r>
          </w:p>
        </w:tc>
      </w:tr>
    </w:tbl>
    <w:p w:rsidRDefault="008E2CA1" w:rsidP="00511AE0" w:rsidR="008E2CA1" w:rsidRPr="00511AE0">
      <w:pPr>
        <w:spacing w:lineRule="auto" w:line="259" w:after="160"/>
        <w:rPr>
          <w:rFonts w:cs="Times New Roman" w:eastAsia="Calibri" w:hAnsi="Calibri" w:ascii="Calibri"/>
          <w:noProof/>
        </w:rPr>
      </w:pPr>
    </w:p>
    <w:p w:rsidRDefault="007B6F16" w:rsidP="003552B2" w:rsidR="000E2798" w:rsidRPr="00061F22">
      <w:pPr>
        <w:rPr>
          <w:rFonts w:cs="Times New Roman" w:hAnsi="Arial Narrow" w:ascii="Arial Narrow"/>
          <w:i/>
          <w:sz w:val="24"/>
          <w:szCs w:val="24"/>
        </w:rPr>
      </w:pPr>
      <w:r w:rsidRPr="00061F22">
        <w:rPr>
          <w:rFonts w:cs="Times New Roman" w:hAnsi="Arial Narrow" w:ascii="Arial Narrow"/>
          <w:i/>
          <w:sz w:val="24"/>
          <w:szCs w:val="24"/>
        </w:rPr>
        <w:t xml:space="preserve">(Vjerovnici i Dužnik zajedno u daljnjem tekstu: </w:t>
      </w:r>
      <w:r w:rsidR="00871EAE">
        <w:rPr>
          <w:rFonts w:cs="Times New Roman" w:hAnsi="Arial Narrow" w:ascii="Arial Narrow"/>
          <w:i/>
          <w:sz w:val="24"/>
          <w:szCs w:val="24"/>
        </w:rPr>
        <w:t>„</w:t>
      </w:r>
      <w:r w:rsidRPr="00061F22">
        <w:rPr>
          <w:rFonts w:cs="Times New Roman" w:hAnsi="Arial Narrow" w:ascii="Arial Narrow"/>
          <w:b/>
          <w:i/>
          <w:sz w:val="24"/>
          <w:szCs w:val="24"/>
        </w:rPr>
        <w:t>Strane nagodbe</w:t>
      </w:r>
      <w:r w:rsidR="00871EAE">
        <w:rPr>
          <w:rFonts w:cs="Times New Roman" w:hAnsi="Arial Narrow" w:ascii="Arial Narrow"/>
          <w:b/>
          <w:i/>
          <w:sz w:val="24"/>
          <w:szCs w:val="24"/>
        </w:rPr>
        <w:t>“</w:t>
      </w:r>
      <w:r w:rsidRPr="00061F22">
        <w:rPr>
          <w:rFonts w:cs="Times New Roman" w:hAnsi="Arial Narrow" w:ascii="Arial Narrow"/>
          <w:i/>
          <w:sz w:val="24"/>
          <w:szCs w:val="24"/>
        </w:rPr>
        <w:t>)</w:t>
      </w:r>
    </w:p>
    <w:p w:rsidRDefault="008E2CA1" w:rsidR="008E2CA1">
      <w:pPr>
        <w:rPr>
          <w:rFonts w:cs="Times New Roman" w:hAnsi="Arial Narrow" w:ascii="Arial Narrow"/>
          <w:i/>
          <w:sz w:val="24"/>
          <w:szCs w:val="24"/>
        </w:rPr>
      </w:pPr>
      <w:r>
        <w:rPr>
          <w:rFonts w:cs="Times New Roman" w:hAnsi="Arial Narrow" w:ascii="Arial Narrow"/>
          <w:i/>
          <w:sz w:val="24"/>
          <w:szCs w:val="24"/>
        </w:rPr>
        <w:br w:type="page"/>
      </w:r>
    </w:p>
    <w:p w:rsidRDefault="007B6F16" w:rsidP="008E2CA1" w:rsidR="007B6F16" w:rsidRPr="006D03E3">
      <w:pPr>
        <w:jc w:val="center"/>
        <w:rPr>
          <w:rFonts w:cs="Times New Roman" w:hAnsi="Arial Narrow" w:ascii="Arial Narrow"/>
          <w:b/>
          <w:sz w:val="24"/>
          <w:szCs w:val="24"/>
        </w:rPr>
      </w:pPr>
      <w:r w:rsidRPr="006D03E3">
        <w:rPr>
          <w:rFonts w:cs="Times New Roman" w:hAnsi="Arial Narrow" w:ascii="Arial Narrow"/>
          <w:b/>
          <w:sz w:val="24"/>
          <w:szCs w:val="24"/>
        </w:rPr>
        <w:lastRenderedPageBreak/>
        <w:t>UVODNA UTVRĐENJA</w:t>
      </w:r>
    </w:p>
    <w:p w:rsidRDefault="000E2798" w:rsidP="003552B2" w:rsidR="000E2798" w:rsidRPr="006D03E3">
      <w:pPr>
        <w:rPr>
          <w:rFonts w:cs="Times New Roman" w:hAnsi="Arial Narrow" w:ascii="Arial Narrow"/>
          <w:sz w:val="24"/>
          <w:szCs w:val="24"/>
        </w:rPr>
      </w:pPr>
    </w:p>
    <w:p w:rsidRDefault="006D1E3F" w:rsidP="004C18EE" w:rsidR="00327EF3" w:rsidRPr="00F2413F">
      <w:pPr>
        <w:pStyle w:val="Odlomakpopisa"/>
        <w:numPr>
          <w:ilvl w:val="0"/>
          <w:numId w:val="1"/>
        </w:numPr>
        <w:spacing w:after="60"/>
        <w:jc w:val="both"/>
        <w:rPr>
          <w:rFonts w:cs="Times New Roman" w:eastAsia="Times New Roman" w:hAnsi="Arial Narrow" w:ascii="Arial Narrow"/>
        </w:rPr>
      </w:pPr>
      <w:r w:rsidRPr="00F2413F">
        <w:rPr>
          <w:rFonts w:cs="Times New Roman" w:hAnsi="Arial Narrow" w:ascii="Arial Narrow"/>
        </w:rPr>
        <w:t xml:space="preserve">Rješenjem Financijske agencije, regionalni centar </w:t>
      </w:r>
      <w:r w:rsidR="00DD4605" w:rsidRPr="00F2413F">
        <w:rPr>
          <w:rFonts w:cs="Times New Roman" w:hAnsi="Arial Narrow" w:ascii="Arial Narrow"/>
        </w:rPr>
        <w:t>Zagreb</w:t>
      </w:r>
      <w:r w:rsidRPr="00F2413F">
        <w:rPr>
          <w:rFonts w:cs="Times New Roman" w:hAnsi="Arial Narrow" w:ascii="Arial Narrow"/>
        </w:rPr>
        <w:t xml:space="preserve">, Nagodbenog vijeća HR01,  </w:t>
      </w:r>
      <w:r w:rsidRPr="00F2413F">
        <w:rPr>
          <w:rFonts w:cs="Times New Roman" w:eastAsia="Times New Roman" w:hAnsi="Arial Narrow" w:ascii="Arial Narrow"/>
        </w:rPr>
        <w:t xml:space="preserve">Klasa: </w:t>
      </w:r>
      <w:r w:rsidR="004C18EE" w:rsidRPr="00F2413F">
        <w:rPr>
          <w:rFonts w:cs="Times New Roman" w:hAnsi="Arial Narrow" w:ascii="Arial Narrow"/>
          <w:lang w:eastAsia="hr-HR"/>
        </w:rPr>
        <w:t>UP - I/110/07/15-01/8985</w:t>
      </w:r>
      <w:r w:rsidR="00B74F99" w:rsidRPr="00F2413F">
        <w:rPr>
          <w:rFonts w:cs="Times New Roman" w:hAnsi="Arial Narrow" w:ascii="Arial Narrow"/>
          <w:lang w:eastAsia="hr-HR"/>
        </w:rPr>
        <w:t>; Ur.br:</w:t>
      </w:r>
      <w:r w:rsidR="004C18EE" w:rsidRPr="00F2413F">
        <w:t xml:space="preserve"> </w:t>
      </w:r>
      <w:r w:rsidR="004C18EE" w:rsidRPr="00F2413F">
        <w:rPr>
          <w:rFonts w:cs="Times New Roman" w:hAnsi="Arial Narrow" w:ascii="Arial Narrow"/>
        </w:rPr>
        <w:t>04-06-16-8985-24</w:t>
      </w:r>
      <w:r w:rsidR="00B74F99" w:rsidRPr="00F2413F">
        <w:rPr>
          <w:rFonts w:cs="Times New Roman" w:hAnsi="Arial Narrow" w:ascii="Arial Narrow"/>
        </w:rPr>
        <w:t xml:space="preserve">; </w:t>
      </w:r>
      <w:r w:rsidR="004C18EE" w:rsidRPr="00F2413F">
        <w:rPr>
          <w:rFonts w:cs="Times New Roman" w:hAnsi="Arial Narrow" w:ascii="Arial Narrow"/>
        </w:rPr>
        <w:t>01.08.2016</w:t>
      </w:r>
      <w:r w:rsidR="00B74F99" w:rsidRPr="00F2413F">
        <w:rPr>
          <w:rFonts w:cs="Times New Roman" w:hAnsi="Arial Narrow" w:ascii="Arial Narrow"/>
        </w:rPr>
        <w:t>.</w:t>
      </w:r>
      <w:r w:rsidR="00D40756" w:rsidRPr="00F2413F">
        <w:rPr>
          <w:rFonts w:cs="Times New Roman" w:hAnsi="Arial Narrow" w:ascii="Arial Narrow"/>
          <w:lang w:eastAsia="hr-HR"/>
        </w:rPr>
        <w:t xml:space="preserve">  nad Dužnikom je otvoren postupak predstečajne nagodbe na prijedlog Dužnika. Dana </w:t>
      </w:r>
      <w:r w:rsidR="004C18EE" w:rsidRPr="00F2413F">
        <w:rPr>
          <w:rFonts w:cs="Times New Roman" w:hAnsi="Arial Narrow" w:ascii="Arial Narrow"/>
          <w:lang w:eastAsia="hr-HR"/>
        </w:rPr>
        <w:t>03.11. 2016.</w:t>
      </w:r>
      <w:r w:rsidR="00D40756" w:rsidRPr="00F2413F">
        <w:rPr>
          <w:rFonts w:cs="Times New Roman" w:hAnsi="Arial Narrow" w:ascii="Arial Narrow"/>
          <w:lang w:eastAsia="hr-HR"/>
        </w:rPr>
        <w:t xml:space="preserve"> godine održano je ročište za utvrđenje tražbina, te su Rješenjem Nagodbenog vijeća HR01 </w:t>
      </w:r>
      <w:r w:rsidR="00D40756" w:rsidRPr="00F2413F">
        <w:rPr>
          <w:rFonts w:cs="Times New Roman" w:eastAsia="Times New Roman" w:hAnsi="Arial Narrow" w:ascii="Arial Narrow"/>
        </w:rPr>
        <w:t xml:space="preserve">Klasa: </w:t>
      </w:r>
      <w:r w:rsidR="004C18EE" w:rsidRPr="00F2413F">
        <w:rPr>
          <w:rFonts w:cs="Times New Roman" w:hAnsi="Arial Narrow" w:ascii="Arial Narrow"/>
          <w:lang w:eastAsia="hr-HR"/>
        </w:rPr>
        <w:t>UP - I/110/07/15-01/8985</w:t>
      </w:r>
      <w:r w:rsidR="00D40756" w:rsidRPr="00F2413F">
        <w:rPr>
          <w:rFonts w:cs="Times New Roman" w:hAnsi="Arial Narrow" w:ascii="Arial Narrow"/>
          <w:lang w:eastAsia="hr-HR"/>
        </w:rPr>
        <w:t>; Ur.br:</w:t>
      </w:r>
      <w:r w:rsidR="004C18EE" w:rsidRPr="00F2413F">
        <w:t xml:space="preserve"> </w:t>
      </w:r>
      <w:r w:rsidR="004C18EE" w:rsidRPr="00F2413F">
        <w:rPr>
          <w:rFonts w:cs="Times New Roman" w:hAnsi="Arial Narrow" w:ascii="Arial Narrow"/>
        </w:rPr>
        <w:t>04-06-16-8985-99</w:t>
      </w:r>
      <w:r w:rsidR="00D40756" w:rsidRPr="00F2413F">
        <w:rPr>
          <w:rFonts w:cs="Times New Roman" w:hAnsi="Arial Narrow" w:ascii="Arial Narrow"/>
          <w:lang w:eastAsia="hr-HR"/>
        </w:rPr>
        <w:t xml:space="preserve"> od </w:t>
      </w:r>
      <w:r w:rsidR="004C18EE" w:rsidRPr="00F2413F">
        <w:rPr>
          <w:rFonts w:cs="Times New Roman" w:hAnsi="Arial Narrow" w:ascii="Arial Narrow"/>
          <w:lang w:eastAsia="hr-HR"/>
        </w:rPr>
        <w:t>03.11.2016</w:t>
      </w:r>
      <w:r w:rsidR="00D40756" w:rsidRPr="00F2413F">
        <w:rPr>
          <w:rFonts w:cs="Times New Roman" w:hAnsi="Arial Narrow" w:ascii="Arial Narrow"/>
          <w:lang w:eastAsia="hr-HR"/>
        </w:rPr>
        <w:t xml:space="preserve">. objavljenim na web stranicama Financijske agencije dana </w:t>
      </w:r>
      <w:r w:rsidR="004C18EE" w:rsidRPr="00F2413F">
        <w:rPr>
          <w:rFonts w:cs="Times New Roman" w:hAnsi="Arial Narrow" w:ascii="Arial Narrow"/>
          <w:lang w:eastAsia="hr-HR"/>
        </w:rPr>
        <w:t>09.11.2016</w:t>
      </w:r>
      <w:r w:rsidR="00D40756" w:rsidRPr="00F2413F">
        <w:rPr>
          <w:rFonts w:cs="Times New Roman" w:hAnsi="Arial Narrow" w:ascii="Arial Narrow"/>
          <w:lang w:eastAsia="hr-HR"/>
        </w:rPr>
        <w:t>. utvrđene tražbine Vjerovnika.</w:t>
      </w:r>
    </w:p>
    <w:p w:rsidRDefault="005838E0" w:rsidP="005838E0" w:rsidR="005838E0" w:rsidRPr="00F2413F">
      <w:pPr>
        <w:pStyle w:val="Odlomakpopisa"/>
        <w:spacing w:after="60"/>
        <w:rPr>
          <w:rFonts w:cs="Times New Roman" w:eastAsia="Times New Roman" w:hAnsi="Arial Narrow" w:ascii="Arial Narrow"/>
        </w:rPr>
      </w:pPr>
    </w:p>
    <w:p w:rsidRDefault="00177B3C" w:rsidP="004C18EE" w:rsidR="00327EF3" w:rsidRPr="00F2413F">
      <w:pPr>
        <w:pStyle w:val="Odlomakpopisa"/>
        <w:numPr>
          <w:ilvl w:val="0"/>
          <w:numId w:val="1"/>
        </w:numPr>
        <w:spacing w:after="60"/>
        <w:jc w:val="both"/>
        <w:rPr>
          <w:rFonts w:cs="Times New Roman" w:eastAsia="Times New Roman" w:hAnsi="Arial Narrow" w:ascii="Arial Narrow"/>
        </w:rPr>
      </w:pPr>
      <w:r w:rsidRPr="00F2413F">
        <w:rPr>
          <w:rFonts w:cs="Times New Roman" w:hAnsi="Arial Narrow" w:ascii="Arial Narrow"/>
          <w:lang w:eastAsia="hr-HR"/>
        </w:rPr>
        <w:t>U postupku V</w:t>
      </w:r>
      <w:r w:rsidR="00327EF3" w:rsidRPr="00F2413F">
        <w:rPr>
          <w:rFonts w:cs="Times New Roman" w:hAnsi="Arial Narrow" w:ascii="Arial Narrow"/>
          <w:lang w:eastAsia="hr-HR"/>
        </w:rPr>
        <w:t xml:space="preserve">jerovnici su prijavili tražbine u ukupnom iznosu od </w:t>
      </w:r>
      <w:r w:rsidR="00220A2A">
        <w:rPr>
          <w:rFonts w:cs="Times New Roman" w:hAnsi="Arial Narrow" w:ascii="Arial Narrow"/>
        </w:rPr>
        <w:t>9.292.7</w:t>
      </w:r>
      <w:r w:rsidR="004C18EE" w:rsidRPr="00F2413F">
        <w:rPr>
          <w:rFonts w:cs="Times New Roman" w:hAnsi="Arial Narrow" w:ascii="Arial Narrow"/>
        </w:rPr>
        <w:t>96,09 kn</w:t>
      </w:r>
      <w:r w:rsidR="00327EF3" w:rsidRPr="00F2413F">
        <w:rPr>
          <w:rFonts w:cs="Times New Roman" w:hAnsi="Arial Narrow" w:ascii="Arial Narrow"/>
          <w:lang w:eastAsia="hr-HR"/>
        </w:rPr>
        <w:t xml:space="preserve">, koje su ispitane na ročištu za utvrđivanje tražbina dana </w:t>
      </w:r>
      <w:r w:rsidR="004C18EE" w:rsidRPr="00F2413F">
        <w:rPr>
          <w:rFonts w:cs="Times New Roman" w:hAnsi="Arial Narrow" w:ascii="Arial Narrow"/>
          <w:lang w:eastAsia="hr-HR"/>
        </w:rPr>
        <w:t>03.11.2016</w:t>
      </w:r>
      <w:r w:rsidR="00327EF3" w:rsidRPr="00F2413F">
        <w:rPr>
          <w:rFonts w:cs="Times New Roman" w:hAnsi="Arial Narrow" w:ascii="Arial Narrow"/>
          <w:lang w:eastAsia="hr-HR"/>
        </w:rPr>
        <w:t xml:space="preserve">. god. Na navedenom ročištu utvrđeno je kako je ukupan iznos prijavljenih tražbina </w:t>
      </w:r>
      <w:r w:rsidR="00220A2A">
        <w:rPr>
          <w:rFonts w:cs="Times New Roman" w:hAnsi="Arial Narrow" w:ascii="Arial Narrow"/>
        </w:rPr>
        <w:t>9.292.7</w:t>
      </w:r>
      <w:r w:rsidR="004C18EE" w:rsidRPr="00F2413F">
        <w:rPr>
          <w:rFonts w:cs="Times New Roman" w:hAnsi="Arial Narrow" w:ascii="Arial Narrow"/>
        </w:rPr>
        <w:t>96,09 kn</w:t>
      </w:r>
      <w:r w:rsidR="00327EF3" w:rsidRPr="00F2413F">
        <w:rPr>
          <w:rFonts w:cs="Times New Roman" w:hAnsi="Arial Narrow" w:ascii="Arial Narrow"/>
          <w:lang w:eastAsia="hr-HR"/>
        </w:rPr>
        <w:t xml:space="preserve">, ukupan iznos utvrđenih tražbina  </w:t>
      </w:r>
      <w:r w:rsidR="00220A2A">
        <w:rPr>
          <w:rFonts w:cs="Times New Roman" w:hAnsi="Arial Narrow" w:ascii="Arial Narrow"/>
        </w:rPr>
        <w:t>11.077.266,1</w:t>
      </w:r>
      <w:r w:rsidR="004C18EE" w:rsidRPr="00F2413F">
        <w:rPr>
          <w:rFonts w:cs="Times New Roman" w:hAnsi="Arial Narrow" w:ascii="Arial Narrow"/>
        </w:rPr>
        <w:t>9 kn</w:t>
      </w:r>
      <w:r w:rsidR="00327EF3" w:rsidRPr="00F2413F">
        <w:rPr>
          <w:rFonts w:cs="Times New Roman" w:hAnsi="Arial Narrow" w:ascii="Arial Narrow"/>
          <w:lang w:eastAsia="hr-HR"/>
        </w:rPr>
        <w:t xml:space="preserve">, a ukupan iznos osporenih tražbina </w:t>
      </w:r>
      <w:r w:rsidR="004C18EE" w:rsidRPr="00F2413F">
        <w:rPr>
          <w:rFonts w:cs="Times New Roman" w:hAnsi="Arial Narrow" w:ascii="Arial Narrow"/>
        </w:rPr>
        <w:t>30.316,59</w:t>
      </w:r>
      <w:r w:rsidRPr="00F2413F">
        <w:rPr>
          <w:rFonts w:cs="Times New Roman" w:hAnsi="Arial Narrow" w:ascii="Arial Narrow"/>
        </w:rPr>
        <w:t xml:space="preserve"> kn.</w:t>
      </w:r>
      <w:r w:rsidRPr="00F2413F">
        <w:rPr>
          <w:rFonts w:cs="Times New Roman" w:hAnsi="Arial Narrow" w:ascii="Arial Narrow"/>
          <w:lang w:eastAsia="hr-HR"/>
        </w:rPr>
        <w:t xml:space="preserve"> </w:t>
      </w:r>
    </w:p>
    <w:p w:rsidRDefault="005838E0" w:rsidP="005838E0" w:rsidR="005838E0" w:rsidRPr="00F2413F">
      <w:pPr>
        <w:spacing w:after="60"/>
        <w:rPr>
          <w:rFonts w:cs="Times New Roman" w:eastAsia="Times New Roman" w:hAnsi="Arial Narrow" w:ascii="Arial Narrow"/>
        </w:rPr>
      </w:pPr>
    </w:p>
    <w:p w:rsidRDefault="00DD4605" w:rsidP="00E450F7" w:rsidR="005838E0" w:rsidRPr="00F2413F">
      <w:pPr>
        <w:pStyle w:val="Odlomakpopisa"/>
        <w:numPr>
          <w:ilvl w:val="0"/>
          <w:numId w:val="1"/>
        </w:numPr>
        <w:spacing w:after="60"/>
        <w:jc w:val="both"/>
        <w:rPr>
          <w:rFonts w:cs="Times New Roman" w:eastAsia="Times New Roman" w:hAnsi="Arial Narrow" w:ascii="Arial Narrow"/>
        </w:rPr>
      </w:pPr>
      <w:r>
        <w:rPr>
          <w:rFonts w:cs="Times New Roman" w:eastAsia="Times New Roman" w:hAnsi="Arial Narrow" w:ascii="Arial Narrow"/>
        </w:rPr>
        <w:t>Sukladno čl. 77. te čl. 60. s</w:t>
      </w:r>
      <w:r w:rsidR="005838E0" w:rsidRPr="00F2413F">
        <w:rPr>
          <w:rFonts w:cs="Times New Roman" w:eastAsia="Times New Roman" w:hAnsi="Arial Narrow" w:ascii="Arial Narrow"/>
        </w:rPr>
        <w:t>t.</w:t>
      </w:r>
      <w:r>
        <w:rPr>
          <w:rFonts w:cs="Times New Roman" w:eastAsia="Times New Roman" w:hAnsi="Arial Narrow" w:ascii="Arial Narrow"/>
        </w:rPr>
        <w:t xml:space="preserve"> </w:t>
      </w:r>
      <w:r w:rsidR="005838E0" w:rsidRPr="00F2413F">
        <w:rPr>
          <w:rFonts w:cs="Times New Roman" w:eastAsia="Times New Roman" w:hAnsi="Arial Narrow" w:ascii="Arial Narrow"/>
        </w:rPr>
        <w:t xml:space="preserve">5 </w:t>
      </w:r>
      <w:r>
        <w:rPr>
          <w:rFonts w:cs="Times New Roman" w:eastAsia="Times New Roman" w:hAnsi="Arial Narrow" w:ascii="Arial Narrow"/>
        </w:rPr>
        <w:t>ZFPPN-a</w:t>
      </w:r>
      <w:r w:rsidR="005838E0" w:rsidRPr="00F2413F">
        <w:rPr>
          <w:rFonts w:cs="Times New Roman" w:eastAsia="Times New Roman" w:hAnsi="Arial Narrow" w:ascii="Arial Narrow"/>
        </w:rPr>
        <w:t xml:space="preserve">, Nagodbeno vijeće je dana </w:t>
      </w:r>
      <w:r w:rsidR="00E450F7" w:rsidRPr="00F2413F">
        <w:rPr>
          <w:rFonts w:cs="Times New Roman" w:eastAsia="Times New Roman" w:hAnsi="Arial Narrow" w:ascii="Arial Narrow"/>
        </w:rPr>
        <w:t>03.11.2016. god</w:t>
      </w:r>
      <w:r w:rsidR="005838E0" w:rsidRPr="00F2413F">
        <w:rPr>
          <w:rFonts w:cs="Times New Roman" w:eastAsia="Times New Roman" w:hAnsi="Arial Narrow" w:ascii="Arial Narrow"/>
        </w:rPr>
        <w:t xml:space="preserve">. izvršilo prijeboj utvrđenih tražbina vjerovnika predstečajne nagodbe  sa protutražbinama Dužnika u ukupnom iznosu od  </w:t>
      </w:r>
      <w:r w:rsidR="00E450F7" w:rsidRPr="00F2413F">
        <w:rPr>
          <w:rFonts w:cs="Times New Roman" w:eastAsia="Times New Roman" w:hAnsi="Arial Narrow" w:ascii="Arial Narrow"/>
        </w:rPr>
        <w:t xml:space="preserve">129.435,29 </w:t>
      </w:r>
      <w:r w:rsidR="00177B3C" w:rsidRPr="00F2413F">
        <w:rPr>
          <w:rFonts w:cs="Times New Roman" w:eastAsia="Times New Roman" w:hAnsi="Arial Narrow" w:ascii="Arial Narrow"/>
        </w:rPr>
        <w:t>kn</w:t>
      </w:r>
      <w:r w:rsidR="005838E0" w:rsidRPr="00F2413F">
        <w:rPr>
          <w:rFonts w:cs="Times New Roman" w:eastAsia="Times New Roman" w:hAnsi="Arial Narrow" w:ascii="Arial Narrow"/>
        </w:rPr>
        <w:t>. Tražbine vjerovnika, koje su umanjene prijebojem uvrštene su u Nacrt nagodbe u umanjenom iznosu.</w:t>
      </w:r>
    </w:p>
    <w:p w:rsidRDefault="005838E0" w:rsidP="005838E0" w:rsidR="005838E0" w:rsidRPr="00F2413F">
      <w:pPr>
        <w:pStyle w:val="Odlomakpopisa"/>
        <w:spacing w:after="60"/>
        <w:rPr>
          <w:rFonts w:cs="Times New Roman" w:eastAsia="Times New Roman" w:hAnsi="Arial Narrow" w:ascii="Arial Narrow"/>
        </w:rPr>
      </w:pPr>
    </w:p>
    <w:p w:rsidRDefault="005838E0" w:rsidP="00E450F7" w:rsidR="005838E0" w:rsidRPr="00F2413F">
      <w:pPr>
        <w:pStyle w:val="Odlomakpopisa"/>
        <w:numPr>
          <w:ilvl w:val="0"/>
          <w:numId w:val="1"/>
        </w:numPr>
        <w:spacing w:after="60"/>
        <w:jc w:val="both"/>
        <w:rPr>
          <w:rFonts w:cs="Times New Roman" w:eastAsia="Times New Roman" w:hAnsi="Arial Narrow" w:ascii="Arial Narrow"/>
        </w:rPr>
      </w:pPr>
      <w:r w:rsidRPr="00F2413F">
        <w:rPr>
          <w:rFonts w:cs="Times New Roman" w:eastAsia="Times New Roman" w:hAnsi="Arial Narrow" w:ascii="Arial Narrow"/>
        </w:rPr>
        <w:t>Ukupan iznos osporenih tražbina je</w:t>
      </w:r>
      <w:r w:rsidR="00177B3C" w:rsidRPr="00F2413F">
        <w:rPr>
          <w:rFonts w:cs="Times New Roman" w:eastAsia="Times New Roman" w:hAnsi="Arial Narrow" w:ascii="Arial Narrow"/>
        </w:rPr>
        <w:t xml:space="preserve"> </w:t>
      </w:r>
      <w:r w:rsidR="00E450F7" w:rsidRPr="00F2413F">
        <w:rPr>
          <w:rFonts w:cs="Times New Roman" w:hAnsi="Arial Narrow" w:ascii="Arial Narrow"/>
        </w:rPr>
        <w:t>30.316,59</w:t>
      </w:r>
      <w:r w:rsidR="00177B3C" w:rsidRPr="00F2413F">
        <w:rPr>
          <w:rFonts w:cs="Times New Roman" w:hAnsi="Arial Narrow" w:ascii="Arial Narrow"/>
        </w:rPr>
        <w:t xml:space="preserve"> kn</w:t>
      </w:r>
      <w:r w:rsidRPr="00F2413F">
        <w:rPr>
          <w:rFonts w:cs="Times New Roman" w:eastAsia="Times New Roman" w:hAnsi="Arial Narrow" w:ascii="Arial Narrow"/>
        </w:rPr>
        <w:t xml:space="preserve"> i ne prelazi 25% prijavljenih tražbina, stoga se Postupak može nastaviti glasovanjem o Planu financijskog restrukturiranja.</w:t>
      </w:r>
    </w:p>
    <w:p w:rsidRDefault="005838E0" w:rsidP="005838E0" w:rsidR="005838E0" w:rsidRPr="00F2413F">
      <w:pPr>
        <w:pStyle w:val="Odlomakpopisa"/>
        <w:rPr>
          <w:rFonts w:cs="Times New Roman" w:eastAsia="Times New Roman" w:hAnsi="Arial Narrow" w:ascii="Arial Narrow"/>
        </w:rPr>
      </w:pPr>
    </w:p>
    <w:p w:rsidRDefault="005838E0" w:rsidP="00DA05F6" w:rsidR="009361A8" w:rsidRPr="00F2413F">
      <w:pPr>
        <w:pStyle w:val="Odlomakpopisa"/>
        <w:numPr>
          <w:ilvl w:val="0"/>
          <w:numId w:val="1"/>
        </w:numPr>
        <w:spacing w:after="60"/>
        <w:jc w:val="both"/>
        <w:rPr>
          <w:rFonts w:cs="Times New Roman" w:eastAsia="Times New Roman" w:hAnsi="Arial Narrow" w:ascii="Arial Narrow"/>
        </w:rPr>
      </w:pPr>
      <w:r w:rsidRPr="00F2413F">
        <w:rPr>
          <w:rFonts w:cs="Times New Roman" w:eastAsia="Times New Roman" w:hAnsi="Arial Narrow" w:ascii="Arial Narrow"/>
        </w:rPr>
        <w:t>Vjerovnici čije s</w:t>
      </w:r>
      <w:r w:rsidR="00DD4605">
        <w:rPr>
          <w:rFonts w:cs="Times New Roman" w:eastAsia="Times New Roman" w:hAnsi="Arial Narrow" w:ascii="Arial Narrow"/>
        </w:rPr>
        <w:t xml:space="preserve">u tražbine utvrđene Rješenjem </w:t>
      </w:r>
      <w:r w:rsidRPr="00F2413F">
        <w:rPr>
          <w:rFonts w:cs="Times New Roman" w:eastAsia="Times New Roman" w:hAnsi="Arial Narrow" w:ascii="Arial Narrow"/>
        </w:rPr>
        <w:t>imaju pravo glasa sukladno utvrđenom iznosu.</w:t>
      </w:r>
    </w:p>
    <w:p w:rsidRDefault="00DA05F6" w:rsidP="00DA05F6" w:rsidR="00DA05F6" w:rsidRPr="00F2413F">
      <w:pPr>
        <w:pStyle w:val="Odlomakpopisa"/>
        <w:spacing w:after="60"/>
        <w:jc w:val="both"/>
        <w:rPr>
          <w:rFonts w:cs="Times New Roman" w:eastAsia="Times New Roman" w:hAnsi="Arial Narrow" w:ascii="Arial Narrow"/>
        </w:rPr>
      </w:pPr>
    </w:p>
    <w:p w:rsidRDefault="005838E0" w:rsidP="00177B3C" w:rsidR="005838E0" w:rsidRPr="00F2413F">
      <w:pPr>
        <w:pStyle w:val="Odlomakpopisa"/>
        <w:numPr>
          <w:ilvl w:val="0"/>
          <w:numId w:val="1"/>
        </w:numPr>
        <w:spacing w:after="60"/>
        <w:jc w:val="both"/>
        <w:rPr>
          <w:rFonts w:cs="Times New Roman" w:eastAsia="Times New Roman" w:hAnsi="Arial Narrow" w:ascii="Arial Narrow"/>
        </w:rPr>
      </w:pPr>
      <w:r w:rsidRPr="00F2413F">
        <w:rPr>
          <w:rFonts w:cs="Times New Roman" w:eastAsia="Times New Roman" w:hAnsi="Arial Narrow" w:ascii="Arial Narrow"/>
        </w:rPr>
        <w:t>Razlučni vjerovnici, koji se nisu odrekli prava na odvojeno namirenje, vjerovnici na čije tražbine predstečajna nagodba ne djeluje, solidarni dužnici, jamci i osobe s pravom regresa, koji imaju pravni položaj povezanih osoba, kao ni vjerovnici osporenih tražbina nemaju pravo glasa.</w:t>
      </w:r>
    </w:p>
    <w:p w:rsidRDefault="00047905" w:rsidP="00047905" w:rsidR="00047905" w:rsidRPr="00F2413F">
      <w:pPr>
        <w:pStyle w:val="Odlomakpopisa"/>
        <w:rPr>
          <w:rFonts w:cs="Times New Roman" w:eastAsia="Times New Roman" w:hAnsi="Arial Narrow" w:ascii="Arial Narrow"/>
        </w:rPr>
      </w:pPr>
    </w:p>
    <w:p w:rsidRDefault="00047905" w:rsidP="00177B3C" w:rsidR="00047905">
      <w:pPr>
        <w:pStyle w:val="Odlomakpopisa"/>
        <w:numPr>
          <w:ilvl w:val="0"/>
          <w:numId w:val="1"/>
        </w:numPr>
        <w:spacing w:after="60"/>
        <w:jc w:val="both"/>
        <w:rPr>
          <w:rFonts w:cs="Times New Roman" w:eastAsia="Times New Roman" w:hAnsi="Arial Narrow" w:ascii="Arial Narrow"/>
        </w:rPr>
      </w:pPr>
      <w:r w:rsidRPr="00F2413F">
        <w:rPr>
          <w:rFonts w:cs="Times New Roman" w:eastAsia="Times New Roman" w:hAnsi="Arial Narrow" w:ascii="Arial Narrow"/>
        </w:rPr>
        <w:t>Od dana otvaranja Postupka na</w:t>
      </w:r>
      <w:r w:rsidR="00177B3C" w:rsidRPr="00F2413F">
        <w:rPr>
          <w:rFonts w:cs="Times New Roman" w:eastAsia="Times New Roman" w:hAnsi="Arial Narrow" w:ascii="Arial Narrow"/>
        </w:rPr>
        <w:t>d</w:t>
      </w:r>
      <w:r w:rsidRPr="00F2413F">
        <w:rPr>
          <w:rFonts w:cs="Times New Roman" w:eastAsia="Times New Roman" w:hAnsi="Arial Narrow" w:ascii="Arial Narrow"/>
        </w:rPr>
        <w:t xml:space="preserve"> Dužnikom pa do sklapanja predstečajne nagodbe, na iznose utvrđenih tražbina n</w:t>
      </w:r>
      <w:r w:rsidR="00DD4605">
        <w:rPr>
          <w:rFonts w:cs="Times New Roman" w:eastAsia="Times New Roman" w:hAnsi="Arial Narrow" w:ascii="Arial Narrow"/>
        </w:rPr>
        <w:t>e</w:t>
      </w:r>
      <w:r w:rsidRPr="00F2413F">
        <w:rPr>
          <w:rFonts w:cs="Times New Roman" w:eastAsia="Times New Roman" w:hAnsi="Arial Narrow" w:ascii="Arial Narrow"/>
        </w:rPr>
        <w:t xml:space="preserve"> obračunavaju se kamate.</w:t>
      </w:r>
    </w:p>
    <w:p w:rsidRDefault="00DD4605" w:rsidP="00DD4605" w:rsidR="00DD4605" w:rsidRPr="00DD4605">
      <w:pPr>
        <w:pStyle w:val="Odlomakpopisa"/>
        <w:rPr>
          <w:rFonts w:cs="Times New Roman" w:eastAsia="Times New Roman" w:hAnsi="Arial Narrow" w:ascii="Arial Narrow"/>
        </w:rPr>
      </w:pPr>
    </w:p>
    <w:p w:rsidRDefault="000E2798" w:rsidP="00177B3C" w:rsidR="00D40756" w:rsidRPr="00F2413F">
      <w:pPr>
        <w:pStyle w:val="Odlomakpopisa"/>
        <w:numPr>
          <w:ilvl w:val="0"/>
          <w:numId w:val="1"/>
        </w:numPr>
        <w:jc w:val="both"/>
        <w:rPr>
          <w:rFonts w:cs="Times New Roman" w:hAnsi="Arial Narrow" w:ascii="Arial Narrow"/>
        </w:rPr>
      </w:pPr>
      <w:r w:rsidRPr="00F2413F">
        <w:rPr>
          <w:rFonts w:cs="Times New Roman" w:hAnsi="Arial Narrow" w:ascii="Arial Narrow"/>
        </w:rPr>
        <w:t xml:space="preserve">Dužnik </w:t>
      </w:r>
      <w:r w:rsidR="00D40756" w:rsidRPr="00F2413F">
        <w:rPr>
          <w:rFonts w:cs="Times New Roman" w:hAnsi="Arial Narrow" w:ascii="Arial Narrow"/>
        </w:rPr>
        <w:t xml:space="preserve">izjavljuje da sklapanje ove Nagodbe neće utjecati na tražbine radnika, poreze, prireze </w:t>
      </w:r>
      <w:r w:rsidR="00DD4605">
        <w:rPr>
          <w:rFonts w:cs="Times New Roman" w:hAnsi="Arial Narrow" w:ascii="Arial Narrow"/>
        </w:rPr>
        <w:t>i doprinose, koji se po čl. 3. s</w:t>
      </w:r>
      <w:r w:rsidR="00D40756" w:rsidRPr="00F2413F">
        <w:rPr>
          <w:rFonts w:cs="Times New Roman" w:hAnsi="Arial Narrow" w:ascii="Arial Narrow"/>
        </w:rPr>
        <w:t>t.1 točka 13.</w:t>
      </w:r>
      <w:r w:rsidR="00DD4605">
        <w:rPr>
          <w:rFonts w:cs="Times New Roman" w:hAnsi="Arial Narrow" w:ascii="Arial Narrow"/>
        </w:rPr>
        <w:t xml:space="preserve"> ZFPPN-a</w:t>
      </w:r>
      <w:r w:rsidR="00D40756" w:rsidRPr="00F2413F">
        <w:rPr>
          <w:rFonts w:cs="Times New Roman" w:hAnsi="Arial Narrow" w:ascii="Arial Narrow"/>
        </w:rPr>
        <w:t xml:space="preserve"> </w:t>
      </w:r>
      <w:r w:rsidR="00DD4605">
        <w:rPr>
          <w:rFonts w:cs="Times New Roman" w:hAnsi="Arial Narrow" w:ascii="Arial Narrow"/>
        </w:rPr>
        <w:t>s</w:t>
      </w:r>
      <w:r w:rsidR="00D40756" w:rsidRPr="00F2413F">
        <w:rPr>
          <w:rFonts w:cs="Times New Roman" w:hAnsi="Arial Narrow" w:ascii="Arial Narrow"/>
        </w:rPr>
        <w:t xml:space="preserve">matraju prioritetnim tražbinama, te se obvezuje na ispunjenje prioritetnih tražbina tijekom postupka predstečajne nagodbe, do ročišta za glasovanje o </w:t>
      </w:r>
      <w:r w:rsidR="00DD4605" w:rsidRPr="00F2413F">
        <w:rPr>
          <w:rFonts w:cs="Times New Roman" w:hAnsi="Arial Narrow" w:ascii="Arial Narrow"/>
        </w:rPr>
        <w:t>Izmijenjenom</w:t>
      </w:r>
      <w:r w:rsidRPr="00F2413F">
        <w:rPr>
          <w:rFonts w:cs="Times New Roman" w:hAnsi="Arial Narrow" w:ascii="Arial Narrow"/>
        </w:rPr>
        <w:t xml:space="preserve"> planu financijskog i operativnog </w:t>
      </w:r>
      <w:r w:rsidR="00DD4605" w:rsidRPr="00F2413F">
        <w:rPr>
          <w:rFonts w:cs="Times New Roman" w:hAnsi="Arial Narrow" w:ascii="Arial Narrow"/>
        </w:rPr>
        <w:t>restrukturiranja</w:t>
      </w:r>
      <w:r w:rsidR="00D40756" w:rsidRPr="00F2413F">
        <w:rPr>
          <w:rFonts w:cs="Times New Roman" w:hAnsi="Arial Narrow" w:ascii="Arial Narrow"/>
        </w:rPr>
        <w:t>.</w:t>
      </w:r>
    </w:p>
    <w:p w:rsidRDefault="00D40756" w:rsidP="00D40756" w:rsidR="00D40756" w:rsidRPr="00F2413F">
      <w:pPr>
        <w:pStyle w:val="Odlomakpopisa"/>
        <w:jc w:val="both"/>
        <w:rPr>
          <w:rFonts w:cs="Times New Roman" w:hAnsi="Arial Narrow" w:ascii="Arial Narrow"/>
        </w:rPr>
      </w:pPr>
    </w:p>
    <w:p w:rsidRDefault="00327EF3" w:rsidP="006D1E3F" w:rsidR="000E2798" w:rsidRPr="00F2413F">
      <w:pPr>
        <w:pStyle w:val="Odlomakpopisa"/>
        <w:numPr>
          <w:ilvl w:val="0"/>
          <w:numId w:val="1"/>
        </w:numPr>
        <w:jc w:val="both"/>
        <w:rPr>
          <w:rFonts w:cs="Times New Roman" w:hAnsi="Arial Narrow" w:ascii="Arial Narrow"/>
        </w:rPr>
      </w:pPr>
      <w:r w:rsidRPr="00F2413F">
        <w:rPr>
          <w:rFonts w:cs="Times New Roman" w:hAnsi="Arial Narrow" w:ascii="Arial Narrow"/>
        </w:rPr>
        <w:t>S</w:t>
      </w:r>
      <w:r w:rsidR="000E2798" w:rsidRPr="00F2413F">
        <w:rPr>
          <w:rFonts w:cs="Times New Roman" w:hAnsi="Arial Narrow" w:ascii="Arial Narrow"/>
        </w:rPr>
        <w:t xml:space="preserve">tranke suglasno utvrđuju da u </w:t>
      </w:r>
      <w:r w:rsidR="00DD4605" w:rsidRPr="00F2413F">
        <w:rPr>
          <w:rFonts w:cs="Times New Roman" w:hAnsi="Arial Narrow" w:ascii="Arial Narrow"/>
        </w:rPr>
        <w:t>Izmijenjenom</w:t>
      </w:r>
      <w:r w:rsidR="000E2798" w:rsidRPr="00F2413F">
        <w:rPr>
          <w:rFonts w:cs="Times New Roman" w:hAnsi="Arial Narrow" w:ascii="Arial Narrow"/>
        </w:rPr>
        <w:t xml:space="preserve"> planu financijskog i operativnog restrukturiranja ne postoje posebne obvez</w:t>
      </w:r>
      <w:r w:rsidRPr="00F2413F">
        <w:rPr>
          <w:rFonts w:cs="Times New Roman" w:hAnsi="Arial Narrow" w:ascii="Arial Narrow"/>
        </w:rPr>
        <w:t>e dužnika, osim one navedene u N</w:t>
      </w:r>
      <w:r w:rsidR="000E2798" w:rsidRPr="00F2413F">
        <w:rPr>
          <w:rFonts w:cs="Times New Roman" w:hAnsi="Arial Narrow" w:ascii="Arial Narrow"/>
        </w:rPr>
        <w:t>agodbi.</w:t>
      </w:r>
    </w:p>
    <w:p w:rsidRDefault="00047905" w:rsidP="00047905" w:rsidR="00047905" w:rsidRPr="00F2413F">
      <w:pPr>
        <w:pStyle w:val="Odlomakpopisa"/>
        <w:rPr>
          <w:rFonts w:cs="Times New Roman" w:hAnsi="Arial Narrow" w:ascii="Arial Narrow"/>
        </w:rPr>
      </w:pPr>
    </w:p>
    <w:p w:rsidRDefault="00047905" w:rsidP="006D1E3F" w:rsidR="00047905" w:rsidRPr="00F2413F">
      <w:pPr>
        <w:pStyle w:val="Odlomakpopisa"/>
        <w:numPr>
          <w:ilvl w:val="0"/>
          <w:numId w:val="1"/>
        </w:numPr>
        <w:jc w:val="both"/>
        <w:rPr>
          <w:rFonts w:cs="Times New Roman" w:hAnsi="Arial Narrow" w:ascii="Arial Narrow"/>
        </w:rPr>
      </w:pPr>
      <w:r w:rsidRPr="00F2413F">
        <w:rPr>
          <w:rFonts w:cs="Times New Roman" w:hAnsi="Arial Narrow" w:ascii="Arial Narrow"/>
        </w:rPr>
        <w:t>Suk</w:t>
      </w:r>
      <w:r w:rsidR="00DD4605">
        <w:rPr>
          <w:rFonts w:cs="Times New Roman" w:hAnsi="Arial Narrow" w:ascii="Arial Narrow"/>
        </w:rPr>
        <w:t>ladno čl. 63. s</w:t>
      </w:r>
      <w:r w:rsidRPr="00F2413F">
        <w:rPr>
          <w:rFonts w:cs="Times New Roman" w:hAnsi="Arial Narrow" w:ascii="Arial Narrow"/>
        </w:rPr>
        <w:t>t.</w:t>
      </w:r>
      <w:r w:rsidR="00DD4605">
        <w:rPr>
          <w:rFonts w:cs="Times New Roman" w:hAnsi="Arial Narrow" w:ascii="Arial Narrow"/>
        </w:rPr>
        <w:t xml:space="preserve"> </w:t>
      </w:r>
      <w:r w:rsidRPr="00F2413F">
        <w:rPr>
          <w:rFonts w:cs="Times New Roman" w:hAnsi="Arial Narrow" w:ascii="Arial Narrow"/>
        </w:rPr>
        <w:t xml:space="preserve">1 </w:t>
      </w:r>
      <w:r w:rsidR="00DD4605">
        <w:rPr>
          <w:rFonts w:cs="Times New Roman" w:hAnsi="Arial Narrow" w:ascii="Arial Narrow"/>
        </w:rPr>
        <w:t>ZFPPN-a</w:t>
      </w:r>
      <w:r w:rsidRPr="00F2413F">
        <w:rPr>
          <w:rFonts w:cs="Times New Roman" w:hAnsi="Arial Narrow" w:ascii="Arial Narrow"/>
        </w:rPr>
        <w:t>, izvršena je podjela vjerovnika za potrebe glasovanja u tri grupe, od kojih jednu čine Tijela javne uprave i trgovačka društva u većinskom državnom vlasništvu, drugu financijske institucije, a treću ostali vjerovnici.</w:t>
      </w:r>
    </w:p>
    <w:p w:rsidRDefault="00D40756" w:rsidP="00D40756" w:rsidR="00D40756" w:rsidRPr="00F2413F">
      <w:pPr>
        <w:pStyle w:val="Odlomakpopisa"/>
        <w:jc w:val="both"/>
        <w:rPr>
          <w:rFonts w:cs="Times New Roman" w:hAnsi="Arial Narrow" w:ascii="Arial Narrow"/>
        </w:rPr>
      </w:pPr>
    </w:p>
    <w:p w:rsidRDefault="000E2798" w:rsidP="00D40756" w:rsidR="000E2798" w:rsidRPr="00F2413F">
      <w:pPr>
        <w:pStyle w:val="Odlomakpopisa"/>
        <w:numPr>
          <w:ilvl w:val="0"/>
          <w:numId w:val="1"/>
        </w:numPr>
        <w:jc w:val="both"/>
        <w:rPr>
          <w:rFonts w:cs="Times New Roman" w:hAnsi="Arial Narrow" w:ascii="Arial Narrow"/>
        </w:rPr>
      </w:pPr>
      <w:r w:rsidRPr="00F2413F">
        <w:rPr>
          <w:rFonts w:cs="Times New Roman" w:hAnsi="Arial Narrow" w:ascii="Arial Narrow"/>
        </w:rPr>
        <w:t>Za vjerovnike iz ove Nagodbe, a sukladno utvrđenim tražbinama</w:t>
      </w:r>
      <w:r w:rsidR="003C48BC" w:rsidRPr="00F2413F">
        <w:rPr>
          <w:rFonts w:cs="Times New Roman" w:hAnsi="Arial Narrow" w:ascii="Arial Narrow"/>
        </w:rPr>
        <w:t xml:space="preserve">, </w:t>
      </w:r>
      <w:r w:rsidR="00DD4605" w:rsidRPr="00F2413F">
        <w:rPr>
          <w:rFonts w:cs="Times New Roman" w:hAnsi="Arial Narrow" w:ascii="Arial Narrow"/>
        </w:rPr>
        <w:t>Izmijenjenim</w:t>
      </w:r>
      <w:r w:rsidR="003C48BC" w:rsidRPr="00F2413F">
        <w:rPr>
          <w:rFonts w:cs="Times New Roman" w:hAnsi="Arial Narrow" w:ascii="Arial Narrow"/>
        </w:rPr>
        <w:t xml:space="preserve"> planom financijskog i operativnog restrukturiranja, otplata utvrđenih tražbina vršit će se na slijedeći način:</w:t>
      </w:r>
    </w:p>
    <w:p w:rsidRDefault="00F2413F" w:rsidR="00F2413F">
      <w:pPr>
        <w:rPr>
          <w:rFonts w:cs="Times New Roman" w:hAnsi="Arial Narrow" w:ascii="Arial Narrow"/>
          <w:sz w:val="24"/>
          <w:szCs w:val="24"/>
        </w:rPr>
      </w:pPr>
      <w:r>
        <w:rPr>
          <w:rFonts w:cs="Times New Roman" w:hAnsi="Arial Narrow" w:ascii="Arial Narrow"/>
          <w:sz w:val="24"/>
          <w:szCs w:val="24"/>
        </w:rPr>
        <w:br w:type="page"/>
      </w:r>
    </w:p>
    <w:p w:rsidRDefault="00F2413F" w:rsidP="00084390" w:rsidR="00F2413F" w:rsidRPr="006D03E3">
      <w:pPr>
        <w:pStyle w:val="Odlomakpopisa"/>
        <w:rPr>
          <w:rFonts w:cs="Times New Roman" w:hAnsi="Arial Narrow" w:ascii="Arial Narrow"/>
          <w:sz w:val="24"/>
          <w:szCs w:val="24"/>
        </w:rPr>
      </w:pPr>
    </w:p>
    <w:p w:rsidRDefault="00084390" w:rsidP="00084390" w:rsidR="00084390" w:rsidRPr="006D03E3">
      <w:pPr>
        <w:pStyle w:val="Odlomakpopisa"/>
        <w:jc w:val="center"/>
        <w:rPr>
          <w:rFonts w:cs="Times New Roman" w:hAnsi="Arial Narrow" w:ascii="Arial Narrow"/>
          <w:b/>
          <w:sz w:val="28"/>
          <w:szCs w:val="28"/>
        </w:rPr>
      </w:pPr>
      <w:r w:rsidRPr="006D03E3">
        <w:rPr>
          <w:rFonts w:cs="Times New Roman" w:hAnsi="Arial Narrow" w:ascii="Arial Narrow"/>
          <w:b/>
          <w:sz w:val="28"/>
          <w:szCs w:val="28"/>
        </w:rPr>
        <w:t>PONUDA VJEROVNICIMA –NAČIN NAMIRENJA TRAŽBINA</w:t>
      </w:r>
    </w:p>
    <w:p w:rsidRDefault="00084390" w:rsidP="00084390" w:rsidR="00084390" w:rsidRPr="006D03E3">
      <w:pPr>
        <w:pStyle w:val="Odlomakpopisa"/>
        <w:jc w:val="center"/>
        <w:rPr>
          <w:rFonts w:cs="Times New Roman" w:hAnsi="Arial Narrow" w:ascii="Arial Narrow"/>
          <w:b/>
          <w:sz w:val="28"/>
          <w:szCs w:val="28"/>
        </w:rPr>
      </w:pPr>
    </w:p>
    <w:p w:rsidRDefault="00084390" w:rsidP="00084390" w:rsidR="00084390" w:rsidRPr="00F2413F">
      <w:pPr>
        <w:pStyle w:val="Odlomakpopisa"/>
        <w:numPr>
          <w:ilvl w:val="0"/>
          <w:numId w:val="1"/>
        </w:numPr>
        <w:jc w:val="both"/>
        <w:rPr>
          <w:rFonts w:cs="Times New Roman" w:hAnsi="Arial Narrow" w:ascii="Arial Narrow"/>
        </w:rPr>
      </w:pPr>
      <w:r w:rsidRPr="00F2413F">
        <w:rPr>
          <w:rFonts w:cs="Times New Roman" w:hAnsi="Arial Narrow" w:ascii="Arial Narrow"/>
        </w:rPr>
        <w:t>Dužnik se obvezuje namiriti sve utvrđene tražbine Vjerovnika sukladno Planu financijskog restrukturiranja, na način i pod uvjetima određenim ov</w:t>
      </w:r>
      <w:r w:rsidR="00DA05F6" w:rsidRPr="00F2413F">
        <w:rPr>
          <w:rFonts w:cs="Times New Roman" w:hAnsi="Arial Narrow" w:ascii="Arial Narrow"/>
        </w:rPr>
        <w:t>i</w:t>
      </w:r>
      <w:r w:rsidRPr="00F2413F">
        <w:rPr>
          <w:rFonts w:cs="Times New Roman" w:hAnsi="Arial Narrow" w:ascii="Arial Narrow"/>
        </w:rPr>
        <w:t xml:space="preserve">m </w:t>
      </w:r>
      <w:r w:rsidR="00DA05F6" w:rsidRPr="00F2413F">
        <w:rPr>
          <w:rFonts w:cs="Times New Roman" w:hAnsi="Arial Narrow" w:ascii="Arial Narrow"/>
        </w:rPr>
        <w:t>Nacrt</w:t>
      </w:r>
      <w:r w:rsidRPr="00F2413F">
        <w:rPr>
          <w:rFonts w:cs="Times New Roman" w:hAnsi="Arial Narrow" w:ascii="Arial Narrow"/>
        </w:rPr>
        <w:t>om</w:t>
      </w:r>
    </w:p>
    <w:p w:rsidRDefault="003C48BC" w:rsidP="00DD4605" w:rsidR="00084390" w:rsidRPr="006D03E3">
      <w:pPr>
        <w:spacing w:after="0"/>
        <w:ind w:left="426"/>
        <w:jc w:val="both"/>
        <w:rPr>
          <w:rFonts w:cs="Times New Roman" w:hAnsi="Arial Narrow" w:ascii="Arial Narrow"/>
          <w:b/>
          <w:sz w:val="24"/>
          <w:szCs w:val="24"/>
        </w:rPr>
      </w:pPr>
      <w:r w:rsidRPr="006D03E3">
        <w:rPr>
          <w:rFonts w:cs="Times New Roman" w:hAnsi="Arial Narrow" w:ascii="Arial Narrow"/>
          <w:b/>
          <w:u w:val="single"/>
        </w:rPr>
        <w:t>GRUPA 1.</w:t>
      </w:r>
      <w:r w:rsidRPr="006D03E3">
        <w:rPr>
          <w:rFonts w:cs="Times New Roman" w:hAnsi="Arial Narrow" w:ascii="Arial Narrow"/>
          <w:b/>
        </w:rPr>
        <w:t xml:space="preserve"> </w:t>
      </w:r>
      <w:r w:rsidR="009C25DC" w:rsidRPr="006D03E3">
        <w:rPr>
          <w:rFonts w:cs="Times New Roman" w:hAnsi="Arial Narrow" w:ascii="Arial Narrow"/>
          <w:b/>
        </w:rPr>
        <w:t xml:space="preserve">TIJELA JAVNE UPRAVE I </w:t>
      </w:r>
      <w:r w:rsidRPr="006D03E3">
        <w:rPr>
          <w:rFonts w:cs="Times New Roman" w:hAnsi="Arial Narrow" w:ascii="Arial Narrow"/>
          <w:b/>
        </w:rPr>
        <w:t>DRUŠTVA U VEĆINSKOM DRŽAVNOM VLASNIŠTVU</w:t>
      </w:r>
      <w:r w:rsidR="008B3C64" w:rsidRPr="006D03E3">
        <w:rPr>
          <w:rFonts w:cs="Times New Roman" w:hAnsi="Arial Narrow" w:ascii="Arial Narrow"/>
          <w:b/>
          <w:sz w:val="24"/>
          <w:szCs w:val="24"/>
        </w:rPr>
        <w:t xml:space="preserve"> </w:t>
      </w:r>
    </w:p>
    <w:p w:rsidRDefault="00DA7004" w:rsidP="00DD4605" w:rsidR="00DA7004" w:rsidRPr="006D03E3">
      <w:pPr>
        <w:spacing w:after="0"/>
        <w:ind w:left="426"/>
        <w:jc w:val="both"/>
        <w:rPr>
          <w:rFonts w:cs="Times New Roman" w:hAnsi="Arial Narrow" w:ascii="Arial Narrow"/>
          <w:b/>
          <w:sz w:val="24"/>
          <w:szCs w:val="24"/>
        </w:rPr>
      </w:pPr>
    </w:p>
    <w:p w:rsidRDefault="004C3A3E" w:rsidP="00DD4605" w:rsidR="009C25DC" w:rsidRPr="006D03E3">
      <w:pPr>
        <w:pStyle w:val="Odlomakpopisa"/>
        <w:numPr>
          <w:ilvl w:val="0"/>
          <w:numId w:val="17"/>
        </w:numPr>
        <w:spacing w:after="0"/>
        <w:ind w:firstLine="0" w:left="426"/>
        <w:jc w:val="both"/>
        <w:rPr>
          <w:rFonts w:cs="Times New Roman" w:hAnsi="Arial Narrow" w:ascii="Arial Narrow"/>
          <w:b/>
          <w:sz w:val="24"/>
          <w:szCs w:val="24"/>
        </w:rPr>
      </w:pPr>
      <w:r>
        <w:rPr>
          <w:rFonts w:cs="Times New Roman" w:hAnsi="Arial Narrow" w:ascii="Arial Narrow"/>
          <w:b/>
          <w:sz w:val="24"/>
          <w:szCs w:val="24"/>
        </w:rPr>
        <w:t xml:space="preserve">GRUPA </w:t>
      </w:r>
      <w:r w:rsidR="00DA7004" w:rsidRPr="006D03E3">
        <w:rPr>
          <w:rFonts w:cs="Times New Roman" w:hAnsi="Arial Narrow" w:ascii="Arial Narrow"/>
          <w:b/>
          <w:sz w:val="24"/>
          <w:szCs w:val="24"/>
        </w:rPr>
        <w:t>DRUŠTVA U VEĆINSKOM DRŽAVNOM VLASNIŠTVU</w:t>
      </w:r>
    </w:p>
    <w:p w:rsidRDefault="00DA7004" w:rsidP="00DA7004" w:rsidR="00DA7004" w:rsidRPr="006D03E3">
      <w:pPr>
        <w:spacing w:after="0"/>
        <w:jc w:val="both"/>
        <w:rPr>
          <w:rFonts w:cs="Times New Roman" w:hAnsi="Arial Narrow" w:ascii="Arial Narrow"/>
          <w:b/>
          <w:sz w:val="24"/>
          <w:szCs w:val="24"/>
        </w:rPr>
      </w:pPr>
    </w:p>
    <w:p w:rsidRDefault="00084390" w:rsidP="001B2D64" w:rsidR="00084390"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Dužnik će utvrđene tražbine Vjerovnika iz </w:t>
      </w:r>
      <w:r w:rsidRPr="00F2413F">
        <w:rPr>
          <w:rFonts w:cs="Times New Roman" w:hAnsi="Arial Narrow" w:ascii="Arial Narrow"/>
          <w:b/>
        </w:rPr>
        <w:t>GRUPE 1</w:t>
      </w:r>
      <w:r w:rsidR="001C1C24" w:rsidRPr="00F2413F">
        <w:rPr>
          <w:rFonts w:cs="Times New Roman" w:hAnsi="Arial Narrow" w:ascii="Arial Narrow"/>
          <w:b/>
        </w:rPr>
        <w:t>a</w:t>
      </w:r>
      <w:r w:rsidRPr="00F2413F">
        <w:rPr>
          <w:rFonts w:cs="Times New Roman" w:hAnsi="Arial Narrow" w:ascii="Arial Narrow"/>
          <w:b/>
        </w:rPr>
        <w:t xml:space="preserve"> DRUŠTVA U VEĆINSKOM DRŽAVNOM VLASNIŠTVU</w:t>
      </w:r>
      <w:r w:rsidR="001B2D64" w:rsidRPr="00F2413F">
        <w:rPr>
          <w:rFonts w:cs="Times New Roman" w:hAnsi="Arial Narrow" w:ascii="Arial Narrow"/>
          <w:b/>
        </w:rPr>
        <w:t xml:space="preserve"> </w:t>
      </w:r>
      <w:r w:rsidR="001B2D64" w:rsidRPr="00F2413F">
        <w:rPr>
          <w:rFonts w:cs="Times New Roman" w:hAnsi="Arial Narrow" w:ascii="Arial Narrow"/>
        </w:rPr>
        <w:t>namiriti na slijedeći način:</w:t>
      </w:r>
    </w:p>
    <w:p w:rsidRDefault="001B2D64" w:rsidP="001B2D64" w:rsidR="001B2D64" w:rsidRPr="006D03E3">
      <w:pPr>
        <w:pStyle w:val="Odlomakpopisa"/>
        <w:spacing w:after="0"/>
        <w:jc w:val="both"/>
        <w:rPr>
          <w:rFonts w:cs="Times New Roman" w:hAnsi="Arial Narrow" w:ascii="Arial Narrow"/>
          <w:sz w:val="24"/>
          <w:szCs w:val="24"/>
        </w:rPr>
      </w:pPr>
    </w:p>
    <w:p w:rsidRDefault="001B2D64" w:rsidP="001B2D64" w:rsidR="001B2D64" w:rsidRPr="006D03E3">
      <w:pPr>
        <w:pStyle w:val="Odlomakpopisa"/>
        <w:numPr>
          <w:ilvl w:val="0"/>
          <w:numId w:val="1"/>
        </w:numPr>
        <w:spacing w:after="0"/>
        <w:jc w:val="both"/>
        <w:rPr>
          <w:rFonts w:cs="Times New Roman" w:hAnsi="Arial Narrow" w:ascii="Arial Narrow"/>
          <w:sz w:val="24"/>
          <w:szCs w:val="24"/>
        </w:rPr>
      </w:pPr>
      <w:r w:rsidRPr="00F2413F">
        <w:rPr>
          <w:rFonts w:cs="Times New Roman" w:hAnsi="Arial Narrow" w:ascii="Arial Narrow"/>
        </w:rPr>
        <w:t xml:space="preserve">Vjerovnicima iz </w:t>
      </w:r>
      <w:r w:rsidRPr="00F2413F">
        <w:rPr>
          <w:rFonts w:cs="Times New Roman" w:hAnsi="Arial Narrow" w:ascii="Arial Narrow"/>
          <w:b/>
        </w:rPr>
        <w:t>GRUPE 1</w:t>
      </w:r>
      <w:r w:rsidR="001C1C24" w:rsidRPr="00F2413F">
        <w:rPr>
          <w:rFonts w:cs="Times New Roman" w:hAnsi="Arial Narrow" w:ascii="Arial Narrow"/>
          <w:b/>
        </w:rPr>
        <w:t>a</w:t>
      </w:r>
      <w:r w:rsidRPr="00F2413F">
        <w:rPr>
          <w:rFonts w:cs="Times New Roman" w:hAnsi="Arial Narrow" w:ascii="Arial Narrow"/>
          <w:b/>
        </w:rPr>
        <w:t xml:space="preserve"> DRUŠTVA U VEĆINSKOM DRŽAVNOM VLASNIŠTVU </w:t>
      </w:r>
      <w:r w:rsidRPr="00F2413F">
        <w:rPr>
          <w:rFonts w:cs="Times New Roman" w:hAnsi="Arial Narrow" w:ascii="Arial Narrow"/>
        </w:rPr>
        <w:t>utvrđene su tražbine prema Dužniku u slijedećim iznosima</w:t>
      </w:r>
      <w:r w:rsidRPr="006D03E3">
        <w:rPr>
          <w:rFonts w:cs="Times New Roman" w:hAnsi="Arial Narrow" w:ascii="Arial Narrow"/>
        </w:rPr>
        <w:t>:</w:t>
      </w:r>
    </w:p>
    <w:p w:rsidRDefault="001B2D64" w:rsidP="00F33406" w:rsidR="001B2D64" w:rsidRPr="006D03E3">
      <w:pPr>
        <w:spacing w:after="0"/>
        <w:jc w:val="both"/>
        <w:rPr>
          <w:rFonts w:cs="Times New Roman" w:hAnsi="Arial Narrow" w:ascii="Arial Narrow"/>
          <w:sz w:val="24"/>
          <w:szCs w:val="24"/>
        </w:rPr>
      </w:pPr>
    </w:p>
    <w:p w:rsidRDefault="001B2D64" w:rsidP="00DD4605" w:rsidR="001B2D64"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bookmarkStart w:name="_Hlk507422827" w:id="2"/>
      <w:r w:rsidR="00511AE0" w:rsidRPr="00511AE0">
        <w:rPr>
          <w:rFonts w:cs="Times New Roman" w:eastAsia="Times New Roman" w:hAnsi="Arial Narrow" w:ascii="Arial Narrow"/>
          <w:color w:val="000000"/>
          <w:lang w:eastAsia="hr-HR"/>
        </w:rPr>
        <w:t>AUTOCESTA RIJEKA-ZAGREB, d.d., Širolina 4, Zagreb, OIB: 96330310281</w:t>
      </w:r>
      <w:r w:rsidR="00511AE0">
        <w:rPr>
          <w:rFonts w:cs="Times New Roman" w:eastAsia="Times New Roman" w:hAnsi="Arial Narrow" w:ascii="Arial Narrow"/>
          <w:color w:val="000000"/>
          <w:lang w:eastAsia="hr-HR"/>
        </w:rPr>
        <w:t xml:space="preserve"> </w:t>
      </w:r>
      <w:bookmarkEnd w:id="2"/>
      <w:r w:rsidRPr="00F2413F">
        <w:rPr>
          <w:rFonts w:cs="Times New Roman" w:eastAsia="Times New Roman" w:hAnsi="Arial Narrow" w:ascii="Arial Narrow"/>
          <w:color w:val="000000"/>
          <w:lang w:eastAsia="hr-HR"/>
        </w:rPr>
        <w:t xml:space="preserve">utvrđena je tražbina u iznosu </w:t>
      </w:r>
      <w:r w:rsidR="00E450F7" w:rsidRPr="00F2413F">
        <w:rPr>
          <w:rFonts w:cs="Times New Roman" w:eastAsia="Times New Roman" w:hAnsi="Arial Narrow" w:ascii="Arial Narrow"/>
          <w:color w:val="000000"/>
          <w:lang w:eastAsia="hr-HR"/>
        </w:rPr>
        <w:t xml:space="preserve">1.242,50 </w:t>
      </w:r>
      <w:r w:rsidRPr="00F2413F">
        <w:rPr>
          <w:rFonts w:cs="Times New Roman" w:eastAsia="Times New Roman" w:hAnsi="Arial Narrow" w:ascii="Arial Narrow"/>
          <w:color w:val="000000"/>
          <w:lang w:eastAsia="hr-HR"/>
        </w:rPr>
        <w:t>kn</w:t>
      </w:r>
    </w:p>
    <w:p w:rsidRDefault="001B2D64" w:rsidP="00DD4605" w:rsidR="00D369A9"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Vjerovniku</w:t>
      </w:r>
      <w:r w:rsidR="00691580" w:rsidRPr="00F2413F">
        <w:rPr>
          <w:rFonts w:cs="Times New Roman" w:hAnsi="Arial Narrow" w:ascii="Arial Narrow"/>
        </w:rPr>
        <w:t xml:space="preserve"> </w:t>
      </w:r>
      <w:r w:rsidR="009C6406" w:rsidRPr="009C6406">
        <w:rPr>
          <w:rFonts w:cs="Times New Roman" w:eastAsia="Times New Roman" w:hAnsi="Arial Narrow" w:ascii="Arial Narrow"/>
          <w:color w:val="000000"/>
          <w:lang w:eastAsia="hr-HR"/>
        </w:rPr>
        <w:t>Financijska agencija, Ulica grada Vukovara 70, Zagreb, OIB: 85821130368</w:t>
      </w:r>
      <w:r w:rsidR="009C6406">
        <w:rPr>
          <w:rFonts w:cs="Times New Roman" w:eastAsia="Times New Roman" w:hAnsi="Arial Narrow" w:ascii="Arial Narrow"/>
          <w:color w:val="000000"/>
          <w:lang w:eastAsia="hr-HR"/>
        </w:rPr>
        <w:t xml:space="preserve"> </w:t>
      </w:r>
      <w:r w:rsidR="00691580" w:rsidRPr="00F2413F">
        <w:rPr>
          <w:rFonts w:cs="Times New Roman" w:eastAsia="Times New Roman" w:hAnsi="Arial Narrow" w:ascii="Arial Narrow"/>
          <w:color w:val="000000"/>
          <w:lang w:eastAsia="hr-HR"/>
        </w:rPr>
        <w:t xml:space="preserve">utvrđena je tražbina u iznosu </w:t>
      </w:r>
      <w:r w:rsidR="00E450F7" w:rsidRPr="00F2413F">
        <w:rPr>
          <w:rFonts w:cs="Times New Roman" w:eastAsia="Times New Roman" w:hAnsi="Arial Narrow" w:ascii="Arial Narrow"/>
          <w:color w:val="000000"/>
          <w:lang w:eastAsia="hr-HR"/>
        </w:rPr>
        <w:t xml:space="preserve">380,57 </w:t>
      </w:r>
      <w:r w:rsidR="00691580" w:rsidRPr="00F2413F">
        <w:rPr>
          <w:rFonts w:cs="Times New Roman" w:eastAsia="Times New Roman" w:hAnsi="Arial Narrow" w:ascii="Arial Narrow"/>
          <w:color w:val="000000"/>
          <w:lang w:eastAsia="hr-HR"/>
        </w:rPr>
        <w:t>kn</w:t>
      </w:r>
    </w:p>
    <w:p w:rsidRDefault="00691580" w:rsidP="00DD4605" w:rsidR="00691580"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054D5" w:rsidRPr="009054D5">
        <w:rPr>
          <w:rFonts w:cs="Times New Roman" w:eastAsia="Times New Roman" w:hAnsi="Arial Narrow" w:ascii="Arial Narrow"/>
          <w:color w:val="000000"/>
          <w:lang w:eastAsia="hr-HR"/>
        </w:rPr>
        <w:t xml:space="preserve">HEP-Operator distribucijskog sustava d.o.o., Ulica grada Vukovara 37, Zagreb, OIB: 46830600751 </w:t>
      </w:r>
      <w:r w:rsidR="00846C58">
        <w:rPr>
          <w:rFonts w:cs="Times New Roman" w:eastAsia="Times New Roman" w:hAnsi="Arial Narrow" w:ascii="Arial Narrow"/>
          <w:color w:val="000000"/>
          <w:lang w:eastAsia="hr-HR"/>
        </w:rPr>
        <w:t>utvrđena je tražbina u iznosu</w:t>
      </w:r>
      <w:r w:rsidRPr="00F2413F">
        <w:rPr>
          <w:rFonts w:cs="Times New Roman" w:eastAsia="Times New Roman" w:hAnsi="Arial Narrow" w:ascii="Arial Narrow"/>
          <w:color w:val="000000"/>
          <w:lang w:eastAsia="hr-HR"/>
        </w:rPr>
        <w:t xml:space="preserve"> </w:t>
      </w:r>
      <w:r w:rsidR="00E450F7" w:rsidRPr="00F2413F">
        <w:rPr>
          <w:rFonts w:cs="Times New Roman" w:eastAsia="Times New Roman" w:hAnsi="Arial Narrow" w:ascii="Arial Narrow"/>
          <w:color w:val="000000"/>
          <w:lang w:eastAsia="hr-HR"/>
        </w:rPr>
        <w:t xml:space="preserve">7.720,34 </w:t>
      </w:r>
      <w:r w:rsidRPr="00F2413F">
        <w:rPr>
          <w:rFonts w:cs="Times New Roman" w:eastAsia="Times New Roman" w:hAnsi="Arial Narrow" w:ascii="Arial Narrow"/>
          <w:color w:val="000000"/>
          <w:lang w:eastAsia="hr-HR"/>
        </w:rPr>
        <w:t>kn</w:t>
      </w:r>
    </w:p>
    <w:p w:rsidRDefault="00691580" w:rsidP="00DD4605" w:rsidR="00691580"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bookmarkStart w:name="_Hlk507422861" w:id="3"/>
      <w:r w:rsidR="009054D5" w:rsidRPr="009054D5">
        <w:rPr>
          <w:rFonts w:cs="Times New Roman" w:eastAsia="Times New Roman" w:hAnsi="Arial Narrow" w:ascii="Arial Narrow"/>
          <w:color w:val="000000"/>
          <w:lang w:eastAsia="hr-HR"/>
        </w:rPr>
        <w:t xml:space="preserve">Hrvatske autoceste d.o.o., Širolina 4, Zagreb, OIB: 57500462912 </w:t>
      </w:r>
      <w:bookmarkEnd w:id="3"/>
      <w:r w:rsidR="00846C58">
        <w:rPr>
          <w:rFonts w:cs="Times New Roman" w:eastAsia="Times New Roman" w:hAnsi="Arial Narrow" w:ascii="Arial Narrow"/>
          <w:color w:val="000000"/>
          <w:lang w:eastAsia="hr-HR"/>
        </w:rPr>
        <w:t xml:space="preserve">utvrđena je tražbina u iznosu </w:t>
      </w:r>
      <w:r w:rsidR="00D71CF1" w:rsidRPr="00F2413F">
        <w:rPr>
          <w:rFonts w:cs="Times New Roman" w:eastAsia="Times New Roman" w:hAnsi="Arial Narrow" w:ascii="Arial Narrow"/>
          <w:color w:val="000000"/>
          <w:lang w:eastAsia="hr-HR"/>
        </w:rPr>
        <w:t xml:space="preserve">14.488,94 </w:t>
      </w:r>
      <w:r w:rsidR="0073053A" w:rsidRPr="00F2413F">
        <w:rPr>
          <w:rFonts w:cs="Times New Roman" w:eastAsia="Times New Roman" w:hAnsi="Arial Narrow" w:ascii="Arial Narrow"/>
          <w:color w:val="000000"/>
          <w:lang w:eastAsia="hr-HR"/>
        </w:rPr>
        <w:t>kn</w:t>
      </w:r>
    </w:p>
    <w:p w:rsidRDefault="00D71CF1" w:rsidP="00DD4605" w:rsidR="00D71CF1"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 xml:space="preserve">Hrvatske ceste d.o.o., Vončinina 3, Zagreb, OIB: 55545787885 </w:t>
      </w:r>
      <w:r w:rsidR="00846C58">
        <w:rPr>
          <w:rFonts w:cs="Times New Roman" w:eastAsia="Times New Roman" w:hAnsi="Arial Narrow" w:ascii="Arial Narrow"/>
          <w:color w:val="000000"/>
          <w:lang w:eastAsia="hr-HR"/>
        </w:rPr>
        <w:t>utvrđena je tražbina u iznosu</w:t>
      </w:r>
      <w:r w:rsidRPr="00F2413F">
        <w:rPr>
          <w:rFonts w:cs="Times New Roman" w:eastAsia="Times New Roman" w:hAnsi="Arial Narrow" w:ascii="Arial Narrow"/>
          <w:color w:val="000000"/>
          <w:lang w:eastAsia="hr-HR"/>
        </w:rPr>
        <w:t xml:space="preserve"> 17,34 kn</w:t>
      </w:r>
    </w:p>
    <w:p w:rsidRDefault="0073053A" w:rsidP="00DD4605" w:rsidR="0073053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 xml:space="preserve">H Š d.o.o., Ulica Kneza Branimira 1, Zagreb, OIB: 69693144506 </w:t>
      </w:r>
      <w:r w:rsidR="009054D5">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D71CF1" w:rsidRPr="00F2413F">
        <w:rPr>
          <w:rFonts w:cs="Times New Roman" w:eastAsia="Times New Roman" w:hAnsi="Arial Narrow" w:ascii="Arial Narrow"/>
          <w:color w:val="000000"/>
          <w:lang w:eastAsia="hr-HR"/>
        </w:rPr>
        <w:t>159.420,99</w:t>
      </w:r>
      <w:r w:rsidRPr="00F2413F">
        <w:rPr>
          <w:rFonts w:cs="Times New Roman" w:eastAsia="Times New Roman" w:hAnsi="Arial Narrow" w:ascii="Arial Narrow"/>
          <w:color w:val="000000"/>
          <w:lang w:eastAsia="hr-HR"/>
        </w:rPr>
        <w:t xml:space="preserve"> kn</w:t>
      </w:r>
    </w:p>
    <w:p w:rsidRDefault="0073053A" w:rsidP="00DD4605" w:rsidR="0073053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 xml:space="preserve">Hrvatske vode, Grada Vukovara 220, Zagreb, OIB: 28921383001 </w:t>
      </w:r>
      <w:r w:rsidRPr="00F2413F">
        <w:rPr>
          <w:rFonts w:cs="Times New Roman" w:eastAsia="Times New Roman" w:hAnsi="Arial Narrow" w:ascii="Arial Narrow"/>
          <w:color w:val="000000"/>
          <w:lang w:eastAsia="hr-HR"/>
        </w:rPr>
        <w:t xml:space="preserve">utvrđena je tražbina u iznosu </w:t>
      </w:r>
      <w:r w:rsidR="00D71CF1" w:rsidRPr="00F2413F">
        <w:rPr>
          <w:rFonts w:cs="Times New Roman" w:eastAsia="Times New Roman" w:hAnsi="Arial Narrow" w:ascii="Arial Narrow"/>
          <w:color w:val="000000"/>
          <w:lang w:eastAsia="hr-HR"/>
        </w:rPr>
        <w:t>40.916,83</w:t>
      </w:r>
      <w:r w:rsidRPr="00F2413F">
        <w:rPr>
          <w:rFonts w:cs="Times New Roman" w:eastAsia="Times New Roman" w:hAnsi="Arial Narrow" w:ascii="Arial Narrow"/>
          <w:color w:val="000000"/>
          <w:lang w:eastAsia="hr-HR"/>
        </w:rPr>
        <w:t xml:space="preserve"> kn</w:t>
      </w:r>
    </w:p>
    <w:p w:rsidRDefault="0073053A" w:rsidP="00DD4605" w:rsidR="0073053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 xml:space="preserve">HŽ CARGO d.o.o., Heinzelova 51, Zagreb, OIB: 8720210702 </w:t>
      </w:r>
      <w:r w:rsidRPr="00F2413F">
        <w:rPr>
          <w:rFonts w:cs="Times New Roman" w:eastAsia="Times New Roman" w:hAnsi="Arial Narrow" w:ascii="Arial Narrow"/>
          <w:color w:val="000000"/>
          <w:lang w:eastAsia="hr-HR"/>
        </w:rPr>
        <w:t xml:space="preserve">utvrđena je tražbina u iznosu </w:t>
      </w:r>
      <w:r w:rsidR="00D71CF1" w:rsidRPr="00F2413F">
        <w:rPr>
          <w:rFonts w:cs="Times New Roman" w:eastAsia="Times New Roman" w:hAnsi="Arial Narrow" w:ascii="Arial Narrow"/>
          <w:color w:val="000000"/>
          <w:lang w:eastAsia="hr-HR"/>
        </w:rPr>
        <w:t xml:space="preserve">2.539,46 </w:t>
      </w:r>
      <w:r w:rsidR="00B16BD6" w:rsidRPr="00F2413F">
        <w:rPr>
          <w:rFonts w:cs="Times New Roman" w:eastAsia="Times New Roman" w:hAnsi="Arial Narrow" w:ascii="Arial Narrow"/>
          <w:color w:val="000000"/>
          <w:lang w:eastAsia="hr-HR"/>
        </w:rPr>
        <w:t>kn</w:t>
      </w:r>
    </w:p>
    <w:p w:rsidRDefault="00D71CF1" w:rsidP="00DD4605" w:rsidR="00D71CF1"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Zagrebački holding d.o.o. , Ulica grada Vukovara 41, OIB: 85584865987</w:t>
      </w:r>
      <w:r w:rsidR="009054D5">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utvrđena je tražb</w:t>
      </w:r>
      <w:r w:rsidR="00846C58">
        <w:rPr>
          <w:rFonts w:cs="Times New Roman" w:eastAsia="Times New Roman" w:hAnsi="Arial Narrow" w:ascii="Arial Narrow"/>
          <w:color w:val="000000"/>
          <w:lang w:eastAsia="hr-HR"/>
        </w:rPr>
        <w:t xml:space="preserve">ina u iznosu </w:t>
      </w:r>
      <w:r w:rsidRPr="00F2413F">
        <w:rPr>
          <w:rFonts w:cs="Times New Roman" w:eastAsia="Times New Roman" w:hAnsi="Arial Narrow" w:ascii="Arial Narrow"/>
          <w:color w:val="000000"/>
          <w:lang w:eastAsia="hr-HR"/>
        </w:rPr>
        <w:t>7.993,78 kn</w:t>
      </w:r>
    </w:p>
    <w:p w:rsidRDefault="00077FDD" w:rsidP="00F33406" w:rsidR="00077FDD" w:rsidRPr="00F2413F">
      <w:pPr>
        <w:jc w:val="both"/>
        <w:rPr>
          <w:rFonts w:cs="Times New Roman" w:eastAsia="Times New Roman" w:hAnsi="Arial Narrow" w:ascii="Arial Narrow"/>
          <w:color w:val="000000"/>
          <w:lang w:eastAsia="hr-HR"/>
        </w:rPr>
      </w:pPr>
    </w:p>
    <w:p w:rsidRDefault="00B16BD6" w:rsidP="00F33406" w:rsidR="00B16BD6"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Vjerovnici iz </w:t>
      </w:r>
      <w:r w:rsidRPr="00F2413F">
        <w:rPr>
          <w:rFonts w:cs="Times New Roman" w:hAnsi="Arial Narrow" w:ascii="Arial Narrow"/>
          <w:b/>
        </w:rPr>
        <w:t>GRUPE 1</w:t>
      </w:r>
      <w:r w:rsidR="001C1C24" w:rsidRPr="00F2413F">
        <w:rPr>
          <w:rFonts w:cs="Times New Roman" w:hAnsi="Arial Narrow" w:ascii="Arial Narrow"/>
          <w:b/>
        </w:rPr>
        <w:t>a</w:t>
      </w:r>
      <w:r w:rsidRPr="00F2413F">
        <w:rPr>
          <w:rFonts w:cs="Times New Roman" w:hAnsi="Arial Narrow" w:ascii="Arial Narrow"/>
          <w:b/>
        </w:rPr>
        <w:t xml:space="preserve"> DRUŠTVA U VEĆINSKOM DRŽAVNOM VLASNIŠTVU </w:t>
      </w:r>
      <w:r w:rsidRPr="00F2413F">
        <w:rPr>
          <w:rFonts w:cs="Times New Roman" w:hAnsi="Arial Narrow" w:ascii="Arial Narrow"/>
        </w:rPr>
        <w:t>otpuštaju dug  Dužniku u dijelu kojega čini</w:t>
      </w:r>
      <w:r w:rsidR="00926DD1" w:rsidRPr="00F2413F">
        <w:rPr>
          <w:rFonts w:cs="Times New Roman" w:hAnsi="Arial Narrow" w:ascii="Arial Narrow"/>
        </w:rPr>
        <w:t xml:space="preserve"> </w:t>
      </w:r>
      <w:r w:rsidR="001C1C24" w:rsidRPr="00F2413F">
        <w:rPr>
          <w:rFonts w:cs="Times New Roman" w:hAnsi="Arial Narrow" w:ascii="Arial Narrow"/>
        </w:rPr>
        <w:t>5</w:t>
      </w:r>
      <w:r w:rsidR="00926DD1" w:rsidRPr="00F2413F">
        <w:rPr>
          <w:rFonts w:cs="Times New Roman" w:hAnsi="Arial Narrow" w:ascii="Arial Narrow"/>
        </w:rPr>
        <w:t>0% (</w:t>
      </w:r>
      <w:r w:rsidR="001C1C24" w:rsidRPr="00F2413F">
        <w:rPr>
          <w:rFonts w:cs="Times New Roman" w:hAnsi="Arial Narrow" w:ascii="Arial Narrow"/>
        </w:rPr>
        <w:t>pe</w:t>
      </w:r>
      <w:r w:rsidR="00926DD1" w:rsidRPr="00F2413F">
        <w:rPr>
          <w:rFonts w:cs="Times New Roman" w:hAnsi="Arial Narrow" w:ascii="Arial Narrow"/>
        </w:rPr>
        <w:t>deset posto) od utvrđenog iznosa tražbine, a Dužnik pristaje na otpust duga, tako da</w:t>
      </w:r>
      <w:r w:rsidRPr="00F2413F">
        <w:rPr>
          <w:rFonts w:cs="Times New Roman" w:hAnsi="Arial Narrow" w:ascii="Arial Narrow"/>
        </w:rPr>
        <w:t>:</w:t>
      </w:r>
    </w:p>
    <w:p w:rsidRDefault="00F33406" w:rsidP="00F33406" w:rsidR="00F33406" w:rsidRPr="00F2413F">
      <w:pPr>
        <w:pStyle w:val="Odlomakpopisa"/>
        <w:spacing w:after="0"/>
        <w:jc w:val="both"/>
        <w:rPr>
          <w:rFonts w:cs="Times New Roman" w:hAnsi="Arial Narrow" w:ascii="Arial Narrow"/>
        </w:rPr>
      </w:pP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Vjerovnik</w:t>
      </w:r>
      <w:r w:rsidR="001C1C24" w:rsidRPr="00F2413F">
        <w:rPr>
          <w:rFonts w:cs="Times New Roman" w:hAnsi="Arial Narrow" w:ascii="Arial Narrow"/>
        </w:rPr>
        <w:t xml:space="preserve"> </w:t>
      </w:r>
      <w:r w:rsidR="009054D5" w:rsidRPr="009054D5">
        <w:rPr>
          <w:rFonts w:cs="Times New Roman" w:eastAsia="Times New Roman" w:hAnsi="Arial Narrow" w:ascii="Arial Narrow"/>
          <w:color w:val="000000"/>
          <w:lang w:eastAsia="hr-HR"/>
        </w:rPr>
        <w:t xml:space="preserve">AUTOCESTA RIJEKA-ZAGREB, d.d., Širolina 4, Zagreb, OIB: 96330310281 </w:t>
      </w:r>
      <w:r w:rsidR="009054D5">
        <w:rPr>
          <w:rFonts w:cs="Times New Roman" w:eastAsia="Times New Roman" w:hAnsi="Arial Narrow" w:ascii="Arial Narrow"/>
          <w:color w:val="000000"/>
          <w:lang w:eastAsia="hr-HR"/>
        </w:rPr>
        <w:t xml:space="preserve"> </w:t>
      </w:r>
      <w:r w:rsidR="001C1C24" w:rsidRPr="00F2413F">
        <w:rPr>
          <w:rFonts w:cs="Times New Roman" w:eastAsia="Times New Roman" w:hAnsi="Arial Narrow" w:ascii="Arial Narrow"/>
          <w:color w:val="000000"/>
          <w:lang w:eastAsia="hr-HR"/>
        </w:rPr>
        <w:t>otpušta Dužniku dug u iznosu</w:t>
      </w:r>
      <w:r w:rsidR="00E1776C" w:rsidRPr="00F2413F">
        <w:rPr>
          <w:rFonts w:cs="Times New Roman" w:eastAsia="Times New Roman" w:hAnsi="Arial Narrow" w:ascii="Arial Narrow"/>
          <w:color w:val="000000"/>
          <w:lang w:eastAsia="hr-HR"/>
        </w:rPr>
        <w:t xml:space="preserve"> </w:t>
      </w:r>
      <w:r w:rsidR="001C1C24" w:rsidRPr="00F2413F">
        <w:rPr>
          <w:rFonts w:cs="Times New Roman" w:eastAsia="Times New Roman" w:hAnsi="Arial Narrow" w:ascii="Arial Narrow"/>
          <w:color w:val="000000"/>
          <w:lang w:eastAsia="hr-HR"/>
        </w:rPr>
        <w:t>621,25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Vjerovnik</w:t>
      </w:r>
      <w:r w:rsidR="001C1C24" w:rsidRPr="00F2413F">
        <w:rPr>
          <w:rFonts w:cs="Times New Roman" w:hAnsi="Arial Narrow" w:ascii="Arial Narrow"/>
        </w:rPr>
        <w:t xml:space="preserve"> </w:t>
      </w:r>
      <w:r w:rsidR="009054D5" w:rsidRPr="009054D5">
        <w:rPr>
          <w:rFonts w:cs="Times New Roman" w:eastAsia="Times New Roman" w:hAnsi="Arial Narrow" w:ascii="Arial Narrow"/>
          <w:color w:val="000000"/>
          <w:lang w:eastAsia="hr-HR"/>
        </w:rPr>
        <w:t xml:space="preserve">Financijska agencija, Ulica grada Vukovara 70, Zagreb, OIB: 85821130368 </w:t>
      </w:r>
      <w:r w:rsidR="00846C58">
        <w:rPr>
          <w:rFonts w:cs="Times New Roman" w:eastAsia="Times New Roman" w:hAnsi="Arial Narrow" w:ascii="Arial Narrow"/>
          <w:color w:val="000000"/>
          <w:lang w:eastAsia="hr-HR"/>
        </w:rPr>
        <w:t>otpušta Dužniku dug u iznosu</w:t>
      </w:r>
      <w:r w:rsidR="00E1776C" w:rsidRPr="00F2413F">
        <w:rPr>
          <w:rFonts w:cs="Times New Roman" w:eastAsia="Times New Roman" w:hAnsi="Arial Narrow" w:ascii="Arial Narrow"/>
          <w:color w:val="000000"/>
          <w:lang w:eastAsia="hr-HR"/>
        </w:rPr>
        <w:t xml:space="preserve"> </w:t>
      </w:r>
      <w:r w:rsidR="001C1C24" w:rsidRPr="00F2413F">
        <w:rPr>
          <w:rFonts w:cs="Times New Roman" w:eastAsia="Times New Roman" w:hAnsi="Arial Narrow" w:ascii="Arial Narrow"/>
          <w:color w:val="000000"/>
          <w:lang w:eastAsia="hr-HR"/>
        </w:rPr>
        <w:t>190,29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Vjerovnik</w:t>
      </w:r>
      <w:r w:rsidR="001C1C24" w:rsidRPr="00F2413F">
        <w:rPr>
          <w:rFonts w:cs="Times New Roman" w:hAnsi="Arial Narrow" w:ascii="Arial Narrow"/>
        </w:rPr>
        <w:t xml:space="preserve"> </w:t>
      </w:r>
      <w:r w:rsidR="009054D5" w:rsidRPr="009054D5">
        <w:rPr>
          <w:rFonts w:cs="Times New Roman" w:eastAsia="Times New Roman" w:hAnsi="Arial Narrow" w:ascii="Arial Narrow"/>
          <w:color w:val="000000"/>
          <w:lang w:eastAsia="hr-HR"/>
        </w:rPr>
        <w:t xml:space="preserve">HEP-Operator distribucijskog sustava d.o.o., Ulica grada Vukovara 37, Zagreb, OIB: 46830600751 </w:t>
      </w:r>
      <w:r w:rsidR="001C1C24" w:rsidRPr="00F2413F">
        <w:rPr>
          <w:rFonts w:cs="Times New Roman" w:eastAsia="Times New Roman" w:hAnsi="Arial Narrow" w:ascii="Arial Narrow"/>
          <w:color w:val="000000"/>
          <w:lang w:eastAsia="hr-HR"/>
        </w:rPr>
        <w:t>otpušta Dužniku dug u iznosu</w:t>
      </w:r>
      <w:r w:rsidR="00E1776C" w:rsidRPr="00F2413F">
        <w:rPr>
          <w:rFonts w:cs="Times New Roman" w:eastAsia="Times New Roman" w:hAnsi="Arial Narrow" w:ascii="Arial Narrow"/>
          <w:color w:val="000000"/>
          <w:lang w:eastAsia="hr-HR"/>
        </w:rPr>
        <w:t xml:space="preserve"> 3.860,17 kn </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lastRenderedPageBreak/>
        <w:t>Vjerovnik</w:t>
      </w:r>
      <w:r w:rsidR="001C1C24" w:rsidRPr="00F2413F">
        <w:rPr>
          <w:rFonts w:cs="Times New Roman" w:hAnsi="Arial Narrow" w:ascii="Arial Narrow"/>
        </w:rPr>
        <w:t xml:space="preserve"> </w:t>
      </w:r>
      <w:r w:rsidR="009054D5" w:rsidRPr="009054D5">
        <w:rPr>
          <w:rFonts w:cs="Times New Roman" w:eastAsia="Times New Roman" w:hAnsi="Arial Narrow" w:ascii="Arial Narrow"/>
          <w:color w:val="000000"/>
          <w:lang w:eastAsia="hr-HR"/>
        </w:rPr>
        <w:t xml:space="preserve">Hrvatske autoceste d.o.o., Širolina 4, Zagreb, OIB: 57500462912 </w:t>
      </w:r>
      <w:r w:rsidR="009054D5">
        <w:rPr>
          <w:rFonts w:cs="Times New Roman" w:eastAsia="Times New Roman" w:hAnsi="Arial Narrow" w:ascii="Arial Narrow"/>
          <w:color w:val="000000"/>
          <w:lang w:eastAsia="hr-HR"/>
        </w:rPr>
        <w:t xml:space="preserve"> </w:t>
      </w:r>
      <w:r w:rsidR="001C1C24" w:rsidRPr="00F2413F">
        <w:rPr>
          <w:rFonts w:cs="Times New Roman" w:eastAsia="Times New Roman" w:hAnsi="Arial Narrow" w:ascii="Arial Narrow"/>
          <w:color w:val="000000"/>
          <w:lang w:eastAsia="hr-HR"/>
        </w:rPr>
        <w:t>otpušta Dužniku dug u iznosu</w:t>
      </w:r>
      <w:r w:rsidR="00E1776C" w:rsidRPr="00F2413F">
        <w:rPr>
          <w:rFonts w:cs="Times New Roman" w:eastAsia="Times New Roman" w:hAnsi="Arial Narrow" w:ascii="Arial Narrow"/>
          <w:color w:val="000000"/>
          <w:lang w:eastAsia="hr-HR"/>
        </w:rPr>
        <w:t xml:space="preserve"> 7.244,47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w:t>
      </w:r>
      <w:r w:rsidR="001C1C24" w:rsidRPr="00F2413F">
        <w:rPr>
          <w:rFonts w:cs="Times New Roman" w:eastAsia="Times New Roman" w:hAnsi="Arial Narrow" w:ascii="Arial Narrow"/>
          <w:color w:val="000000"/>
          <w:lang w:eastAsia="hr-HR"/>
        </w:rPr>
        <w:t xml:space="preserve"> </w:t>
      </w:r>
      <w:r w:rsidR="009054D5" w:rsidRPr="009054D5">
        <w:rPr>
          <w:rFonts w:cs="Times New Roman" w:eastAsia="Times New Roman" w:hAnsi="Arial Narrow" w:ascii="Arial Narrow"/>
          <w:color w:val="000000"/>
          <w:lang w:eastAsia="hr-HR"/>
        </w:rPr>
        <w:t xml:space="preserve">Hrvatske ceste d.o.o., Vončinina 3, Zagreb, OIB: 55545787885 </w:t>
      </w:r>
      <w:r w:rsidR="001C1C24" w:rsidRPr="00F2413F">
        <w:rPr>
          <w:rFonts w:cs="Times New Roman" w:eastAsia="Times New Roman" w:hAnsi="Arial Narrow" w:ascii="Arial Narrow"/>
          <w:color w:val="000000"/>
          <w:lang w:eastAsia="hr-HR"/>
        </w:rPr>
        <w:t>otpušta Dužniku dug u iznosu</w:t>
      </w:r>
      <w:r w:rsidR="00846C58">
        <w:rPr>
          <w:rFonts w:cs="Times New Roman" w:eastAsia="Times New Roman" w:hAnsi="Arial Narrow" w:ascii="Arial Narrow"/>
          <w:color w:val="000000"/>
          <w:lang w:eastAsia="hr-HR"/>
        </w:rPr>
        <w:t xml:space="preserve"> </w:t>
      </w:r>
      <w:r w:rsidR="00E1776C" w:rsidRPr="00F2413F">
        <w:rPr>
          <w:rFonts w:cs="Times New Roman" w:eastAsia="Times New Roman" w:hAnsi="Arial Narrow" w:ascii="Arial Narrow"/>
          <w:color w:val="000000"/>
          <w:lang w:eastAsia="hr-HR"/>
        </w:rPr>
        <w:t>8,67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w:t>
      </w:r>
      <w:r w:rsidR="001C1C24" w:rsidRPr="00F2413F">
        <w:rPr>
          <w:rFonts w:cs="Times New Roman" w:eastAsia="Times New Roman" w:hAnsi="Arial Narrow" w:ascii="Arial Narrow"/>
          <w:color w:val="000000"/>
          <w:lang w:eastAsia="hr-HR"/>
        </w:rPr>
        <w:t xml:space="preserve"> </w:t>
      </w:r>
      <w:r w:rsidR="009054D5" w:rsidRPr="009054D5">
        <w:rPr>
          <w:rFonts w:cs="Times New Roman" w:eastAsia="Times New Roman" w:hAnsi="Arial Narrow" w:ascii="Arial Narrow"/>
          <w:color w:val="000000"/>
          <w:lang w:eastAsia="hr-HR"/>
        </w:rPr>
        <w:t xml:space="preserve">H Š d.o.o., Ulica Kneza Branimira 1, Zagreb, OIB: 69693144506  </w:t>
      </w:r>
      <w:r w:rsidR="001C1C24" w:rsidRPr="00F2413F">
        <w:rPr>
          <w:rFonts w:cs="Times New Roman" w:eastAsia="Times New Roman" w:hAnsi="Arial Narrow" w:ascii="Arial Narrow"/>
          <w:color w:val="000000"/>
          <w:lang w:eastAsia="hr-HR"/>
        </w:rPr>
        <w:t>otpušta Dužniku dug u iznosu</w:t>
      </w:r>
      <w:r w:rsidR="00846C58">
        <w:rPr>
          <w:rFonts w:cs="Times New Roman" w:eastAsia="Times New Roman" w:hAnsi="Arial Narrow" w:ascii="Arial Narrow"/>
          <w:color w:val="000000"/>
          <w:lang w:eastAsia="hr-HR"/>
        </w:rPr>
        <w:t xml:space="preserve"> </w:t>
      </w:r>
      <w:r w:rsidR="00E1776C" w:rsidRPr="00F2413F">
        <w:rPr>
          <w:rFonts w:cs="Times New Roman" w:eastAsia="Times New Roman" w:hAnsi="Arial Narrow" w:ascii="Arial Narrow"/>
          <w:color w:val="000000"/>
          <w:lang w:eastAsia="hr-HR"/>
        </w:rPr>
        <w:t>79.710,50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w:t>
      </w:r>
      <w:r w:rsidR="001C1C24" w:rsidRPr="00F2413F">
        <w:rPr>
          <w:rFonts w:cs="Times New Roman" w:eastAsia="Times New Roman" w:hAnsi="Arial Narrow" w:ascii="Arial Narrow"/>
          <w:color w:val="000000"/>
          <w:lang w:eastAsia="hr-HR"/>
        </w:rPr>
        <w:t xml:space="preserve"> </w:t>
      </w:r>
      <w:r w:rsidR="009054D5" w:rsidRPr="009054D5">
        <w:rPr>
          <w:rFonts w:cs="Times New Roman" w:eastAsia="Times New Roman" w:hAnsi="Arial Narrow" w:ascii="Arial Narrow"/>
          <w:color w:val="000000"/>
          <w:lang w:eastAsia="hr-HR"/>
        </w:rPr>
        <w:t xml:space="preserve">Hrvatske vode, Grada Vukovara 220, Zagreb, OIB: 28921383001 </w:t>
      </w:r>
      <w:r w:rsidR="001C1C24" w:rsidRPr="00F2413F">
        <w:rPr>
          <w:rFonts w:cs="Times New Roman" w:eastAsia="Times New Roman" w:hAnsi="Arial Narrow" w:ascii="Arial Narrow"/>
          <w:color w:val="000000"/>
          <w:lang w:eastAsia="hr-HR"/>
        </w:rPr>
        <w:t>otpušta Dužniku dug u iznosu</w:t>
      </w:r>
      <w:r w:rsidR="00846C58">
        <w:rPr>
          <w:rFonts w:cs="Times New Roman" w:eastAsia="Times New Roman" w:hAnsi="Arial Narrow" w:ascii="Arial Narrow"/>
          <w:color w:val="000000"/>
          <w:lang w:eastAsia="hr-HR"/>
        </w:rPr>
        <w:t xml:space="preserve"> </w:t>
      </w:r>
      <w:r w:rsidR="00E1776C" w:rsidRPr="00F2413F">
        <w:rPr>
          <w:rFonts w:cs="Times New Roman" w:eastAsia="Times New Roman" w:hAnsi="Arial Narrow" w:ascii="Arial Narrow"/>
          <w:color w:val="000000"/>
          <w:lang w:eastAsia="hr-HR"/>
        </w:rPr>
        <w:t>20.458,42 kn</w:t>
      </w:r>
    </w:p>
    <w:p w:rsidRDefault="00594F7B" w:rsidP="00DD4605" w:rsidR="001C1C24"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w:t>
      </w:r>
      <w:r w:rsidR="001C1C24" w:rsidRPr="00F2413F">
        <w:rPr>
          <w:rFonts w:cs="Times New Roman" w:eastAsia="Times New Roman" w:hAnsi="Arial Narrow" w:ascii="Arial Narrow"/>
          <w:color w:val="000000"/>
          <w:lang w:eastAsia="hr-HR"/>
        </w:rPr>
        <w:t xml:space="preserve"> </w:t>
      </w:r>
      <w:r w:rsidR="009054D5" w:rsidRPr="009054D5">
        <w:rPr>
          <w:rFonts w:cs="Times New Roman" w:eastAsia="Times New Roman" w:hAnsi="Arial Narrow" w:ascii="Arial Narrow"/>
          <w:color w:val="000000"/>
          <w:lang w:eastAsia="hr-HR"/>
        </w:rPr>
        <w:t xml:space="preserve">HŽ CARGO d.o.o., Heinzelova 51, Zagreb, OIB: 8720210702 </w:t>
      </w:r>
      <w:r w:rsidR="001C1C24" w:rsidRPr="00F2413F">
        <w:rPr>
          <w:rFonts w:cs="Times New Roman" w:eastAsia="Times New Roman" w:hAnsi="Arial Narrow" w:ascii="Arial Narrow"/>
          <w:color w:val="000000"/>
          <w:lang w:eastAsia="hr-HR"/>
        </w:rPr>
        <w:t xml:space="preserve"> otpušta Dužniku dug u iznosu</w:t>
      </w:r>
      <w:r w:rsidR="00846C58">
        <w:rPr>
          <w:rFonts w:cs="Times New Roman" w:eastAsia="Times New Roman" w:hAnsi="Arial Narrow" w:ascii="Arial Narrow"/>
          <w:color w:val="000000"/>
          <w:lang w:eastAsia="hr-HR"/>
        </w:rPr>
        <w:t xml:space="preserve"> </w:t>
      </w:r>
      <w:r w:rsidR="00E1776C" w:rsidRPr="00F2413F">
        <w:rPr>
          <w:rFonts w:cs="Times New Roman" w:eastAsia="Times New Roman" w:hAnsi="Arial Narrow" w:ascii="Arial Narrow"/>
          <w:color w:val="000000"/>
          <w:lang w:eastAsia="hr-HR"/>
        </w:rPr>
        <w:t>1.269,73 kn</w:t>
      </w:r>
    </w:p>
    <w:p w:rsidRDefault="00594F7B" w:rsidP="00DD4605" w:rsidR="001B2D64" w:rsidRPr="00F2413F">
      <w:pPr>
        <w:spacing w:after="0"/>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w:t>
      </w:r>
      <w:r w:rsidR="001C1C24" w:rsidRPr="00F2413F">
        <w:rPr>
          <w:rFonts w:cs="Times New Roman" w:eastAsia="Times New Roman" w:hAnsi="Arial Narrow" w:ascii="Arial Narrow"/>
          <w:color w:val="000000"/>
          <w:lang w:eastAsia="hr-HR"/>
        </w:rPr>
        <w:t xml:space="preserve"> </w:t>
      </w:r>
      <w:r w:rsidR="009054D5" w:rsidRPr="009054D5">
        <w:rPr>
          <w:rFonts w:cs="Times New Roman" w:eastAsia="Times New Roman" w:hAnsi="Arial Narrow" w:ascii="Arial Narrow"/>
          <w:color w:val="000000"/>
          <w:lang w:eastAsia="hr-HR"/>
        </w:rPr>
        <w:t xml:space="preserve">Zagrebački holding d.o.o. , Ulica grada Vukovara 41, OIB: 85584865987 </w:t>
      </w:r>
      <w:r w:rsidR="001C1C24" w:rsidRPr="00F2413F">
        <w:rPr>
          <w:rFonts w:cs="Times New Roman" w:eastAsia="Times New Roman" w:hAnsi="Arial Narrow" w:ascii="Arial Narrow"/>
          <w:color w:val="000000"/>
          <w:lang w:eastAsia="hr-HR"/>
        </w:rPr>
        <w:t>otpušta Dužniku dug u iznosu</w:t>
      </w:r>
      <w:r w:rsidR="00E1776C" w:rsidRPr="00F2413F">
        <w:rPr>
          <w:rFonts w:cs="Times New Roman" w:eastAsia="Times New Roman" w:hAnsi="Arial Narrow" w:ascii="Arial Narrow"/>
          <w:color w:val="000000"/>
          <w:lang w:eastAsia="hr-HR"/>
        </w:rPr>
        <w:t xml:space="preserve"> 3.996,89 kn</w:t>
      </w:r>
    </w:p>
    <w:p w:rsidRDefault="001C1C24" w:rsidP="001C1C24" w:rsidR="001C1C24" w:rsidRPr="00F2413F">
      <w:pPr>
        <w:spacing w:after="0"/>
        <w:jc w:val="both"/>
        <w:rPr>
          <w:rFonts w:cs="Times New Roman" w:hAnsi="Arial Narrow" w:ascii="Arial Narrow"/>
        </w:rPr>
      </w:pPr>
    </w:p>
    <w:p w:rsidRDefault="009D65E0" w:rsidP="001E0D9C" w:rsidR="003C6A86"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Vjerovnici</w:t>
      </w:r>
      <w:r w:rsidR="006D03E3" w:rsidRPr="00F2413F">
        <w:rPr>
          <w:rFonts w:cs="Times New Roman" w:hAnsi="Arial Narrow" w:ascii="Arial Narrow"/>
        </w:rPr>
        <w:t>ma</w:t>
      </w:r>
      <w:r w:rsidRPr="00F2413F">
        <w:rPr>
          <w:rFonts w:cs="Times New Roman" w:hAnsi="Arial Narrow" w:ascii="Arial Narrow"/>
        </w:rPr>
        <w:t xml:space="preserve"> iz </w:t>
      </w:r>
      <w:r w:rsidRPr="00F2413F">
        <w:rPr>
          <w:rFonts w:cs="Times New Roman" w:hAnsi="Arial Narrow" w:ascii="Arial Narrow"/>
          <w:b/>
        </w:rPr>
        <w:t>GRUPE 1</w:t>
      </w:r>
      <w:r w:rsidR="00E1776C" w:rsidRPr="00F2413F">
        <w:rPr>
          <w:rFonts w:cs="Times New Roman" w:hAnsi="Arial Narrow" w:ascii="Arial Narrow"/>
          <w:b/>
        </w:rPr>
        <w:t>a</w:t>
      </w:r>
      <w:r w:rsidRPr="00F2413F">
        <w:rPr>
          <w:rFonts w:cs="Times New Roman" w:hAnsi="Arial Narrow" w:ascii="Arial Narrow"/>
          <w:b/>
        </w:rPr>
        <w:t xml:space="preserve"> DRUŠTVA U VEĆINSKOM DRŽAVNOM VLASNIŠTVU </w:t>
      </w:r>
      <w:r w:rsidR="001E0D9C" w:rsidRPr="00F2413F">
        <w:rPr>
          <w:rFonts w:cs="Times New Roman" w:hAnsi="Arial Narrow" w:ascii="Arial Narrow"/>
        </w:rPr>
        <w:t>Dužnik se obvezuje preostale iznose iz utvrđene tražbine pojedinog Vjerovnika, ove grupe platiti nakon proteka razdoblja počeka (grace period) u trajanju od od 1 (jedne) godine, odnosno 12 (dvanaest) mjeseci, koji počinje teći od datuma pravomoćnosti rješenja Trgovačkog suda kojim se odobrava sklapanje Nagodbe, u daljnjem roku od 4 (četiri) godine, odnosno 48 (četrdeset i osam) mjeseci, uz fiksnu godišnju kamatnu stopu u od 4,5%, kroz jednake mjesečne obroke, na koje će se obračunati ugovorene kamate</w:t>
      </w:r>
      <w:r w:rsidR="003C6A86" w:rsidRPr="00F2413F">
        <w:rPr>
          <w:rFonts w:cs="Times New Roman" w:hAnsi="Arial Narrow" w:ascii="Arial Narrow"/>
        </w:rPr>
        <w:t>.</w:t>
      </w:r>
    </w:p>
    <w:p w:rsidRDefault="000603F5" w:rsidP="000603F5" w:rsidR="000603F5" w:rsidRPr="00F2413F">
      <w:pPr>
        <w:pStyle w:val="Odlomakpopisa"/>
        <w:spacing w:after="0"/>
        <w:jc w:val="both"/>
        <w:rPr>
          <w:rFonts w:cs="Times New Roman" w:hAnsi="Arial Narrow" w:ascii="Arial Narrow"/>
        </w:rPr>
      </w:pPr>
    </w:p>
    <w:p w:rsidRDefault="001E0D9C" w:rsidP="001E0D9C" w:rsidR="001E0D9C"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Prvi mjesečni obrok tražbine Vjerovnika ove 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w:t>
      </w:r>
      <w:r w:rsidR="00540603">
        <w:rPr>
          <w:rFonts w:cs="Times New Roman" w:hAnsi="Arial Narrow" w:ascii="Arial Narrow"/>
        </w:rPr>
        <w:t>z</w:t>
      </w:r>
      <w:r w:rsidRPr="00F2413F">
        <w:rPr>
          <w:rFonts w:cs="Times New Roman" w:hAnsi="Arial Narrow" w:ascii="Arial Narrow"/>
        </w:rPr>
        <w:t>deset) mjeseci od datuma pravomoćnosti rješenja Trgovačkog suda kojim se odobrava sklapanje Nagodbe</w:t>
      </w:r>
    </w:p>
    <w:p w:rsidRDefault="001E0D9C" w:rsidP="001E0D9C" w:rsidR="001E0D9C" w:rsidRPr="00F2413F">
      <w:pPr>
        <w:spacing w:after="0"/>
        <w:jc w:val="both"/>
        <w:rPr>
          <w:rFonts w:cs="Times New Roman" w:hAnsi="Arial Narrow" w:ascii="Arial Narrow"/>
        </w:rPr>
      </w:pPr>
    </w:p>
    <w:p w:rsidRDefault="001E0D9C" w:rsidP="001E0D9C" w:rsidR="00B07829"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Dužnik je obvezan na iznose </w:t>
      </w:r>
      <w:r w:rsidR="006D1C3F" w:rsidRPr="00F2413F">
        <w:rPr>
          <w:rFonts w:cs="Times New Roman" w:hAnsi="Arial Narrow" w:ascii="Arial Narrow"/>
        </w:rPr>
        <w:t>umanjenih</w:t>
      </w:r>
      <w:r w:rsidRPr="00F2413F">
        <w:rPr>
          <w:rFonts w:cs="Times New Roman" w:hAnsi="Arial Narrow" w:ascii="Arial Narrow"/>
        </w:rPr>
        <w:t xml:space="preserve"> tražbina koji se isplaćuju Vjerovnicima ove 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grupe. Kamata se za vrijeme razdoblja počeka (grace period) obračunava i plaća mjesečno unatrag. </w:t>
      </w:r>
    </w:p>
    <w:p w:rsidRDefault="006870AF" w:rsidP="006870AF" w:rsidR="006870AF"/>
    <w:tbl>
      <w:tblPr>
        <w:tblStyle w:val="Reetkatablice"/>
        <w:tblW w:type="auto" w:w="0"/>
        <w:tblLook w:val="04A0" w:noVBand="1" w:noHBand="0" w:lastColumn="0" w:firstColumn="1" w:lastRow="0" w:firstRow="1"/>
      </w:tblPr>
      <w:tblGrid>
        <w:gridCol w:w="2405"/>
        <w:gridCol w:w="1843"/>
        <w:gridCol w:w="1559"/>
        <w:gridCol w:w="1985"/>
        <w:gridCol w:w="1270"/>
      </w:tblGrid>
      <w:tr w:rsidTr="00D54343" w:rsidR="006870AF">
        <w:tc>
          <w:tcPr>
            <w:tcW w:type="dxa" w:w="2405"/>
          </w:tcPr>
          <w:p w:rsidRDefault="006870AF" w:rsidP="00D54343" w:rsidR="006870AF" w:rsidRPr="00423EB6">
            <w:pPr>
              <w:rPr>
                <w:sz w:val="18"/>
                <w:szCs w:val="18"/>
              </w:rPr>
            </w:pPr>
            <w:bookmarkStart w:name="_Hlk509240893" w:id="4"/>
            <w:bookmarkStart w:name="_Hlk509231295" w:id="5"/>
            <w:r w:rsidRPr="00423EB6">
              <w:rPr>
                <w:rFonts w:cs="Times New Roman" w:eastAsia="Calibri" w:hAnsi="Arial Narrow" w:ascii="Arial Narrow"/>
                <w:b/>
                <w:sz w:val="18"/>
                <w:szCs w:val="18"/>
              </w:rPr>
              <w:t>DRUŠTVA U VEĆINSKOM DRŽAVNOM VLASNIŠTVU</w:t>
            </w:r>
          </w:p>
        </w:tc>
        <w:tc>
          <w:tcPr>
            <w:tcW w:type="dxa" w:w="1843"/>
          </w:tcPr>
          <w:p w:rsidRDefault="006870AF" w:rsidP="00D54343" w:rsidR="006870AF" w:rsidRPr="00423EB6">
            <w:pPr>
              <w:jc w:val="right"/>
              <w:rPr>
                <w:rFonts w:hAnsi="Arial Narrow" w:ascii="Arial Narrow"/>
                <w:b/>
                <w:sz w:val="18"/>
                <w:szCs w:val="18"/>
              </w:rPr>
            </w:pPr>
            <w:r w:rsidRPr="00423EB6">
              <w:rPr>
                <w:rFonts w:hAnsi="Arial Narrow" w:ascii="Arial Narrow"/>
                <w:b/>
                <w:sz w:val="18"/>
                <w:szCs w:val="18"/>
              </w:rPr>
              <w:t>UTVRĐENA TRAŽBINA</w:t>
            </w:r>
          </w:p>
        </w:tc>
        <w:tc>
          <w:tcPr>
            <w:tcW w:type="dxa" w:w="1559"/>
          </w:tcPr>
          <w:p w:rsidRDefault="006870AF" w:rsidP="00D54343" w:rsidR="006870AF" w:rsidRPr="00423EB6">
            <w:pPr>
              <w:jc w:val="right"/>
              <w:rPr>
                <w:rFonts w:hAnsi="Arial Narrow" w:ascii="Arial Narrow"/>
                <w:b/>
                <w:sz w:val="18"/>
                <w:szCs w:val="18"/>
              </w:rPr>
            </w:pPr>
            <w:r w:rsidRPr="00423EB6">
              <w:rPr>
                <w:rFonts w:hAnsi="Arial Narrow" w:ascii="Arial Narrow"/>
                <w:b/>
                <w:sz w:val="18"/>
                <w:szCs w:val="18"/>
              </w:rPr>
              <w:t>OTPIS TRAŽBINE</w:t>
            </w:r>
          </w:p>
        </w:tc>
        <w:tc>
          <w:tcPr>
            <w:tcW w:type="dxa" w:w="1985"/>
          </w:tcPr>
          <w:p w:rsidRDefault="006870AF" w:rsidP="00D54343" w:rsidR="006870AF" w:rsidRPr="00423EB6">
            <w:pPr>
              <w:jc w:val="right"/>
              <w:rPr>
                <w:rFonts w:hAnsi="Arial Narrow" w:ascii="Arial Narrow"/>
                <w:b/>
                <w:sz w:val="18"/>
                <w:szCs w:val="18"/>
              </w:rPr>
            </w:pPr>
            <w:r w:rsidRPr="00423EB6">
              <w:rPr>
                <w:rFonts w:hAnsi="Arial Narrow" w:ascii="Arial Narrow"/>
                <w:b/>
                <w:sz w:val="18"/>
                <w:szCs w:val="18"/>
              </w:rPr>
              <w:t>UMANJENA TRAŽBINA</w:t>
            </w:r>
          </w:p>
        </w:tc>
        <w:tc>
          <w:tcPr>
            <w:tcW w:type="dxa" w:w="1270"/>
          </w:tcPr>
          <w:p w:rsidRDefault="006870AF" w:rsidP="00D54343" w:rsidR="006870AF" w:rsidRPr="00423EB6">
            <w:pPr>
              <w:jc w:val="right"/>
              <w:rPr>
                <w:rFonts w:hAnsi="Arial Narrow" w:ascii="Arial Narrow"/>
                <w:b/>
                <w:sz w:val="18"/>
                <w:szCs w:val="18"/>
              </w:rPr>
            </w:pPr>
            <w:r w:rsidRPr="00423EB6">
              <w:rPr>
                <w:rFonts w:hAnsi="Arial Narrow" w:ascii="Arial Narrow"/>
                <w:b/>
                <w:sz w:val="18"/>
                <w:szCs w:val="18"/>
              </w:rPr>
              <w:t>OBROK</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AUTOCESTA RIJEKA-ZAGREB, d.d., Širolina 4, Zagreb, OIB: 96330310281</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1.242,50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621,25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621,25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12,94 kn</w:t>
            </w:r>
          </w:p>
        </w:tc>
      </w:tr>
      <w:bookmarkEnd w:id="4"/>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Financijska agencija, Ulica grada Vukovara 70, Zagreb, OIB: 85821130368</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380,57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190,29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190,29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3,96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 xml:space="preserve">HEP-Operator distribucijskog sustava d.o.o., Ulica grada Vukovara 37, Zagreb, OIB: 46830600751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7.720,34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3.860,17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3.860,17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80,42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 xml:space="preserve">Hrvatske autoceste d.o.o., Širolina 4, Zagreb, OIB: 57500462912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14.488,94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7.244,47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7.244,47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150,93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 xml:space="preserve">Hrvatske ceste d.o.o., Vončinina 3, Zagreb, OIB: 55545787885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17,34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8,67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8,67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0,18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 xml:space="preserve">H Š d.o.o., Ulica Kneza Branimira 1, Zagreb, OIB: 69693144506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159.420,99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79.710,50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79.710,50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1.660,64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 xml:space="preserve">Hrvatske vode, Grada Vukovara </w:t>
            </w:r>
            <w:r w:rsidRPr="00423EB6">
              <w:rPr>
                <w:rFonts w:cs="Times New Roman" w:eastAsia="Times New Roman" w:hAnsi="Arial Narrow" w:ascii="Arial Narrow"/>
                <w:color w:val="000000"/>
                <w:sz w:val="18"/>
                <w:szCs w:val="18"/>
                <w:lang w:eastAsia="hr-HR"/>
              </w:rPr>
              <w:lastRenderedPageBreak/>
              <w:t xml:space="preserve">220, Zagreb, OIB: 28921383001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lastRenderedPageBreak/>
              <w:t>40.916,83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20.458,42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20.458,42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426,22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lastRenderedPageBreak/>
              <w:t xml:space="preserve">HŽ CARGO d.o.o., Heinzelova 51, Zagreb, OIB: 8720210702 </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2.539,46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1.269,73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1.269,73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26,45 kn</w:t>
            </w:r>
          </w:p>
        </w:tc>
      </w:tr>
      <w:tr w:rsidTr="00D54343" w:rsidR="006870AF">
        <w:tc>
          <w:tcPr>
            <w:tcW w:type="dxa" w:w="2405"/>
          </w:tcPr>
          <w:p w:rsidRDefault="006870AF" w:rsidP="00D54343" w:rsidR="006870AF" w:rsidRPr="00423EB6">
            <w:pPr>
              <w:jc w:val="both"/>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Zagrebački holding d.o.o. , Ulica grada Vukovara 41, OIB: 85584865987</w:t>
            </w:r>
          </w:p>
        </w:tc>
        <w:tc>
          <w:tcPr>
            <w:tcW w:type="dxa" w:w="1843"/>
          </w:tcPr>
          <w:p w:rsidRDefault="006870AF" w:rsidP="00D54343" w:rsidR="006870AF" w:rsidRPr="00423EB6">
            <w:pPr>
              <w:jc w:val="right"/>
              <w:rPr>
                <w:rFonts w:cs="Times New Roman" w:eastAsia="Times New Roman" w:hAnsi="Arial Narrow" w:ascii="Arial Narrow"/>
                <w:color w:val="000000"/>
                <w:sz w:val="18"/>
                <w:szCs w:val="18"/>
              </w:rPr>
            </w:pPr>
            <w:r w:rsidRPr="00423EB6">
              <w:rPr>
                <w:rFonts w:cs="Times New Roman" w:eastAsia="Times New Roman" w:hAnsi="Arial Narrow" w:ascii="Arial Narrow"/>
                <w:color w:val="000000"/>
                <w:sz w:val="18"/>
                <w:szCs w:val="18"/>
                <w:lang w:eastAsia="hr-HR"/>
              </w:rPr>
              <w:t>7.993,78 kn</w:t>
            </w:r>
          </w:p>
        </w:tc>
        <w:tc>
          <w:tcPr>
            <w:tcW w:type="dxa" w:w="1559"/>
          </w:tcPr>
          <w:p w:rsidRDefault="006870AF" w:rsidP="00D54343" w:rsidR="006870AF" w:rsidRPr="00423EB6">
            <w:pPr>
              <w:jc w:val="right"/>
              <w:rPr>
                <w:rFonts w:hAnsi="Arial Narrow" w:ascii="Arial Narrow"/>
                <w:sz w:val="18"/>
                <w:szCs w:val="18"/>
              </w:rPr>
            </w:pPr>
            <w:r w:rsidRPr="00423EB6">
              <w:rPr>
                <w:rFonts w:cs="Times New Roman" w:eastAsia="Times New Roman" w:hAnsi="Arial Narrow" w:ascii="Arial Narrow"/>
                <w:color w:val="000000"/>
                <w:sz w:val="18"/>
                <w:szCs w:val="18"/>
                <w:lang w:eastAsia="hr-HR"/>
              </w:rPr>
              <w:t>3.996,89 kn</w:t>
            </w:r>
          </w:p>
        </w:tc>
        <w:tc>
          <w:tcPr>
            <w:tcW w:type="dxa" w:w="1985"/>
          </w:tcPr>
          <w:p w:rsidRDefault="006870AF" w:rsidP="00D54343" w:rsidR="006870AF" w:rsidRPr="00423EB6">
            <w:pPr>
              <w:jc w:val="right"/>
              <w:rPr>
                <w:rFonts w:hAnsi="Arial Narrow" w:ascii="Arial Narrow"/>
                <w:sz w:val="18"/>
                <w:szCs w:val="18"/>
              </w:rPr>
            </w:pPr>
            <w:r w:rsidRPr="00423EB6">
              <w:rPr>
                <w:rFonts w:hAnsi="Arial Narrow" w:ascii="Arial Narrow"/>
                <w:sz w:val="18"/>
                <w:szCs w:val="18"/>
              </w:rPr>
              <w:t>3.996,89 kn</w:t>
            </w:r>
          </w:p>
        </w:tc>
        <w:tc>
          <w:tcPr>
            <w:tcW w:type="dxa" w:w="1270"/>
          </w:tcPr>
          <w:p w:rsidRDefault="006870AF" w:rsidP="00D54343" w:rsidR="006870AF" w:rsidRPr="00423EB6">
            <w:pPr>
              <w:jc w:val="right"/>
              <w:rPr>
                <w:rFonts w:hAnsi="Arial Narrow" w:ascii="Arial Narrow"/>
                <w:sz w:val="18"/>
                <w:szCs w:val="18"/>
              </w:rPr>
            </w:pPr>
            <w:r>
              <w:rPr>
                <w:rFonts w:hAnsi="Arial Narrow" w:ascii="Arial Narrow"/>
                <w:sz w:val="18"/>
                <w:szCs w:val="18"/>
              </w:rPr>
              <w:t>83,26 kn</w:t>
            </w:r>
          </w:p>
        </w:tc>
      </w:tr>
      <w:bookmarkEnd w:id="5"/>
    </w:tbl>
    <w:p w:rsidRDefault="001E0D9C" w:rsidP="001E0D9C" w:rsidR="001E0D9C">
      <w:pPr>
        <w:pStyle w:val="Odlomakpopisa"/>
        <w:spacing w:after="0"/>
        <w:jc w:val="both"/>
        <w:rPr>
          <w:rFonts w:cs="Times New Roman" w:hAnsi="Arial Narrow" w:ascii="Arial Narrow"/>
          <w:sz w:val="24"/>
          <w:szCs w:val="24"/>
        </w:rPr>
      </w:pPr>
    </w:p>
    <w:p w:rsidRDefault="006870AF" w:rsidP="001E0D9C" w:rsidR="006870AF" w:rsidRPr="006D03E3">
      <w:pPr>
        <w:pStyle w:val="Odlomakpopisa"/>
        <w:spacing w:after="0"/>
        <w:jc w:val="both"/>
        <w:rPr>
          <w:rFonts w:cs="Times New Roman" w:hAnsi="Arial Narrow" w:ascii="Arial Narrow"/>
          <w:sz w:val="24"/>
          <w:szCs w:val="24"/>
        </w:rPr>
      </w:pPr>
    </w:p>
    <w:p w:rsidRDefault="00DA7004" w:rsidP="00DD4605" w:rsidR="00DA7004" w:rsidRPr="006D03E3">
      <w:pPr>
        <w:spacing w:after="0"/>
        <w:ind w:left="426"/>
        <w:jc w:val="both"/>
        <w:rPr>
          <w:rFonts w:cs="Times New Roman" w:hAnsi="Arial Narrow" w:ascii="Arial Narrow"/>
          <w:b/>
          <w:sz w:val="24"/>
          <w:szCs w:val="24"/>
        </w:rPr>
      </w:pPr>
      <w:r w:rsidRPr="006D03E3">
        <w:rPr>
          <w:rFonts w:cs="Times New Roman" w:hAnsi="Arial Narrow" w:ascii="Arial Narrow"/>
          <w:b/>
          <w:u w:val="single"/>
        </w:rPr>
        <w:t>GRUPA 1.</w:t>
      </w:r>
      <w:r w:rsidRPr="006D03E3">
        <w:rPr>
          <w:rFonts w:cs="Times New Roman" w:hAnsi="Arial Narrow" w:ascii="Arial Narrow"/>
          <w:b/>
        </w:rPr>
        <w:t xml:space="preserve"> TIJELA JAVNE UPRAVE I DRUŠTVA U VEĆINSKOM DRŽAVNOM VLASNIŠTVU</w:t>
      </w:r>
      <w:r w:rsidRPr="006D03E3">
        <w:rPr>
          <w:rFonts w:cs="Times New Roman" w:hAnsi="Arial Narrow" w:ascii="Arial Narrow"/>
          <w:b/>
          <w:sz w:val="24"/>
          <w:szCs w:val="24"/>
        </w:rPr>
        <w:t xml:space="preserve"> </w:t>
      </w:r>
    </w:p>
    <w:p w:rsidRDefault="00DA7004" w:rsidP="00DD4605" w:rsidR="00DA7004" w:rsidRPr="006D03E3">
      <w:pPr>
        <w:ind w:left="426"/>
        <w:jc w:val="both"/>
        <w:rPr>
          <w:rFonts w:cs="Times New Roman" w:hAnsi="Arial Narrow" w:ascii="Arial Narrow"/>
          <w:b/>
          <w:sz w:val="24"/>
          <w:szCs w:val="24"/>
        </w:rPr>
      </w:pPr>
    </w:p>
    <w:p w:rsidRDefault="004C3A3E" w:rsidP="00DD4605" w:rsidR="00DA7004" w:rsidRPr="006D03E3">
      <w:pPr>
        <w:pStyle w:val="Odlomakpopisa"/>
        <w:numPr>
          <w:ilvl w:val="0"/>
          <w:numId w:val="17"/>
        </w:numPr>
        <w:ind w:firstLine="0" w:left="426"/>
        <w:jc w:val="both"/>
        <w:rPr>
          <w:rFonts w:cs="Times New Roman" w:hAnsi="Arial Narrow" w:ascii="Arial Narrow"/>
          <w:b/>
          <w:sz w:val="24"/>
          <w:szCs w:val="24"/>
        </w:rPr>
      </w:pPr>
      <w:r>
        <w:rPr>
          <w:rFonts w:cs="Times New Roman" w:hAnsi="Arial Narrow" w:ascii="Arial Narrow"/>
          <w:b/>
          <w:sz w:val="24"/>
          <w:szCs w:val="24"/>
        </w:rPr>
        <w:t xml:space="preserve">GRUPA </w:t>
      </w:r>
      <w:r w:rsidR="00DA7004" w:rsidRPr="006D03E3">
        <w:rPr>
          <w:rFonts w:cs="Times New Roman" w:hAnsi="Arial Narrow" w:ascii="Arial Narrow"/>
          <w:b/>
          <w:sz w:val="24"/>
          <w:szCs w:val="24"/>
        </w:rPr>
        <w:t>TIJELA JAVNE UPRAVE</w:t>
      </w:r>
    </w:p>
    <w:p w:rsidRDefault="00DA7004" w:rsidP="00DA7004" w:rsidR="00DA7004" w:rsidRPr="006D03E3">
      <w:pPr>
        <w:pStyle w:val="Odlomakpopisa"/>
        <w:jc w:val="both"/>
        <w:rPr>
          <w:rFonts w:cs="Times New Roman" w:hAnsi="Arial Narrow" w:ascii="Arial Narrow"/>
          <w:b/>
          <w:sz w:val="24"/>
          <w:szCs w:val="24"/>
        </w:rPr>
      </w:pPr>
    </w:p>
    <w:p w:rsidRDefault="00F724E8" w:rsidP="00F724E8" w:rsidR="00F724E8"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Dužnik će utvrđene tražbine Vjerovnika iz </w:t>
      </w:r>
      <w:r w:rsidRPr="00F2413F">
        <w:rPr>
          <w:rFonts w:cs="Times New Roman" w:hAnsi="Arial Narrow" w:ascii="Arial Narrow"/>
          <w:b/>
        </w:rPr>
        <w:t>GRUPE</w:t>
      </w:r>
      <w:r w:rsidR="00077FDD" w:rsidRPr="00F2413F">
        <w:rPr>
          <w:rFonts w:cs="Times New Roman" w:hAnsi="Arial Narrow" w:ascii="Arial Narrow"/>
          <w:b/>
        </w:rPr>
        <w:t xml:space="preserve"> 1b TIJELA JAVNE UPRAVE</w:t>
      </w:r>
      <w:r w:rsidRPr="00F2413F">
        <w:rPr>
          <w:rFonts w:cs="Times New Roman" w:hAnsi="Arial Narrow" w:ascii="Arial Narrow"/>
          <w:b/>
        </w:rPr>
        <w:t xml:space="preserve">  </w:t>
      </w:r>
      <w:r w:rsidRPr="00F2413F">
        <w:rPr>
          <w:rFonts w:cs="Times New Roman" w:hAnsi="Arial Narrow" w:ascii="Arial Narrow"/>
        </w:rPr>
        <w:t>namiriti na slijedeći način:</w:t>
      </w:r>
    </w:p>
    <w:p w:rsidRDefault="00F724E8" w:rsidP="00F724E8" w:rsidR="00F724E8" w:rsidRPr="00F2413F">
      <w:pPr>
        <w:pStyle w:val="Odlomakpopisa"/>
        <w:spacing w:after="0"/>
        <w:jc w:val="both"/>
        <w:rPr>
          <w:rFonts w:cs="Times New Roman" w:hAnsi="Arial Narrow" w:ascii="Arial Narrow"/>
        </w:rPr>
      </w:pPr>
    </w:p>
    <w:p w:rsidRDefault="00F724E8" w:rsidP="00F724E8" w:rsidR="00F724E8"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Vjerovnicima iz </w:t>
      </w:r>
      <w:r w:rsidRPr="00F2413F">
        <w:rPr>
          <w:rFonts w:cs="Times New Roman" w:hAnsi="Arial Narrow" w:ascii="Arial Narrow"/>
          <w:b/>
        </w:rPr>
        <w:t xml:space="preserve">GRUPE </w:t>
      </w:r>
      <w:r w:rsidR="00077FDD" w:rsidRPr="00F2413F">
        <w:rPr>
          <w:rFonts w:cs="Times New Roman" w:hAnsi="Arial Narrow" w:ascii="Arial Narrow"/>
          <w:b/>
        </w:rPr>
        <w:t>1b TIJELA JAVNE UPRAVE</w:t>
      </w:r>
      <w:r w:rsidRPr="00F2413F">
        <w:rPr>
          <w:rFonts w:cs="Times New Roman" w:hAnsi="Arial Narrow" w:ascii="Arial Narrow"/>
          <w:b/>
        </w:rPr>
        <w:t xml:space="preserve"> </w:t>
      </w:r>
      <w:r w:rsidRPr="00F2413F">
        <w:rPr>
          <w:rFonts w:cs="Times New Roman" w:hAnsi="Arial Narrow" w:ascii="Arial Narrow"/>
        </w:rPr>
        <w:t>utvrđene su tražbine prema Dužniku u slijedećim iznosima:</w:t>
      </w:r>
    </w:p>
    <w:p w:rsidRDefault="003E5BF0" w:rsidP="003E5BF0" w:rsidR="003E5BF0" w:rsidRPr="00F2413F">
      <w:pPr>
        <w:pStyle w:val="Odlomakpopisa"/>
        <w:rPr>
          <w:rFonts w:cs="Times New Roman" w:hAnsi="Arial Narrow" w:ascii="Arial Narrow"/>
        </w:rPr>
      </w:pPr>
    </w:p>
    <w:p w:rsidRDefault="003E5BF0" w:rsidP="00DD4605" w:rsidR="003E5BF0" w:rsidRPr="00F2413F">
      <w:pPr>
        <w:spacing w:after="0"/>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2587B" w:rsidRPr="00F2413F">
        <w:rPr>
          <w:rFonts w:cs="Times New Roman" w:hAnsi="Arial Narrow" w:ascii="Arial Narrow"/>
        </w:rPr>
        <w:t>GRAD ZAGREB, Trg Stjepana Radića 1, Zagreb</w:t>
      </w:r>
      <w:r w:rsidR="009C25DC" w:rsidRPr="00F2413F">
        <w:rPr>
          <w:rFonts w:cs="Times New Roman" w:hAnsi="Arial Narrow" w:ascii="Arial Narrow"/>
          <w:color w:val="000000"/>
        </w:rPr>
        <w:t>,</w:t>
      </w:r>
      <w:r w:rsidRPr="00F2413F">
        <w:rPr>
          <w:rFonts w:cs="Times New Roman" w:hAnsi="Arial Narrow" w:ascii="Arial Narrow"/>
          <w:color w:val="000000"/>
        </w:rPr>
        <w:t xml:space="preserve"> OIB</w:t>
      </w:r>
      <w:r w:rsidR="0084365E" w:rsidRPr="00F2413F">
        <w:rPr>
          <w:rFonts w:cs="Times New Roman" w:hAnsi="Arial Narrow" w:ascii="Arial Narrow"/>
          <w:color w:val="000000"/>
        </w:rPr>
        <w:t>:</w:t>
      </w:r>
      <w:r w:rsidRPr="00F2413F">
        <w:rPr>
          <w:rFonts w:cs="Times New Roman" w:hAnsi="Arial Narrow" w:ascii="Arial Narrow"/>
          <w:color w:val="000000"/>
        </w:rPr>
        <w:t xml:space="preserve"> </w:t>
      </w:r>
      <w:r w:rsidR="00077FDD" w:rsidRPr="00F2413F">
        <w:rPr>
          <w:rFonts w:cs="Times New Roman" w:eastAsia="Times New Roman" w:hAnsi="Arial Narrow" w:ascii="Arial Narrow"/>
          <w:color w:val="000000"/>
          <w:lang w:eastAsia="hr-HR"/>
        </w:rPr>
        <w:t>61817894937</w:t>
      </w:r>
      <w:r w:rsidR="00DA05F6"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 utvrđena je tražbina u iznosu </w:t>
      </w:r>
      <w:r w:rsidR="00077FDD" w:rsidRPr="00F2413F">
        <w:rPr>
          <w:rFonts w:cs="Times New Roman" w:eastAsia="Times New Roman" w:hAnsi="Arial Narrow" w:ascii="Arial Narrow"/>
          <w:color w:val="000000"/>
          <w:lang w:eastAsia="hr-HR"/>
        </w:rPr>
        <w:t xml:space="preserve">146.948,97 </w:t>
      </w:r>
      <w:r w:rsidRPr="00F2413F">
        <w:rPr>
          <w:rFonts w:cs="Times New Roman" w:eastAsia="Times New Roman" w:hAnsi="Arial Narrow" w:ascii="Arial Narrow"/>
          <w:color w:val="000000"/>
          <w:lang w:eastAsia="hr-HR"/>
        </w:rPr>
        <w:t>kn</w:t>
      </w:r>
    </w:p>
    <w:p w:rsidRDefault="003E5BF0" w:rsidP="00DD4605" w:rsidR="003E5BF0" w:rsidRPr="00F2413F">
      <w:pPr>
        <w:spacing w:after="0"/>
        <w:ind w:left="709"/>
        <w:jc w:val="both"/>
        <w:rPr>
          <w:rFonts w:cs="Times New Roman" w:eastAsia="Times New Roman" w:hAnsi="Arial Narrow" w:ascii="Arial Narrow"/>
          <w:color w:val="000000"/>
          <w:lang w:eastAsia="hr-HR"/>
        </w:rPr>
      </w:pPr>
    </w:p>
    <w:p w:rsidRDefault="003E5BF0" w:rsidP="00DD4605" w:rsidR="003E5BF0"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054D5" w:rsidRPr="009054D5">
        <w:rPr>
          <w:rFonts w:cs="Times New Roman" w:eastAsia="Times New Roman" w:hAnsi="Arial Narrow" w:ascii="Arial Narrow"/>
          <w:color w:val="000000"/>
          <w:lang w:eastAsia="hr-HR"/>
        </w:rPr>
        <w:t>HRVATSKI ZAVOD ZA MIROVINSKO OSIGURANJE, Mihanovićeva 3, Zagreb, OIB: 84397956623</w:t>
      </w:r>
      <w:r w:rsidR="00A92246">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 utvrđena je tražbina u iznosu </w:t>
      </w:r>
      <w:r w:rsidR="00594F7B" w:rsidRPr="00F2413F">
        <w:rPr>
          <w:rFonts w:cs="Times New Roman" w:eastAsia="Times New Roman" w:hAnsi="Arial Narrow" w:ascii="Arial Narrow"/>
          <w:color w:val="000000"/>
          <w:lang w:eastAsia="hr-HR"/>
        </w:rPr>
        <w:t>39.960,71</w:t>
      </w:r>
      <w:r w:rsidRPr="00F2413F">
        <w:rPr>
          <w:rFonts w:cs="Times New Roman" w:eastAsia="Times New Roman" w:hAnsi="Arial Narrow" w:ascii="Arial Narrow"/>
          <w:color w:val="000000"/>
          <w:lang w:eastAsia="hr-HR"/>
        </w:rPr>
        <w:t xml:space="preserve"> kn</w:t>
      </w:r>
    </w:p>
    <w:p w:rsidRDefault="003E5BF0" w:rsidP="00DD4605" w:rsidR="003E5BF0"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2587B" w:rsidRPr="00F2413F">
        <w:rPr>
          <w:rFonts w:cs="Times New Roman" w:eastAsia="Times New Roman" w:hAnsi="Arial Narrow" w:ascii="Arial Narrow"/>
          <w:color w:val="000000"/>
          <w:lang w:eastAsia="hr-HR"/>
        </w:rPr>
        <w:t>MINISTARSTVO FINANCIJA - POREZNA UPRAVA, Avenija Dubrovnik 32, Zagreb</w:t>
      </w:r>
      <w:r w:rsidR="009C25DC" w:rsidRPr="00F2413F">
        <w:rPr>
          <w:rFonts w:cs="Times New Roman" w:hAnsi="Arial Narrow" w:ascii="Arial Narrow"/>
          <w:color w:val="000000"/>
        </w:rPr>
        <w:t>,</w:t>
      </w:r>
      <w:r w:rsidRPr="00F2413F">
        <w:rPr>
          <w:rFonts w:cs="Times New Roman" w:hAnsi="Arial Narrow" w:ascii="Arial Narrow"/>
          <w:color w:val="000000"/>
        </w:rPr>
        <w:t xml:space="preserve"> OIB: </w:t>
      </w:r>
      <w:r w:rsidR="00594F7B" w:rsidRPr="00F2413F">
        <w:rPr>
          <w:rFonts w:cs="Times New Roman" w:eastAsia="Times New Roman" w:hAnsi="Arial Narrow" w:ascii="Arial Narrow"/>
          <w:color w:val="000000"/>
          <w:lang w:eastAsia="hr-HR"/>
        </w:rPr>
        <w:t>18683136487</w:t>
      </w:r>
      <w:r w:rsidR="00DA05F6" w:rsidRPr="00F2413F">
        <w:rPr>
          <w:rFonts w:cs="Times New Roman" w:eastAsia="Times New Roman" w:hAnsi="Arial Narrow" w:ascii="Arial Narrow"/>
          <w:color w:val="000000"/>
          <w:lang w:eastAsia="hr-HR"/>
        </w:rPr>
        <w:t xml:space="preserve"> </w:t>
      </w:r>
      <w:r w:rsidR="00594F7B" w:rsidRPr="00F2413F">
        <w:rPr>
          <w:rFonts w:cs="Times New Roman" w:eastAsia="Times New Roman" w:hAnsi="Arial Narrow" w:ascii="Arial Narrow"/>
          <w:color w:val="000000"/>
          <w:lang w:eastAsia="hr-HR"/>
        </w:rPr>
        <w:t xml:space="preserve"> </w:t>
      </w:r>
      <w:r w:rsidR="0084365E" w:rsidRPr="00F2413F">
        <w:rPr>
          <w:rFonts w:cs="Times New Roman" w:eastAsia="Times New Roman" w:hAnsi="Arial Narrow" w:ascii="Arial Narrow"/>
          <w:color w:val="000000"/>
          <w:lang w:eastAsia="hr-HR"/>
        </w:rPr>
        <w:t xml:space="preserve">utvrđena je tražbina u iznosu </w:t>
      </w:r>
      <w:r w:rsidR="00594F7B" w:rsidRPr="00F2413F">
        <w:rPr>
          <w:rFonts w:cs="Times New Roman" w:eastAsia="Times New Roman" w:hAnsi="Arial Narrow" w:ascii="Arial Narrow"/>
          <w:color w:val="000000"/>
          <w:lang w:eastAsia="hr-HR"/>
        </w:rPr>
        <w:t>2.002.557,91</w:t>
      </w:r>
      <w:r w:rsidR="0084365E" w:rsidRPr="00F2413F">
        <w:rPr>
          <w:rFonts w:cs="Times New Roman" w:eastAsia="Times New Roman" w:hAnsi="Arial Narrow" w:ascii="Arial Narrow"/>
          <w:color w:val="000000"/>
          <w:lang w:eastAsia="hr-HR"/>
        </w:rPr>
        <w:t xml:space="preserve"> kn</w:t>
      </w:r>
    </w:p>
    <w:p w:rsidRDefault="0084365E" w:rsidP="00DD4605" w:rsidR="0084365E"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2587B" w:rsidRPr="00F2413F">
        <w:rPr>
          <w:rFonts w:cs="Times New Roman" w:eastAsia="Times New Roman" w:hAnsi="Arial Narrow" w:ascii="Arial Narrow"/>
          <w:color w:val="000000"/>
          <w:lang w:eastAsia="hr-HR"/>
        </w:rPr>
        <w:t>MINISTARSTVO FINANCIJA RH-CARINSKA UPRAVA-PCU ZAGREB, Avenija Dubrovnik 11, Zagreb</w:t>
      </w:r>
      <w:r w:rsidRPr="00F2413F">
        <w:rPr>
          <w:rFonts w:cs="Times New Roman" w:hAnsi="Arial Narrow" w:ascii="Arial Narrow"/>
          <w:color w:val="000000"/>
        </w:rPr>
        <w:t xml:space="preserve">, OIB: </w:t>
      </w:r>
      <w:r w:rsidR="00594F7B" w:rsidRPr="00F2413F">
        <w:rPr>
          <w:rFonts w:cs="Times New Roman" w:eastAsia="Times New Roman" w:hAnsi="Arial Narrow" w:ascii="Arial Narrow"/>
          <w:color w:val="000000"/>
          <w:lang w:eastAsia="hr-HR"/>
        </w:rPr>
        <w:t xml:space="preserve">18683136487 </w:t>
      </w:r>
      <w:r w:rsidR="00DA05F6"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220A2A">
        <w:rPr>
          <w:rFonts w:cs="Times New Roman" w:eastAsia="Times New Roman" w:hAnsi="Arial Narrow" w:ascii="Arial Narrow"/>
          <w:color w:val="000000"/>
          <w:lang w:eastAsia="hr-HR"/>
        </w:rPr>
        <w:t>3</w:t>
      </w:r>
      <w:r w:rsidR="00594F7B" w:rsidRPr="00F2413F">
        <w:rPr>
          <w:rFonts w:cs="Times New Roman" w:eastAsia="Times New Roman" w:hAnsi="Arial Narrow" w:ascii="Arial Narrow"/>
          <w:color w:val="000000"/>
          <w:lang w:eastAsia="hr-HR"/>
        </w:rPr>
        <w:t>00,00</w:t>
      </w:r>
      <w:r w:rsidRPr="00F2413F">
        <w:rPr>
          <w:rFonts w:cs="Times New Roman" w:eastAsia="Times New Roman" w:hAnsi="Arial Narrow" w:ascii="Arial Narrow"/>
          <w:color w:val="000000"/>
          <w:lang w:eastAsia="hr-HR"/>
        </w:rPr>
        <w:t xml:space="preserve"> kn</w:t>
      </w:r>
    </w:p>
    <w:p w:rsidRDefault="00077FDD" w:rsidP="00DD4605" w:rsidR="00077FDD"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Vjerovniku</w:t>
      </w:r>
      <w:r w:rsidR="00594F7B" w:rsidRPr="00F2413F">
        <w:rPr>
          <w:rFonts w:cs="Times New Roman" w:eastAsia="Times New Roman" w:hAnsi="Arial Narrow" w:ascii="Arial Narrow"/>
          <w:color w:val="000000"/>
          <w:lang w:eastAsia="hr-HR"/>
        </w:rPr>
        <w:t xml:space="preserve"> </w:t>
      </w:r>
      <w:r w:rsidR="00747780" w:rsidRPr="00F2413F">
        <w:rPr>
          <w:rFonts w:cs="Times New Roman" w:eastAsia="Times New Roman" w:hAnsi="Arial Narrow" w:ascii="Arial Narrow"/>
          <w:color w:val="000000"/>
          <w:lang w:eastAsia="hr-HR"/>
        </w:rPr>
        <w:t>MINISTARSTVO UNUTARNJIH POSLOVA RH PU KARLOVAČKA, Trg hrvatskih redarstvenika 6, Karlovac</w:t>
      </w:r>
      <w:r w:rsidR="00594F7B" w:rsidRPr="00F2413F">
        <w:rPr>
          <w:rFonts w:cs="Times New Roman" w:eastAsia="Times New Roman" w:hAnsi="Arial Narrow" w:ascii="Arial Narrow"/>
          <w:color w:val="000000"/>
          <w:lang w:eastAsia="hr-HR"/>
        </w:rPr>
        <w:t>, OIB: 36162371878</w:t>
      </w:r>
      <w:r w:rsidR="00DA05F6" w:rsidRPr="00F2413F">
        <w:rPr>
          <w:rFonts w:cs="Times New Roman" w:eastAsia="Times New Roman" w:hAnsi="Arial Narrow" w:ascii="Arial Narrow"/>
          <w:color w:val="000000"/>
          <w:lang w:eastAsia="hr-HR"/>
        </w:rPr>
        <w:t xml:space="preserve"> </w:t>
      </w:r>
      <w:r w:rsidR="00594F7B" w:rsidRPr="00F2413F">
        <w:rPr>
          <w:rFonts w:cs="Times New Roman" w:eastAsia="Times New Roman" w:hAnsi="Arial Narrow" w:ascii="Arial Narrow"/>
          <w:color w:val="000000"/>
          <w:lang w:eastAsia="hr-HR"/>
        </w:rPr>
        <w:t xml:space="preserve"> utvrđena je tražbina u iznosu 6.370,89 kn</w:t>
      </w:r>
    </w:p>
    <w:p w:rsidRDefault="00077FDD" w:rsidP="00DD4605" w:rsidR="00077FDD"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Vjerovniku</w:t>
      </w:r>
      <w:r w:rsidR="00594F7B" w:rsidRPr="00F2413F">
        <w:rPr>
          <w:rFonts w:cs="Times New Roman" w:eastAsia="Times New Roman" w:hAnsi="Arial Narrow" w:ascii="Arial Narrow"/>
          <w:color w:val="000000"/>
          <w:lang w:eastAsia="hr-HR"/>
        </w:rPr>
        <w:t xml:space="preserve"> </w:t>
      </w:r>
      <w:r w:rsidR="00747780" w:rsidRPr="00F2413F">
        <w:rPr>
          <w:rFonts w:cs="Times New Roman" w:eastAsia="Times New Roman" w:hAnsi="Arial Narrow" w:ascii="Arial Narrow"/>
          <w:color w:val="000000"/>
          <w:lang w:eastAsia="hr-HR"/>
        </w:rPr>
        <w:t>MINISTARSTVO UNUTARNJIH POSLOVA RH ZAGREB, Matice Hrvatske 4, Zagreb</w:t>
      </w:r>
      <w:r w:rsidR="00594F7B" w:rsidRPr="00F2413F">
        <w:rPr>
          <w:rFonts w:cs="Times New Roman" w:eastAsia="Times New Roman" w:hAnsi="Arial Narrow" w:ascii="Arial Narrow"/>
          <w:color w:val="000000"/>
          <w:lang w:eastAsia="hr-HR"/>
        </w:rPr>
        <w:t xml:space="preserve">, OIB: 36162371878 </w:t>
      </w:r>
      <w:r w:rsidR="00DA05F6" w:rsidRPr="00F2413F">
        <w:rPr>
          <w:rFonts w:cs="Times New Roman" w:eastAsia="Times New Roman" w:hAnsi="Arial Narrow" w:ascii="Arial Narrow"/>
          <w:color w:val="000000"/>
          <w:lang w:eastAsia="hr-HR"/>
        </w:rPr>
        <w:t xml:space="preserve"> </w:t>
      </w:r>
      <w:r w:rsidR="00594F7B" w:rsidRPr="00F2413F">
        <w:rPr>
          <w:rFonts w:cs="Times New Roman" w:eastAsia="Times New Roman" w:hAnsi="Arial Narrow" w:ascii="Arial Narrow"/>
          <w:color w:val="000000"/>
          <w:lang w:eastAsia="hr-HR"/>
        </w:rPr>
        <w:t>utvrđena je tražbina u iznosu 9.440,34 kn</w:t>
      </w:r>
    </w:p>
    <w:p w:rsidRDefault="00077FDD" w:rsidP="00DD4605" w:rsidR="007921B7"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Vjerovniku</w:t>
      </w:r>
      <w:r w:rsidR="00594F7B" w:rsidRPr="00F2413F">
        <w:rPr>
          <w:rFonts w:cs="Times New Roman" w:eastAsia="Times New Roman" w:hAnsi="Arial Narrow" w:ascii="Arial Narrow"/>
          <w:color w:val="000000"/>
          <w:lang w:eastAsia="hr-HR"/>
        </w:rPr>
        <w:t xml:space="preserve"> </w:t>
      </w:r>
      <w:r w:rsidR="00747780" w:rsidRPr="00F2413F">
        <w:rPr>
          <w:rFonts w:cs="Times New Roman" w:eastAsia="Times New Roman" w:hAnsi="Arial Narrow" w:ascii="Arial Narrow"/>
          <w:color w:val="000000"/>
          <w:lang w:eastAsia="hr-HR"/>
        </w:rPr>
        <w:t>OPĆINSKI RADNI SUD U ZAGREBU, Ulica grada Vukovara 84, Zagreb</w:t>
      </w:r>
      <w:r w:rsidR="00594F7B" w:rsidRPr="00F2413F">
        <w:rPr>
          <w:rFonts w:cs="Times New Roman" w:eastAsia="Times New Roman" w:hAnsi="Arial Narrow" w:ascii="Arial Narrow"/>
          <w:color w:val="000000"/>
          <w:lang w:eastAsia="hr-HR"/>
        </w:rPr>
        <w:t xml:space="preserve">, OIB: </w:t>
      </w:r>
      <w:r w:rsidR="00846C58">
        <w:rPr>
          <w:rFonts w:cs="Times New Roman" w:eastAsia="Times New Roman" w:hAnsi="Arial Narrow" w:ascii="Arial Narrow"/>
          <w:color w:val="000000"/>
          <w:lang w:eastAsia="hr-HR"/>
        </w:rPr>
        <w:t>0</w:t>
      </w:r>
      <w:r w:rsidR="00594F7B" w:rsidRPr="00F2413F">
        <w:rPr>
          <w:rFonts w:cs="Times New Roman" w:eastAsia="Times New Roman" w:hAnsi="Arial Narrow" w:ascii="Arial Narrow"/>
          <w:color w:val="000000"/>
          <w:lang w:eastAsia="hr-HR"/>
        </w:rPr>
        <w:t>4755372979</w:t>
      </w:r>
      <w:r w:rsidR="00DA05F6" w:rsidRPr="00F2413F">
        <w:rPr>
          <w:rFonts w:cs="Times New Roman" w:eastAsia="Times New Roman" w:hAnsi="Arial Narrow" w:ascii="Arial Narrow"/>
          <w:color w:val="000000"/>
          <w:lang w:eastAsia="hr-HR"/>
        </w:rPr>
        <w:t xml:space="preserve"> </w:t>
      </w:r>
      <w:r w:rsidR="00594F7B" w:rsidRPr="00F2413F">
        <w:rPr>
          <w:rFonts w:cs="Times New Roman" w:eastAsia="Times New Roman" w:hAnsi="Arial Narrow" w:ascii="Arial Narrow"/>
          <w:color w:val="000000"/>
          <w:lang w:eastAsia="hr-HR"/>
        </w:rPr>
        <w:t xml:space="preserve"> utvrđena je tražbina u iznosu 10.020,00 kn</w:t>
      </w:r>
    </w:p>
    <w:p w:rsidRDefault="00DA7004" w:rsidP="007921B7" w:rsidR="00DA7004" w:rsidRPr="00F2413F">
      <w:pPr>
        <w:jc w:val="both"/>
        <w:rPr>
          <w:rFonts w:cs="Times New Roman" w:eastAsia="Times New Roman" w:hAnsi="Arial Narrow" w:ascii="Arial Narrow"/>
          <w:color w:val="000000"/>
          <w:lang w:eastAsia="hr-HR"/>
        </w:rPr>
      </w:pPr>
    </w:p>
    <w:p w:rsidRDefault="0084365E" w:rsidP="00DA7004" w:rsidR="00DA7004" w:rsidRPr="00F2413F">
      <w:pPr>
        <w:pStyle w:val="Odlomakpopisa"/>
        <w:numPr>
          <w:ilvl w:val="0"/>
          <w:numId w:val="1"/>
        </w:numPr>
        <w:rPr>
          <w:rFonts w:cs="Times New Roman" w:hAnsi="Arial Narrow" w:ascii="Arial Narrow"/>
          <w:color w:val="000000"/>
        </w:rPr>
      </w:pPr>
      <w:r w:rsidRPr="00F2413F">
        <w:rPr>
          <w:rFonts w:cs="Times New Roman" w:hAnsi="Arial Narrow" w:ascii="Arial Narrow"/>
        </w:rPr>
        <w:t xml:space="preserve">Vjerovnici iz </w:t>
      </w:r>
      <w:r w:rsidRPr="00F2413F">
        <w:rPr>
          <w:rFonts w:cs="Times New Roman" w:hAnsi="Arial Narrow" w:ascii="Arial Narrow"/>
          <w:b/>
        </w:rPr>
        <w:t xml:space="preserve">GRUPE </w:t>
      </w:r>
      <w:r w:rsidR="00077FDD" w:rsidRPr="00F2413F">
        <w:rPr>
          <w:rFonts w:cs="Times New Roman" w:hAnsi="Arial Narrow" w:ascii="Arial Narrow"/>
          <w:b/>
        </w:rPr>
        <w:t>1b TIJELA JAVNE UPRAVE</w:t>
      </w:r>
      <w:r w:rsidRPr="00F2413F">
        <w:rPr>
          <w:rFonts w:cs="Times New Roman" w:hAnsi="Arial Narrow" w:ascii="Arial Narrow"/>
          <w:b/>
        </w:rPr>
        <w:t xml:space="preserve"> </w:t>
      </w:r>
      <w:r w:rsidRPr="00F2413F">
        <w:rPr>
          <w:rFonts w:cs="Times New Roman" w:hAnsi="Arial Narrow" w:ascii="Arial Narrow"/>
        </w:rPr>
        <w:t xml:space="preserve">otpuštaju dug  Dužniku u dijelu kojega čini </w:t>
      </w:r>
      <w:r w:rsidR="00077FDD" w:rsidRPr="00F2413F">
        <w:rPr>
          <w:rFonts w:cs="Times New Roman" w:hAnsi="Arial Narrow" w:ascii="Arial Narrow"/>
        </w:rPr>
        <w:t>50% (pe</w:t>
      </w:r>
      <w:r w:rsidRPr="00F2413F">
        <w:rPr>
          <w:rFonts w:cs="Times New Roman" w:hAnsi="Arial Narrow" w:ascii="Arial Narrow"/>
        </w:rPr>
        <w:t>deset posto) od utvrđenog iznosa tražbine, a Dužnik pristaje na otpust duga, tako da:</w:t>
      </w:r>
    </w:p>
    <w:p w:rsidRDefault="00DA7004" w:rsidP="00DA7004" w:rsidR="00DA7004" w:rsidRPr="00F2413F">
      <w:pPr>
        <w:pStyle w:val="Odlomakpopisa"/>
        <w:rPr>
          <w:rFonts w:cs="Times New Roman" w:hAnsi="Arial Narrow" w:ascii="Arial Narrow"/>
          <w:color w:val="000000"/>
        </w:rPr>
      </w:pPr>
    </w:p>
    <w:p w:rsidRDefault="00594F7B" w:rsidP="00DD4605" w:rsidR="00594F7B" w:rsidRPr="00F2413F">
      <w:pPr>
        <w:spacing w:after="0"/>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 </w:t>
      </w:r>
      <w:r w:rsidR="0092587B" w:rsidRPr="00F2413F">
        <w:rPr>
          <w:rFonts w:cs="Times New Roman" w:hAnsi="Arial Narrow" w:ascii="Arial Narrow"/>
        </w:rPr>
        <w:t xml:space="preserve">GRAD ZAGREB, Trg Stjepana Radića 1, Zagreb, </w:t>
      </w:r>
      <w:r w:rsidRPr="00F2413F">
        <w:rPr>
          <w:rFonts w:cs="Times New Roman" w:hAnsi="Arial Narrow" w:ascii="Arial Narrow"/>
          <w:color w:val="000000"/>
        </w:rPr>
        <w:t xml:space="preserve">OIB: </w:t>
      </w:r>
      <w:r w:rsidRPr="00F2413F">
        <w:rPr>
          <w:rFonts w:cs="Times New Roman" w:eastAsia="Times New Roman" w:hAnsi="Arial Narrow" w:ascii="Arial Narrow"/>
          <w:color w:val="000000"/>
          <w:lang w:eastAsia="hr-HR"/>
        </w:rPr>
        <w:t xml:space="preserve">61817894937 </w:t>
      </w:r>
      <w:r w:rsidR="00DA05F6" w:rsidRPr="00F2413F">
        <w:rPr>
          <w:rFonts w:cs="Times New Roman" w:eastAsia="Times New Roman" w:hAnsi="Arial Narrow" w:ascii="Arial Narrow"/>
          <w:color w:val="000000"/>
          <w:lang w:eastAsia="hr-HR"/>
        </w:rPr>
        <w:t>otpušta Dužniku dug u iznosu</w:t>
      </w:r>
      <w:r w:rsidR="00DA05F6" w:rsidRPr="00F2413F">
        <w:t xml:space="preserve"> </w:t>
      </w:r>
      <w:r w:rsidR="00DA05F6" w:rsidRPr="00F2413F">
        <w:rPr>
          <w:rFonts w:cs="Times New Roman" w:eastAsia="Times New Roman" w:hAnsi="Arial Narrow" w:ascii="Arial Narrow"/>
          <w:color w:val="000000"/>
          <w:lang w:eastAsia="hr-HR"/>
        </w:rPr>
        <w:t>73.474,49 kn</w:t>
      </w:r>
    </w:p>
    <w:p w:rsidRDefault="00594F7B" w:rsidP="00DD4605" w:rsidR="00594F7B" w:rsidRPr="00F2413F">
      <w:pPr>
        <w:spacing w:after="0"/>
        <w:ind w:left="709"/>
        <w:jc w:val="both"/>
        <w:rPr>
          <w:rFonts w:cs="Times New Roman" w:eastAsia="Times New Roman" w:hAnsi="Arial Narrow" w:ascii="Arial Narrow"/>
          <w:color w:val="000000"/>
          <w:lang w:eastAsia="hr-HR"/>
        </w:rPr>
      </w:pP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 </w:t>
      </w:r>
      <w:r w:rsidR="009054D5" w:rsidRPr="009054D5">
        <w:rPr>
          <w:rFonts w:cs="Times New Roman" w:eastAsia="Times New Roman" w:hAnsi="Arial Narrow" w:ascii="Arial Narrow"/>
          <w:color w:val="000000"/>
          <w:lang w:eastAsia="hr-HR"/>
        </w:rPr>
        <w:t xml:space="preserve">HRVATSKI ZAVOD ZA MIROVINSKO OSIGURANJE, Mihanovićeva 3, Zagreb, OIB: 84397956623 </w:t>
      </w:r>
      <w:r w:rsidR="00DA05F6" w:rsidRPr="00F2413F">
        <w:rPr>
          <w:rFonts w:cs="Times New Roman" w:eastAsia="Times New Roman" w:hAnsi="Arial Narrow" w:ascii="Arial Narrow"/>
          <w:color w:val="000000"/>
          <w:lang w:eastAsia="hr-HR"/>
        </w:rPr>
        <w:t>otpušta Dužniku dug u iznosu 19.980,36</w:t>
      </w:r>
      <w:r w:rsidRPr="00F2413F">
        <w:rPr>
          <w:rFonts w:cs="Times New Roman" w:eastAsia="Times New Roman" w:hAnsi="Arial Narrow" w:ascii="Arial Narrow"/>
          <w:color w:val="000000"/>
          <w:lang w:eastAsia="hr-HR"/>
        </w:rPr>
        <w:t xml:space="preserve"> kn</w:t>
      </w: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92587B" w:rsidRPr="00F2413F">
        <w:rPr>
          <w:rFonts w:cs="Times New Roman" w:eastAsia="Times New Roman" w:hAnsi="Arial Narrow" w:ascii="Arial Narrow"/>
          <w:color w:val="000000"/>
          <w:lang w:eastAsia="hr-HR"/>
        </w:rPr>
        <w:t xml:space="preserve">MINISTARSTVO FINANCIJA - POREZNA UPRAVA, Avenija Dubrovnik 32, Zagreb, </w:t>
      </w:r>
      <w:r w:rsidRPr="00F2413F">
        <w:rPr>
          <w:rFonts w:cs="Times New Roman" w:hAnsi="Arial Narrow" w:ascii="Arial Narrow"/>
          <w:color w:val="000000"/>
        </w:rPr>
        <w:t xml:space="preserve">OIB: </w:t>
      </w:r>
      <w:r w:rsidRPr="00F2413F">
        <w:rPr>
          <w:rFonts w:cs="Times New Roman" w:eastAsia="Times New Roman" w:hAnsi="Arial Narrow" w:ascii="Arial Narrow"/>
          <w:color w:val="000000"/>
          <w:lang w:eastAsia="hr-HR"/>
        </w:rPr>
        <w:t xml:space="preserve">18683136487 </w:t>
      </w:r>
      <w:r w:rsidR="00DA05F6" w:rsidRPr="00F2413F">
        <w:rPr>
          <w:rFonts w:cs="Times New Roman" w:eastAsia="Times New Roman" w:hAnsi="Arial Narrow" w:ascii="Arial Narrow"/>
          <w:color w:val="000000"/>
          <w:lang w:eastAsia="hr-HR"/>
        </w:rPr>
        <w:t>otpušta Dužniku dug u iznosu</w:t>
      </w:r>
      <w:r w:rsidRPr="00F2413F">
        <w:rPr>
          <w:rFonts w:cs="Times New Roman" w:eastAsia="Times New Roman" w:hAnsi="Arial Narrow" w:ascii="Arial Narrow"/>
          <w:color w:val="000000"/>
          <w:lang w:eastAsia="hr-HR"/>
        </w:rPr>
        <w:t xml:space="preserve"> </w:t>
      </w:r>
      <w:r w:rsidR="00DA05F6" w:rsidRPr="00F2413F">
        <w:rPr>
          <w:rFonts w:cs="Times New Roman" w:eastAsia="Times New Roman" w:hAnsi="Arial Narrow" w:ascii="Arial Narrow"/>
          <w:color w:val="000000"/>
          <w:lang w:eastAsia="hr-HR"/>
        </w:rPr>
        <w:t xml:space="preserve">1.001.278,96 </w:t>
      </w:r>
      <w:r w:rsidRPr="00F2413F">
        <w:rPr>
          <w:rFonts w:cs="Times New Roman" w:eastAsia="Times New Roman" w:hAnsi="Arial Narrow" w:ascii="Arial Narrow"/>
          <w:color w:val="000000"/>
          <w:lang w:eastAsia="hr-HR"/>
        </w:rPr>
        <w:t>kn</w:t>
      </w: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92587B" w:rsidRPr="00F2413F">
        <w:rPr>
          <w:rFonts w:cs="Times New Roman" w:eastAsia="Times New Roman" w:hAnsi="Arial Narrow" w:ascii="Arial Narrow"/>
          <w:color w:val="000000"/>
          <w:lang w:eastAsia="hr-HR"/>
        </w:rPr>
        <w:t>MINISTARSTVO FINANCIJA RH-CARINSKA UPRAVA-PCU ZAGREB, Avenija Dubrovnik 11, Zagreb</w:t>
      </w:r>
      <w:r w:rsidRPr="00F2413F">
        <w:rPr>
          <w:rFonts w:cs="Times New Roman" w:hAnsi="Arial Narrow" w:ascii="Arial Narrow"/>
          <w:color w:val="000000"/>
        </w:rPr>
        <w:t xml:space="preserve">, OIB: </w:t>
      </w:r>
      <w:r w:rsidRPr="00F2413F">
        <w:rPr>
          <w:rFonts w:cs="Times New Roman" w:eastAsia="Times New Roman" w:hAnsi="Arial Narrow" w:ascii="Arial Narrow"/>
          <w:color w:val="000000"/>
          <w:lang w:eastAsia="hr-HR"/>
        </w:rPr>
        <w:t xml:space="preserve">18683136487 </w:t>
      </w:r>
      <w:r w:rsidR="00DA05F6" w:rsidRPr="00F2413F">
        <w:rPr>
          <w:rFonts w:cs="Times New Roman" w:eastAsia="Times New Roman" w:hAnsi="Arial Narrow" w:ascii="Arial Narrow"/>
          <w:color w:val="000000"/>
          <w:lang w:eastAsia="hr-HR"/>
        </w:rPr>
        <w:t xml:space="preserve">otpušta Dužniku dug u iznosu </w:t>
      </w:r>
      <w:r w:rsidR="00220A2A">
        <w:rPr>
          <w:rFonts w:cs="Times New Roman" w:eastAsia="Times New Roman" w:hAnsi="Arial Narrow" w:ascii="Arial Narrow"/>
          <w:color w:val="000000"/>
          <w:lang w:eastAsia="hr-HR"/>
        </w:rPr>
        <w:t>15</w:t>
      </w:r>
      <w:r w:rsidR="00DA05F6" w:rsidRPr="00F2413F">
        <w:rPr>
          <w:rFonts w:cs="Times New Roman" w:eastAsia="Times New Roman" w:hAnsi="Arial Narrow" w:ascii="Arial Narrow"/>
          <w:color w:val="000000"/>
          <w:lang w:eastAsia="hr-HR"/>
        </w:rPr>
        <w:t xml:space="preserve">0,00 </w:t>
      </w:r>
      <w:r w:rsidRPr="00F2413F">
        <w:rPr>
          <w:rFonts w:cs="Times New Roman" w:eastAsia="Times New Roman" w:hAnsi="Arial Narrow" w:ascii="Arial Narrow"/>
          <w:color w:val="000000"/>
          <w:lang w:eastAsia="hr-HR"/>
        </w:rPr>
        <w:t>kn</w:t>
      </w: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lastRenderedPageBreak/>
        <w:t xml:space="preserve">Vjerovnik </w:t>
      </w:r>
      <w:r w:rsidR="00747780" w:rsidRPr="00F2413F">
        <w:rPr>
          <w:rFonts w:cs="Times New Roman" w:eastAsia="Times New Roman" w:hAnsi="Arial Narrow" w:ascii="Arial Narrow"/>
          <w:color w:val="000000"/>
          <w:lang w:eastAsia="hr-HR"/>
        </w:rPr>
        <w:t>MINISTARSTVO UNUTARNJIH POSLOVA RH PU KARLOVAČKA, Trg hrvatskih redarstvenika 6, Karlovac</w:t>
      </w:r>
      <w:r w:rsidRPr="00F2413F">
        <w:rPr>
          <w:rFonts w:cs="Times New Roman" w:eastAsia="Times New Roman" w:hAnsi="Arial Narrow" w:ascii="Arial Narrow"/>
          <w:color w:val="000000"/>
          <w:lang w:eastAsia="hr-HR"/>
        </w:rPr>
        <w:t xml:space="preserve">, OIB: 36162371878 </w:t>
      </w:r>
      <w:r w:rsidR="00DA05F6" w:rsidRPr="00F2413F">
        <w:rPr>
          <w:rFonts w:cs="Times New Roman" w:eastAsia="Times New Roman" w:hAnsi="Arial Narrow" w:ascii="Arial Narrow"/>
          <w:color w:val="000000"/>
          <w:lang w:eastAsia="hr-HR"/>
        </w:rPr>
        <w:t>otpušta Dužniku dug u iznosu</w:t>
      </w:r>
      <w:r w:rsidRPr="00F2413F">
        <w:rPr>
          <w:rFonts w:cs="Times New Roman" w:eastAsia="Times New Roman" w:hAnsi="Arial Narrow" w:ascii="Arial Narrow"/>
          <w:color w:val="000000"/>
          <w:lang w:eastAsia="hr-HR"/>
        </w:rPr>
        <w:t xml:space="preserve"> </w:t>
      </w:r>
      <w:r w:rsidR="00DA05F6" w:rsidRPr="00F2413F">
        <w:rPr>
          <w:rFonts w:cs="Times New Roman" w:eastAsia="Times New Roman" w:hAnsi="Arial Narrow" w:ascii="Arial Narrow"/>
          <w:color w:val="000000"/>
          <w:lang w:eastAsia="hr-HR"/>
        </w:rPr>
        <w:t xml:space="preserve">3.185,45 </w:t>
      </w:r>
      <w:r w:rsidRPr="00F2413F">
        <w:rPr>
          <w:rFonts w:cs="Times New Roman" w:eastAsia="Times New Roman" w:hAnsi="Arial Narrow" w:ascii="Arial Narrow"/>
          <w:color w:val="000000"/>
          <w:lang w:eastAsia="hr-HR"/>
        </w:rPr>
        <w:t>kn</w:t>
      </w: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747780" w:rsidRPr="00F2413F">
        <w:rPr>
          <w:rFonts w:cs="Times New Roman" w:eastAsia="Times New Roman" w:hAnsi="Arial Narrow" w:ascii="Arial Narrow"/>
          <w:color w:val="000000"/>
          <w:lang w:eastAsia="hr-HR"/>
        </w:rPr>
        <w:t>MINISTARSTVO UNUTARNJIH POSLOVA RH ZAGREB, Matice Hrvatske 4, Zagreb</w:t>
      </w:r>
      <w:r w:rsidRPr="00F2413F">
        <w:rPr>
          <w:rFonts w:cs="Times New Roman" w:eastAsia="Times New Roman" w:hAnsi="Arial Narrow" w:ascii="Arial Narrow"/>
          <w:color w:val="000000"/>
          <w:lang w:eastAsia="hr-HR"/>
        </w:rPr>
        <w:t xml:space="preserve">, OIB: 36162371878 </w:t>
      </w:r>
      <w:r w:rsidR="00DA05F6" w:rsidRPr="00F2413F">
        <w:rPr>
          <w:rFonts w:cs="Times New Roman" w:eastAsia="Times New Roman" w:hAnsi="Arial Narrow" w:ascii="Arial Narrow"/>
          <w:color w:val="000000"/>
          <w:lang w:eastAsia="hr-HR"/>
        </w:rPr>
        <w:t>otpušta Dužniku dug u iznosu</w:t>
      </w:r>
      <w:r w:rsidRPr="00F2413F">
        <w:rPr>
          <w:rFonts w:cs="Times New Roman" w:eastAsia="Times New Roman" w:hAnsi="Arial Narrow" w:ascii="Arial Narrow"/>
          <w:color w:val="000000"/>
          <w:lang w:eastAsia="hr-HR"/>
        </w:rPr>
        <w:t xml:space="preserve"> </w:t>
      </w:r>
      <w:r w:rsidR="00DA05F6" w:rsidRPr="00F2413F">
        <w:rPr>
          <w:rFonts w:cs="Times New Roman" w:eastAsia="Times New Roman" w:hAnsi="Arial Narrow" w:ascii="Arial Narrow"/>
          <w:color w:val="000000"/>
          <w:lang w:eastAsia="hr-HR"/>
        </w:rPr>
        <w:t xml:space="preserve">4.720,17 </w:t>
      </w:r>
      <w:r w:rsidRPr="00F2413F">
        <w:rPr>
          <w:rFonts w:cs="Times New Roman" w:eastAsia="Times New Roman" w:hAnsi="Arial Narrow" w:ascii="Arial Narrow"/>
          <w:color w:val="000000"/>
          <w:lang w:eastAsia="hr-HR"/>
        </w:rPr>
        <w:t>kn</w:t>
      </w:r>
    </w:p>
    <w:p w:rsidRDefault="00594F7B" w:rsidP="00DD4605" w:rsidR="00594F7B"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747780" w:rsidRPr="00F2413F">
        <w:rPr>
          <w:rFonts w:cs="Times New Roman" w:eastAsia="Times New Roman" w:hAnsi="Arial Narrow" w:ascii="Arial Narrow"/>
          <w:color w:val="000000"/>
          <w:lang w:eastAsia="hr-HR"/>
        </w:rPr>
        <w:t>OPĆINSKI RADNI SUD U ZAGREBU, Ulica grada Vukovara 84, Zagreb</w:t>
      </w:r>
      <w:r w:rsidRPr="00F2413F">
        <w:rPr>
          <w:rFonts w:cs="Times New Roman" w:eastAsia="Times New Roman" w:hAnsi="Arial Narrow" w:ascii="Arial Narrow"/>
          <w:color w:val="000000"/>
          <w:lang w:eastAsia="hr-HR"/>
        </w:rPr>
        <w:t xml:space="preserve">, OIB: </w:t>
      </w:r>
      <w:r w:rsidR="00846C58">
        <w:rPr>
          <w:rFonts w:cs="Times New Roman" w:eastAsia="Times New Roman" w:hAnsi="Arial Narrow" w:ascii="Arial Narrow"/>
          <w:color w:val="000000"/>
          <w:lang w:eastAsia="hr-HR"/>
        </w:rPr>
        <w:t>0</w:t>
      </w:r>
      <w:r w:rsidRPr="00F2413F">
        <w:rPr>
          <w:rFonts w:cs="Times New Roman" w:eastAsia="Times New Roman" w:hAnsi="Arial Narrow" w:ascii="Arial Narrow"/>
          <w:color w:val="000000"/>
          <w:lang w:eastAsia="hr-HR"/>
        </w:rPr>
        <w:t>4755372979</w:t>
      </w:r>
      <w:r w:rsidR="009C25DC" w:rsidRPr="00F2413F">
        <w:rPr>
          <w:rFonts w:cs="Times New Roman" w:eastAsia="Times New Roman" w:hAnsi="Arial Narrow" w:ascii="Arial Narrow"/>
          <w:color w:val="000000"/>
          <w:lang w:eastAsia="hr-HR"/>
        </w:rPr>
        <w:t xml:space="preserve"> </w:t>
      </w:r>
      <w:r w:rsidR="00DA05F6" w:rsidRPr="00F2413F">
        <w:rPr>
          <w:rFonts w:cs="Times New Roman" w:eastAsia="Times New Roman" w:hAnsi="Arial Narrow" w:ascii="Arial Narrow"/>
          <w:color w:val="000000"/>
          <w:lang w:eastAsia="hr-HR"/>
        </w:rPr>
        <w:t xml:space="preserve">otpušta Dužniku dug u iznosu 5.010,00 </w:t>
      </w:r>
      <w:r w:rsidRPr="00F2413F">
        <w:rPr>
          <w:rFonts w:cs="Times New Roman" w:eastAsia="Times New Roman" w:hAnsi="Arial Narrow" w:ascii="Arial Narrow"/>
          <w:color w:val="000000"/>
          <w:lang w:eastAsia="hr-HR"/>
        </w:rPr>
        <w:t>kn</w:t>
      </w:r>
    </w:p>
    <w:p w:rsidRDefault="00392CB2" w:rsidP="001E0D9C" w:rsidR="001E0D9C" w:rsidRPr="00F2413F">
      <w:pPr>
        <w:pStyle w:val="Odlomakpopisa"/>
        <w:numPr>
          <w:ilvl w:val="0"/>
          <w:numId w:val="1"/>
        </w:numPr>
        <w:jc w:val="both"/>
        <w:rPr>
          <w:rFonts w:cs="Times New Roman" w:hAnsi="Arial Narrow" w:ascii="Arial Narrow"/>
        </w:rPr>
      </w:pPr>
      <w:r w:rsidRPr="00F2413F">
        <w:rPr>
          <w:rFonts w:cs="Times New Roman" w:hAnsi="Arial Narrow" w:ascii="Arial Narrow"/>
        </w:rPr>
        <w:t>Vjerovnici</w:t>
      </w:r>
      <w:r w:rsidR="001E0D9C" w:rsidRPr="00F2413F">
        <w:rPr>
          <w:rFonts w:cs="Times New Roman" w:hAnsi="Arial Narrow" w:ascii="Arial Narrow"/>
        </w:rPr>
        <w:t>ma</w:t>
      </w:r>
      <w:r w:rsidRPr="00F2413F">
        <w:rPr>
          <w:rFonts w:cs="Times New Roman" w:hAnsi="Arial Narrow" w:ascii="Arial Narrow"/>
        </w:rPr>
        <w:t xml:space="preserve"> iz </w:t>
      </w:r>
      <w:r w:rsidRPr="00F2413F">
        <w:rPr>
          <w:rFonts w:cs="Times New Roman" w:hAnsi="Arial Narrow" w:ascii="Arial Narrow"/>
          <w:b/>
        </w:rPr>
        <w:t xml:space="preserve">GRUPE </w:t>
      </w:r>
      <w:r w:rsidR="00DA05F6" w:rsidRPr="00F2413F">
        <w:rPr>
          <w:rFonts w:cs="Times New Roman" w:hAnsi="Arial Narrow" w:ascii="Arial Narrow"/>
          <w:b/>
        </w:rPr>
        <w:t xml:space="preserve">1b TIJELA JAVNE UPRAVE </w:t>
      </w:r>
      <w:r w:rsidR="001E0D9C" w:rsidRPr="00F2413F">
        <w:rPr>
          <w:rFonts w:cs="Times New Roman" w:hAnsi="Arial Narrow" w:ascii="Arial Narrow"/>
        </w:rPr>
        <w:t>Dužnik se obvezuje preostale iznose iz utvrđene tražbine pojedinog Vjerovnika, ove grupe platiti nakon proteka razdoblja počeka (grace period) u trajanju od 1 (jedne) godine, odnosno 12 (dvanaest) mjeseci, koji počinje teći od datuma pravomoćnosti rješenja Trgovačkog suda kojim se odobrava sklapanje Nagodbe, u daljnjem roku od 4 (četiri) godine, odnosno 48 (četrdeset i osam) mjeseci, uz fiksnu godišnju kamatnu stopu u od 4,5%, kroz jednake mjesečne obroke, na koje će se obračunati ugovorene kamate</w:t>
      </w:r>
    </w:p>
    <w:p w:rsidRDefault="001E0D9C" w:rsidP="001E0D9C" w:rsidR="001E0D9C" w:rsidRPr="00F2413F">
      <w:pPr>
        <w:pStyle w:val="Odlomakpopisa"/>
        <w:jc w:val="both"/>
        <w:rPr>
          <w:rFonts w:cs="Times New Roman" w:hAnsi="Arial Narrow" w:ascii="Arial Narrow"/>
        </w:rPr>
      </w:pPr>
    </w:p>
    <w:p w:rsidRDefault="001E0D9C" w:rsidP="001E0D9C" w:rsidR="001E0D9C" w:rsidRPr="00F2413F">
      <w:pPr>
        <w:pStyle w:val="Odlomakpopisa"/>
        <w:numPr>
          <w:ilvl w:val="0"/>
          <w:numId w:val="1"/>
        </w:numPr>
        <w:jc w:val="both"/>
        <w:rPr>
          <w:rFonts w:cs="Times New Roman" w:hAnsi="Arial Narrow" w:ascii="Arial Narrow"/>
        </w:rPr>
      </w:pPr>
      <w:r w:rsidRPr="00F2413F">
        <w:rPr>
          <w:rFonts w:cs="Times New Roman" w:hAnsi="Arial Narrow" w:ascii="Arial Narrow"/>
        </w:rPr>
        <w:t>Prvi mjesečni obrok tražbine Vjerovnika ove podgrupe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w:t>
      </w:r>
      <w:r w:rsidR="000E6FAD">
        <w:rPr>
          <w:rFonts w:cs="Times New Roman" w:hAnsi="Arial Narrow" w:ascii="Arial Narrow"/>
        </w:rPr>
        <w:t>z</w:t>
      </w:r>
      <w:r w:rsidRPr="00F2413F">
        <w:rPr>
          <w:rFonts w:cs="Times New Roman" w:hAnsi="Arial Narrow" w:ascii="Arial Narrow"/>
        </w:rPr>
        <w:t>deset) mjeseci od datuma pravomoćnosti rješenja Trgovačkog suda kojim se odobrava sklapanje Nagodbe</w:t>
      </w:r>
    </w:p>
    <w:p w:rsidRDefault="001E0D9C" w:rsidP="001E0D9C" w:rsidR="001E0D9C" w:rsidRPr="00F2413F">
      <w:pPr>
        <w:pStyle w:val="Odlomakpopisa"/>
        <w:jc w:val="both"/>
        <w:rPr>
          <w:rFonts w:cs="Times New Roman" w:hAnsi="Arial Narrow" w:ascii="Arial Narrow"/>
        </w:rPr>
      </w:pPr>
    </w:p>
    <w:p w:rsidRDefault="001E0D9C" w:rsidP="001E0D9C" w:rsidR="00E205F5">
      <w:pPr>
        <w:pStyle w:val="Odlomakpopisa"/>
        <w:numPr>
          <w:ilvl w:val="0"/>
          <w:numId w:val="1"/>
        </w:numPr>
        <w:jc w:val="both"/>
        <w:rPr>
          <w:rFonts w:cs="Times New Roman" w:hAnsi="Arial Narrow" w:ascii="Arial Narrow"/>
        </w:rPr>
      </w:pPr>
      <w:r w:rsidRPr="00F2413F">
        <w:rPr>
          <w:rFonts w:cs="Times New Roman" w:hAnsi="Arial Narrow" w:ascii="Arial Narrow"/>
        </w:rPr>
        <w:t>Dužnik je obvezan na iznose umanjen</w:t>
      </w:r>
      <w:r w:rsidR="00D54343">
        <w:rPr>
          <w:rFonts w:cs="Times New Roman" w:hAnsi="Arial Narrow" w:ascii="Arial Narrow"/>
        </w:rPr>
        <w:t>i</w:t>
      </w:r>
      <w:r w:rsidRPr="00F2413F">
        <w:rPr>
          <w:rFonts w:cs="Times New Roman" w:hAnsi="Arial Narrow" w:ascii="Arial Narrow"/>
        </w:rPr>
        <w:t>h tražbina koji se isplaćuju Vjerovnicima ove 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grupe. Kamata se za vrijeme razdoblja počeka (grace period) obračunava i plaća mjesečno unatrag</w:t>
      </w:r>
      <w:r w:rsidR="00D54343">
        <w:rPr>
          <w:rFonts w:cs="Times New Roman" w:hAnsi="Arial Narrow" w:ascii="Arial Narrow"/>
        </w:rPr>
        <w:t>.</w:t>
      </w:r>
    </w:p>
    <w:p w:rsidRDefault="00D54343" w:rsidP="00D54343" w:rsidR="00D54343">
      <w:pPr>
        <w:pStyle w:val="Odlomakpopisa"/>
        <w:rPr>
          <w:rFonts w:cs="Times New Roman" w:hAnsi="Arial Narrow" w:ascii="Arial Narrow"/>
        </w:rPr>
      </w:pPr>
    </w:p>
    <w:tbl>
      <w:tblPr>
        <w:tblStyle w:val="Reetkatablice"/>
        <w:tblW w:type="auto" w:w="0"/>
        <w:tblLook w:val="04A0" w:noVBand="1" w:noHBand="0" w:lastColumn="0" w:firstColumn="1" w:lastRow="0" w:firstRow="1"/>
      </w:tblPr>
      <w:tblGrid>
        <w:gridCol w:w="2405"/>
        <w:gridCol w:w="1843"/>
        <w:gridCol w:w="1559"/>
        <w:gridCol w:w="1985"/>
        <w:gridCol w:w="1270"/>
      </w:tblGrid>
      <w:tr w:rsidTr="00D54343" w:rsidR="00D54343" w:rsidRPr="00423EB6">
        <w:tc>
          <w:tcPr>
            <w:tcW w:type="dxa" w:w="2405"/>
          </w:tcPr>
          <w:p w:rsidRDefault="00D54343" w:rsidP="00D54343" w:rsidR="00D54343" w:rsidRPr="009B6B9C">
            <w:pPr>
              <w:rPr>
                <w:sz w:val="18"/>
                <w:szCs w:val="18"/>
              </w:rPr>
            </w:pPr>
            <w:bookmarkStart w:name="_Hlk509231735" w:id="6"/>
            <w:bookmarkStart w:name="_Hlk509231948" w:id="7"/>
            <w:r w:rsidRPr="009B6B9C">
              <w:rPr>
                <w:rFonts w:cs="Times New Roman" w:eastAsia="Calibri" w:hAnsi="Arial Narrow" w:ascii="Arial Narrow"/>
                <w:b/>
                <w:sz w:val="18"/>
                <w:szCs w:val="18"/>
              </w:rPr>
              <w:t>TIJELA JAVNE UPRAVE</w:t>
            </w:r>
          </w:p>
        </w:tc>
        <w:tc>
          <w:tcPr>
            <w:tcW w:type="dxa" w:w="1843"/>
          </w:tcPr>
          <w:p w:rsidRDefault="00D54343" w:rsidP="00D54343" w:rsidR="00D54343" w:rsidRPr="009B6B9C">
            <w:pPr>
              <w:jc w:val="right"/>
              <w:rPr>
                <w:sz w:val="18"/>
                <w:szCs w:val="18"/>
              </w:rPr>
            </w:pPr>
            <w:r w:rsidRPr="009B6B9C">
              <w:rPr>
                <w:rFonts w:hAnsi="Arial Narrow" w:ascii="Arial Narrow"/>
                <w:b/>
                <w:sz w:val="18"/>
                <w:szCs w:val="18"/>
              </w:rPr>
              <w:t>UTVRĐENA TRAŽBINA</w:t>
            </w:r>
          </w:p>
        </w:tc>
        <w:tc>
          <w:tcPr>
            <w:tcW w:type="dxa" w:w="1559"/>
          </w:tcPr>
          <w:p w:rsidRDefault="00D54343" w:rsidP="00D54343" w:rsidR="00D54343" w:rsidRPr="009B6B9C">
            <w:pPr>
              <w:jc w:val="right"/>
              <w:rPr>
                <w:rFonts w:hAnsi="Arial Narrow" w:ascii="Arial Narrow"/>
                <w:b/>
                <w:sz w:val="18"/>
                <w:szCs w:val="18"/>
              </w:rPr>
            </w:pPr>
            <w:r w:rsidRPr="009B6B9C">
              <w:rPr>
                <w:rFonts w:hAnsi="Arial Narrow" w:ascii="Arial Narrow"/>
                <w:b/>
                <w:sz w:val="18"/>
                <w:szCs w:val="18"/>
              </w:rPr>
              <w:t>OTPIS TRAŽBINE</w:t>
            </w:r>
          </w:p>
        </w:tc>
        <w:tc>
          <w:tcPr>
            <w:tcW w:type="dxa" w:w="1985"/>
          </w:tcPr>
          <w:p w:rsidRDefault="00D54343" w:rsidP="00D54343" w:rsidR="00D54343" w:rsidRPr="009B6B9C">
            <w:pPr>
              <w:jc w:val="right"/>
              <w:rPr>
                <w:rFonts w:hAnsi="Arial Narrow" w:ascii="Arial Narrow"/>
                <w:b/>
                <w:sz w:val="18"/>
                <w:szCs w:val="18"/>
              </w:rPr>
            </w:pPr>
            <w:r w:rsidRPr="009B6B9C">
              <w:rPr>
                <w:rFonts w:hAnsi="Arial Narrow" w:ascii="Arial Narrow"/>
                <w:b/>
                <w:sz w:val="18"/>
                <w:szCs w:val="18"/>
              </w:rPr>
              <w:t>UMANJENA TRAŽBINA</w:t>
            </w:r>
          </w:p>
        </w:tc>
        <w:tc>
          <w:tcPr>
            <w:tcW w:type="dxa" w:w="1270"/>
          </w:tcPr>
          <w:p w:rsidRDefault="00D54343" w:rsidP="00D54343" w:rsidR="00D54343" w:rsidRPr="009B6B9C">
            <w:pPr>
              <w:jc w:val="right"/>
              <w:rPr>
                <w:rFonts w:hAnsi="Arial Narrow" w:ascii="Arial Narrow"/>
                <w:b/>
                <w:sz w:val="18"/>
                <w:szCs w:val="18"/>
              </w:rPr>
            </w:pPr>
            <w:r w:rsidRPr="009B6B9C">
              <w:rPr>
                <w:rFonts w:hAnsi="Arial Narrow" w:ascii="Arial Narrow"/>
                <w:b/>
                <w:sz w:val="18"/>
                <w:szCs w:val="18"/>
              </w:rPr>
              <w:t>OBROK</w:t>
            </w:r>
          </w:p>
        </w:tc>
      </w:tr>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hAnsi="Arial Narrow" w:ascii="Arial Narrow"/>
                <w:sz w:val="18"/>
                <w:szCs w:val="18"/>
              </w:rPr>
              <w:t>GRAD ZAGREB, Trg Stjepana Radića 1, Zagreb</w:t>
            </w:r>
            <w:r w:rsidRPr="009B6B9C">
              <w:rPr>
                <w:rFonts w:cs="Times New Roman" w:hAnsi="Arial Narrow" w:ascii="Arial Narrow"/>
                <w:color w:val="000000"/>
                <w:sz w:val="18"/>
                <w:szCs w:val="18"/>
              </w:rPr>
              <w:t xml:space="preserve">, OIB: </w:t>
            </w:r>
            <w:r w:rsidRPr="009B6B9C">
              <w:rPr>
                <w:rFonts w:cs="Times New Roman" w:eastAsia="Times New Roman" w:hAnsi="Arial Narrow" w:ascii="Arial Narrow"/>
                <w:color w:val="000000"/>
                <w:sz w:val="18"/>
                <w:szCs w:val="18"/>
                <w:lang w:eastAsia="hr-HR"/>
              </w:rPr>
              <w:t xml:space="preserve">61817894937 </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146.948,97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73.474,49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73.474,49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1.530,72 kn</w:t>
            </w:r>
          </w:p>
        </w:tc>
      </w:tr>
      <w:bookmarkEnd w:id="6"/>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HRVATSKI ZAVOD ZA MIROVINSKO OSIGURANJE, Mihanovićeva 3, Zagreb</w:t>
            </w:r>
            <w:r w:rsidRPr="009B6B9C">
              <w:rPr>
                <w:rFonts w:cs="Times New Roman" w:hAnsi="Arial Narrow" w:ascii="Arial Narrow"/>
                <w:color w:val="000000"/>
                <w:sz w:val="18"/>
                <w:szCs w:val="18"/>
              </w:rPr>
              <w:t xml:space="preserve">, OIB: </w:t>
            </w:r>
            <w:r w:rsidRPr="009B6B9C">
              <w:rPr>
                <w:rFonts w:cs="Times New Roman" w:eastAsia="Times New Roman" w:hAnsi="Arial Narrow" w:ascii="Arial Narrow"/>
                <w:color w:val="000000"/>
                <w:sz w:val="18"/>
                <w:szCs w:val="18"/>
                <w:lang w:eastAsia="hr-HR"/>
              </w:rPr>
              <w:t xml:space="preserve">84397956623 </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39.960,71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19.980,36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19.980,36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416,26 kn</w:t>
            </w:r>
          </w:p>
        </w:tc>
      </w:tr>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MINISTARSTVO FINANCIJA - POREZNA UPRAVA, Avenija Dubrovnik 32, Zagreb</w:t>
            </w:r>
            <w:r w:rsidRPr="009B6B9C">
              <w:rPr>
                <w:rFonts w:cs="Times New Roman" w:hAnsi="Arial Narrow" w:ascii="Arial Narrow"/>
                <w:color w:val="000000"/>
                <w:sz w:val="18"/>
                <w:szCs w:val="18"/>
              </w:rPr>
              <w:t xml:space="preserve">, OIB: </w:t>
            </w:r>
            <w:r w:rsidRPr="009B6B9C">
              <w:rPr>
                <w:rFonts w:cs="Times New Roman" w:eastAsia="Times New Roman" w:hAnsi="Arial Narrow" w:ascii="Arial Narrow"/>
                <w:color w:val="000000"/>
                <w:sz w:val="18"/>
                <w:szCs w:val="18"/>
                <w:lang w:eastAsia="hr-HR"/>
              </w:rPr>
              <w:t xml:space="preserve">18683136487  </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2.002.557,91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1.001.278,96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1.001.278,96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20.859,98 kn</w:t>
            </w:r>
          </w:p>
        </w:tc>
      </w:tr>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MINISTARSTVO FINANCIJA RH-CARINSKA UPRAVA-PCU ZAGREB, Avenija Dubrovnik 11, Zagreb</w:t>
            </w:r>
            <w:r w:rsidRPr="009B6B9C">
              <w:rPr>
                <w:rFonts w:cs="Times New Roman" w:hAnsi="Arial Narrow" w:ascii="Arial Narrow"/>
                <w:color w:val="000000"/>
                <w:sz w:val="18"/>
                <w:szCs w:val="18"/>
              </w:rPr>
              <w:t xml:space="preserve">, OIB: </w:t>
            </w:r>
            <w:r w:rsidRPr="009B6B9C">
              <w:rPr>
                <w:rFonts w:cs="Times New Roman" w:eastAsia="Times New Roman" w:hAnsi="Arial Narrow" w:ascii="Arial Narrow"/>
                <w:color w:val="000000"/>
                <w:sz w:val="18"/>
                <w:szCs w:val="18"/>
                <w:lang w:eastAsia="hr-HR"/>
              </w:rPr>
              <w:t xml:space="preserve">18683136487 </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300,00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150,00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150,00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3,13 kn</w:t>
            </w:r>
          </w:p>
        </w:tc>
      </w:tr>
      <w:bookmarkEnd w:id="7"/>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 xml:space="preserve">MINISTARSTVO UNUTARNJIH POSLOVA RH PU KARLOVAČKA, Trg hrvatskih redarstvenika 6, Karlovac, OIB: 36162371878 </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6.370,89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3.185,45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3.185,45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66,36 kn</w:t>
            </w:r>
          </w:p>
        </w:tc>
      </w:tr>
      <w:tr w:rsidTr="00D54343" w:rsidR="00D54343" w:rsidRPr="00423EB6">
        <w:tc>
          <w:tcPr>
            <w:tcW w:type="dxa" w:w="2405"/>
          </w:tcPr>
          <w:p w:rsidRDefault="00D54343" w:rsidP="00D54343" w:rsidR="00D54343" w:rsidRPr="009B6B9C">
            <w:pPr>
              <w:jc w:val="both"/>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MINISTARSTVO UNUTARNJIH POSLOVA RH ZAGREB, Matice Hrvatske 4, Zagreb, OIB: 36162371878</w:t>
            </w:r>
          </w:p>
        </w:tc>
        <w:tc>
          <w:tcPr>
            <w:tcW w:type="dxa" w:w="1843"/>
          </w:tcPr>
          <w:p w:rsidRDefault="00D54343" w:rsidP="00D54343" w:rsidR="00D54343" w:rsidRPr="009B6B9C">
            <w:pPr>
              <w:jc w:val="right"/>
              <w:rPr>
                <w:rFonts w:cs="Times New Roman" w:eastAsia="Times New Roman" w:hAnsi="Arial Narrow" w:ascii="Arial Narrow"/>
                <w:color w:val="000000"/>
                <w:sz w:val="18"/>
                <w:szCs w:val="18"/>
              </w:rPr>
            </w:pPr>
            <w:r w:rsidRPr="009B6B9C">
              <w:rPr>
                <w:rFonts w:cs="Times New Roman" w:eastAsia="Times New Roman" w:hAnsi="Arial Narrow" w:ascii="Arial Narrow"/>
                <w:color w:val="000000"/>
                <w:sz w:val="18"/>
                <w:szCs w:val="18"/>
                <w:lang w:eastAsia="hr-HR"/>
              </w:rPr>
              <w:t>9.440,34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4.720,17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4.720,17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98,34 kn</w:t>
            </w:r>
          </w:p>
        </w:tc>
      </w:tr>
      <w:tr w:rsidTr="00D54343" w:rsidR="00D54343" w:rsidRPr="00423EB6">
        <w:tc>
          <w:tcPr>
            <w:tcW w:type="dxa" w:w="2405"/>
          </w:tcPr>
          <w:p w:rsidRDefault="00D54343" w:rsidP="00D54343" w:rsidR="00D54343" w:rsidRPr="009B6B9C">
            <w:pPr>
              <w:rPr>
                <w:sz w:val="18"/>
                <w:szCs w:val="18"/>
              </w:rPr>
            </w:pPr>
            <w:r w:rsidRPr="009B6B9C">
              <w:rPr>
                <w:rFonts w:cs="Times New Roman" w:eastAsia="Times New Roman" w:hAnsi="Arial Narrow" w:ascii="Arial Narrow"/>
                <w:color w:val="000000"/>
                <w:sz w:val="18"/>
                <w:szCs w:val="18"/>
                <w:lang w:eastAsia="hr-HR"/>
              </w:rPr>
              <w:t xml:space="preserve">OPĆINSKI RADNI SUD U ZAGREBU, Ulica grada Vukovara 84, Zagreb, OIB: 04755372979 </w:t>
            </w:r>
          </w:p>
        </w:tc>
        <w:tc>
          <w:tcPr>
            <w:tcW w:type="dxa" w:w="1843"/>
          </w:tcPr>
          <w:p w:rsidRDefault="00D54343" w:rsidP="00D54343" w:rsidR="00D54343" w:rsidRPr="009B6B9C">
            <w:pPr>
              <w:jc w:val="right"/>
              <w:rPr>
                <w:sz w:val="18"/>
                <w:szCs w:val="18"/>
              </w:rPr>
            </w:pPr>
            <w:r w:rsidRPr="009B6B9C">
              <w:rPr>
                <w:rFonts w:cs="Times New Roman" w:eastAsia="Times New Roman" w:hAnsi="Arial Narrow" w:ascii="Arial Narrow"/>
                <w:color w:val="000000"/>
                <w:sz w:val="18"/>
                <w:szCs w:val="18"/>
                <w:lang w:eastAsia="hr-HR"/>
              </w:rPr>
              <w:t>10.020,00 kn</w:t>
            </w:r>
          </w:p>
        </w:tc>
        <w:tc>
          <w:tcPr>
            <w:tcW w:type="dxa" w:w="1559"/>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5.010,00 kn</w:t>
            </w:r>
          </w:p>
        </w:tc>
        <w:tc>
          <w:tcPr>
            <w:tcW w:type="dxa" w:w="1985"/>
          </w:tcPr>
          <w:p w:rsidRDefault="00D54343" w:rsidP="00D54343" w:rsidR="00D54343" w:rsidRPr="009B6B9C">
            <w:pPr>
              <w:jc w:val="right"/>
              <w:rPr>
                <w:rFonts w:hAnsi="Arial Narrow" w:ascii="Arial Narrow"/>
                <w:sz w:val="18"/>
                <w:szCs w:val="18"/>
              </w:rPr>
            </w:pPr>
            <w:r w:rsidRPr="009B6B9C">
              <w:rPr>
                <w:rFonts w:cs="Times New Roman" w:eastAsia="Times New Roman" w:hAnsi="Arial Narrow" w:ascii="Arial Narrow"/>
                <w:color w:val="000000"/>
                <w:sz w:val="18"/>
                <w:szCs w:val="18"/>
                <w:lang w:eastAsia="hr-HR"/>
              </w:rPr>
              <w:t>5.010,00 kn</w:t>
            </w:r>
          </w:p>
        </w:tc>
        <w:tc>
          <w:tcPr>
            <w:tcW w:type="dxa" w:w="1270"/>
          </w:tcPr>
          <w:p w:rsidRDefault="00D54343" w:rsidP="00D54343" w:rsidR="00D54343" w:rsidRPr="009B6B9C">
            <w:pPr>
              <w:jc w:val="right"/>
              <w:rPr>
                <w:rFonts w:hAnsi="Arial Narrow" w:ascii="Arial Narrow"/>
                <w:sz w:val="18"/>
                <w:szCs w:val="18"/>
              </w:rPr>
            </w:pPr>
            <w:r>
              <w:rPr>
                <w:rFonts w:hAnsi="Arial Narrow" w:ascii="Arial Narrow"/>
                <w:sz w:val="18"/>
                <w:szCs w:val="18"/>
              </w:rPr>
              <w:t>104,38 kn</w:t>
            </w:r>
          </w:p>
        </w:tc>
      </w:tr>
    </w:tbl>
    <w:p w:rsidRDefault="00D54343" w:rsidP="00D54343" w:rsidR="00D54343" w:rsidRPr="00D54343">
      <w:pPr>
        <w:pStyle w:val="Odlomakpopisa"/>
        <w:rPr>
          <w:rFonts w:cs="Times New Roman" w:hAnsi="Arial Narrow" w:ascii="Arial Narrow"/>
        </w:rPr>
      </w:pPr>
    </w:p>
    <w:p w:rsidRDefault="00D54343" w:rsidP="00D54343" w:rsidR="00D54343" w:rsidRPr="00D54343">
      <w:pPr>
        <w:jc w:val="both"/>
        <w:rPr>
          <w:rFonts w:cs="Times New Roman" w:hAnsi="Arial Narrow" w:ascii="Arial Narrow"/>
        </w:rPr>
      </w:pPr>
    </w:p>
    <w:p w:rsidRDefault="00325A8E" w:rsidP="00DD4605" w:rsidR="00123D38" w:rsidRPr="006D03E3">
      <w:pPr>
        <w:ind w:left="426"/>
        <w:jc w:val="both"/>
        <w:rPr>
          <w:rFonts w:cs="Times New Roman" w:hAnsi="Arial Narrow" w:ascii="Arial Narrow"/>
          <w:b/>
          <w:sz w:val="24"/>
          <w:szCs w:val="24"/>
        </w:rPr>
      </w:pPr>
      <w:r w:rsidRPr="006D03E3">
        <w:rPr>
          <w:rFonts w:cs="Times New Roman" w:hAnsi="Arial Narrow" w:ascii="Arial Narrow"/>
          <w:b/>
          <w:sz w:val="24"/>
          <w:szCs w:val="24"/>
          <w:u w:val="single"/>
        </w:rPr>
        <w:t>GRUPA 2.</w:t>
      </w:r>
      <w:r w:rsidRPr="006D03E3">
        <w:rPr>
          <w:rFonts w:cs="Times New Roman" w:hAnsi="Arial Narrow" w:ascii="Arial Narrow"/>
          <w:b/>
          <w:sz w:val="24"/>
          <w:szCs w:val="24"/>
        </w:rPr>
        <w:t xml:space="preserve"> FINANCIJSKE INSTITUCIJE </w:t>
      </w:r>
    </w:p>
    <w:p w:rsidRDefault="004C3A3E" w:rsidP="00DD4605" w:rsidR="00325A8E" w:rsidRPr="007C347B">
      <w:pPr>
        <w:pStyle w:val="Odlomakpopisa"/>
        <w:numPr>
          <w:ilvl w:val="0"/>
          <w:numId w:val="4"/>
        </w:numPr>
        <w:shd w:fill="FFFFFF" w:color="auto" w:val="clear"/>
        <w:ind w:firstLine="0" w:left="426"/>
        <w:rPr>
          <w:rFonts w:cs="Times New Roman" w:hAnsi="Arial Narrow" w:ascii="Arial Narrow"/>
          <w:sz w:val="24"/>
          <w:szCs w:val="24"/>
        </w:rPr>
      </w:pPr>
      <w:r w:rsidRPr="007C347B">
        <w:rPr>
          <w:rFonts w:cs="Times New Roman" w:hAnsi="Arial Narrow" w:ascii="Arial Narrow"/>
          <w:b/>
          <w:sz w:val="24"/>
          <w:szCs w:val="24"/>
        </w:rPr>
        <w:t xml:space="preserve">GRUPA </w:t>
      </w:r>
      <w:r w:rsidR="00DA7004" w:rsidRPr="007C347B">
        <w:rPr>
          <w:rFonts w:cs="Times New Roman" w:hAnsi="Arial Narrow" w:ascii="Arial Narrow"/>
          <w:b/>
          <w:sz w:val="24"/>
          <w:szCs w:val="24"/>
        </w:rPr>
        <w:t>RAZLUČNA PRAVA – OBVEZE PO KREDITIMA</w:t>
      </w:r>
    </w:p>
    <w:p w:rsidRDefault="00325A8E" w:rsidP="00325A8E" w:rsidR="00325A8E" w:rsidRPr="007C347B">
      <w:pPr>
        <w:pStyle w:val="Odlomakpopisa"/>
        <w:shd w:fill="FFFFFF" w:color="auto" w:val="clear"/>
        <w:rPr>
          <w:rFonts w:cs="Times New Roman" w:hAnsi="Arial Narrow" w:ascii="Arial Narrow"/>
          <w:sz w:val="24"/>
          <w:szCs w:val="24"/>
        </w:rPr>
      </w:pPr>
    </w:p>
    <w:p w:rsidRDefault="007C347B" w:rsidP="007C347B" w:rsidR="00985EC3" w:rsidRPr="007C347B">
      <w:pPr>
        <w:pStyle w:val="Odlomakpopisa"/>
        <w:numPr>
          <w:ilvl w:val="0"/>
          <w:numId w:val="1"/>
        </w:numPr>
        <w:spacing w:after="0"/>
        <w:jc w:val="both"/>
        <w:rPr>
          <w:rFonts w:cs="Times New Roman" w:hAnsi="Arial Narrow" w:ascii="Arial Narrow"/>
          <w:sz w:val="24"/>
          <w:szCs w:val="24"/>
        </w:rPr>
      </w:pPr>
      <w:r w:rsidRPr="007C347B">
        <w:rPr>
          <w:rFonts w:cs="Times New Roman" w:hAnsi="Arial Narrow" w:ascii="Arial Narrow"/>
        </w:rPr>
        <w:t>Razlučni vjerovnici koji nisu dali izjavu o odricanju od prava na odvojeno namirenje ne sudjeluju u postupku predstečajne nagodbe.</w:t>
      </w:r>
    </w:p>
    <w:p w:rsidRDefault="007C347B" w:rsidP="007C347B" w:rsidR="007C347B" w:rsidRPr="006969E5">
      <w:pPr>
        <w:pStyle w:val="Odlomakpopisa"/>
        <w:spacing w:after="0"/>
        <w:jc w:val="both"/>
        <w:rPr>
          <w:rFonts w:cs="Times New Roman" w:hAnsi="Arial Narrow" w:ascii="Arial Narrow"/>
          <w:sz w:val="24"/>
          <w:szCs w:val="24"/>
          <w:highlight w:val="yellow"/>
        </w:rPr>
      </w:pPr>
    </w:p>
    <w:p w:rsidRDefault="00887DD0" w:rsidP="00DD4605" w:rsidR="00887DD0" w:rsidRPr="006D03E3">
      <w:pPr>
        <w:ind w:left="709"/>
        <w:jc w:val="both"/>
        <w:rPr>
          <w:rFonts w:cs="Times New Roman" w:hAnsi="Arial Narrow" w:ascii="Arial Narrow"/>
          <w:b/>
          <w:sz w:val="24"/>
          <w:szCs w:val="24"/>
        </w:rPr>
      </w:pPr>
      <w:r w:rsidRPr="006D03E3">
        <w:rPr>
          <w:rFonts w:cs="Times New Roman" w:hAnsi="Arial Narrow" w:ascii="Arial Narrow"/>
          <w:b/>
          <w:sz w:val="24"/>
          <w:szCs w:val="24"/>
          <w:u w:val="single"/>
        </w:rPr>
        <w:t>GRUPA 2.</w:t>
      </w:r>
      <w:r w:rsidRPr="006D03E3">
        <w:rPr>
          <w:rFonts w:cs="Times New Roman" w:hAnsi="Arial Narrow" w:ascii="Arial Narrow"/>
          <w:b/>
          <w:sz w:val="24"/>
          <w:szCs w:val="24"/>
        </w:rPr>
        <w:t xml:space="preserve"> FINANCIJSKE INSTITUCIJE </w:t>
      </w:r>
    </w:p>
    <w:p w:rsidRDefault="004C3A3E" w:rsidP="00DD4605" w:rsidR="00E105DE" w:rsidRPr="006D03E3">
      <w:pPr>
        <w:pStyle w:val="Odlomakpopisa"/>
        <w:numPr>
          <w:ilvl w:val="0"/>
          <w:numId w:val="4"/>
        </w:numPr>
        <w:shd w:fill="FFFFFF" w:color="auto" w:val="clear"/>
        <w:ind w:firstLine="0" w:left="709"/>
        <w:rPr>
          <w:rFonts w:cs="Times New Roman" w:hAnsi="Arial Narrow" w:ascii="Arial Narrow"/>
          <w:sz w:val="24"/>
          <w:szCs w:val="24"/>
        </w:rPr>
      </w:pPr>
      <w:r>
        <w:rPr>
          <w:rFonts w:cs="Times New Roman" w:hAnsi="Arial Narrow" w:ascii="Arial Narrow"/>
          <w:b/>
          <w:sz w:val="24"/>
          <w:szCs w:val="24"/>
        </w:rPr>
        <w:t xml:space="preserve">GRUPA </w:t>
      </w:r>
      <w:r w:rsidR="00887DD0" w:rsidRPr="006D03E3">
        <w:rPr>
          <w:rFonts w:cs="Times New Roman" w:hAnsi="Arial Narrow" w:ascii="Arial Narrow"/>
          <w:b/>
          <w:sz w:val="24"/>
          <w:szCs w:val="24"/>
        </w:rPr>
        <w:t>OBVEZE PO KREDITIMA – OSIGURANA TRAŽBINA</w:t>
      </w:r>
    </w:p>
    <w:p w:rsidRDefault="00E105DE" w:rsidP="00E105DE" w:rsidR="00E105DE" w:rsidRPr="006D03E3">
      <w:pPr>
        <w:pStyle w:val="Odlomakpopisa"/>
        <w:shd w:fill="FFFFFF" w:color="auto" w:val="clear"/>
        <w:rPr>
          <w:rFonts w:cs="Times New Roman" w:hAnsi="Arial Narrow" w:ascii="Arial Narrow"/>
          <w:sz w:val="24"/>
          <w:szCs w:val="24"/>
        </w:rPr>
      </w:pPr>
    </w:p>
    <w:p w:rsidRDefault="00985EC3" w:rsidP="00985EC3" w:rsidR="00E105DE" w:rsidRPr="00F2413F">
      <w:pPr>
        <w:pStyle w:val="Odlomakpopisa"/>
        <w:numPr>
          <w:ilvl w:val="0"/>
          <w:numId w:val="1"/>
        </w:numPr>
        <w:rPr>
          <w:rFonts w:cs="Times New Roman" w:hAnsi="Arial Narrow" w:ascii="Arial Narrow"/>
          <w:b/>
        </w:rPr>
      </w:pPr>
      <w:r w:rsidRPr="00F2413F">
        <w:rPr>
          <w:rFonts w:cs="Times New Roman" w:hAnsi="Arial Narrow" w:ascii="Arial Narrow"/>
        </w:rPr>
        <w:t xml:space="preserve">Dužnik će utvrđene tražbine Vjerovnika </w:t>
      </w:r>
      <w:r w:rsidR="00E105DE" w:rsidRPr="00F2413F">
        <w:rPr>
          <w:rFonts w:cs="Times New Roman" w:hAnsi="Arial Narrow" w:ascii="Arial Narrow"/>
        </w:rPr>
        <w:t xml:space="preserve">iz </w:t>
      </w:r>
      <w:r w:rsidR="00E105DE" w:rsidRPr="00F2413F">
        <w:rPr>
          <w:rFonts w:cs="Times New Roman" w:hAnsi="Arial Narrow" w:ascii="Arial Narrow"/>
          <w:b/>
        </w:rPr>
        <w:t xml:space="preserve">GRUPE 2b FINANCIJSKE INSTITUCIJE - OBVEZE PO KREDITIMA – OSIGURANA TRAŽBINA </w:t>
      </w:r>
      <w:r w:rsidR="00E105DE" w:rsidRPr="00F2413F">
        <w:rPr>
          <w:rFonts w:cs="Times New Roman" w:hAnsi="Arial Narrow" w:ascii="Arial Narrow"/>
        </w:rPr>
        <w:t>namiriti na slijedeći način:</w:t>
      </w:r>
    </w:p>
    <w:p w:rsidRDefault="00E105DE" w:rsidP="00E105DE" w:rsidR="00E105DE" w:rsidRPr="00F2413F">
      <w:pPr>
        <w:spacing w:after="0"/>
        <w:jc w:val="both"/>
        <w:rPr>
          <w:rFonts w:cs="Times New Roman" w:hAnsi="Arial Narrow" w:ascii="Arial Narrow"/>
        </w:rPr>
      </w:pPr>
    </w:p>
    <w:p w:rsidRDefault="00E105DE" w:rsidP="00E105DE" w:rsidR="00E105DE" w:rsidRPr="00F2413F">
      <w:pPr>
        <w:pStyle w:val="Odlomakpopisa"/>
        <w:numPr>
          <w:ilvl w:val="0"/>
          <w:numId w:val="1"/>
        </w:numPr>
        <w:shd w:fill="FFFFFF" w:color="auto" w:val="clear"/>
        <w:rPr>
          <w:rFonts w:cs="Times New Roman" w:hAnsi="Arial Narrow" w:ascii="Arial Narrow"/>
        </w:rPr>
      </w:pPr>
      <w:r w:rsidRPr="00F2413F">
        <w:rPr>
          <w:rFonts w:cs="Times New Roman" w:hAnsi="Arial Narrow" w:ascii="Arial Narrow"/>
        </w:rPr>
        <w:t xml:space="preserve">Vjerovnicima iz </w:t>
      </w:r>
      <w:r w:rsidRPr="00F2413F">
        <w:rPr>
          <w:rFonts w:cs="Times New Roman" w:hAnsi="Arial Narrow" w:ascii="Arial Narrow"/>
          <w:b/>
        </w:rPr>
        <w:t xml:space="preserve">GRUPE 2b FINANCIJSKE INSTITUCIJE - OBVEZE PO KREDITIMA – OSIGURANA TRAŽBINA </w:t>
      </w:r>
      <w:r w:rsidRPr="00F2413F">
        <w:rPr>
          <w:rFonts w:cs="Times New Roman" w:hAnsi="Arial Narrow" w:ascii="Arial Narrow"/>
        </w:rPr>
        <w:t>utvrđene su tražbine prema Dužniku u slijedećem iznosu:</w:t>
      </w:r>
    </w:p>
    <w:p w:rsidRDefault="00E105DE" w:rsidP="00DD4605" w:rsidR="00E105DE" w:rsidRPr="00F2413F">
      <w:pPr>
        <w:shd w:fill="FFFFFF" w:color="auto" w:val="clear"/>
        <w:ind w:left="709"/>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747780" w:rsidRPr="00F2413F">
        <w:rPr>
          <w:rFonts w:cs="Times New Roman" w:eastAsia="Times New Roman" w:hAnsi="Arial Narrow" w:ascii="Arial Narrow"/>
          <w:color w:val="000000"/>
          <w:lang w:eastAsia="hr-HR"/>
        </w:rPr>
        <w:t>SLATINSKA BANKA d.d., Vladimira Nazora 2, Slatina</w:t>
      </w:r>
      <w:r w:rsidRPr="00F2413F">
        <w:rPr>
          <w:rFonts w:cs="Times New Roman" w:eastAsia="Times New Roman" w:hAnsi="Arial Narrow" w:ascii="Arial Narrow"/>
          <w:color w:val="000000"/>
          <w:lang w:eastAsia="hr-HR"/>
        </w:rPr>
        <w:t>, OIB: 42252496579,  utvrđena je traž</w:t>
      </w:r>
      <w:r w:rsidR="00846C58">
        <w:rPr>
          <w:rFonts w:cs="Times New Roman" w:eastAsia="Times New Roman" w:hAnsi="Arial Narrow" w:ascii="Arial Narrow"/>
          <w:color w:val="000000"/>
          <w:lang w:eastAsia="hr-HR"/>
        </w:rPr>
        <w:t xml:space="preserve">bina u  iznosu od </w:t>
      </w:r>
      <w:r w:rsidR="009D680A" w:rsidRPr="00F2413F">
        <w:rPr>
          <w:rFonts w:cs="Times New Roman" w:eastAsia="Times New Roman" w:hAnsi="Arial Narrow" w:ascii="Arial Narrow"/>
          <w:color w:val="000000"/>
          <w:lang w:eastAsia="hr-HR"/>
        </w:rPr>
        <w:t>1.045.765,00</w:t>
      </w:r>
      <w:r w:rsidR="00985EC3" w:rsidRPr="00F2413F">
        <w:rPr>
          <w:rFonts w:cs="Times New Roman" w:eastAsia="Times New Roman" w:hAnsi="Arial Narrow" w:ascii="Arial Narrow"/>
          <w:color w:val="000000"/>
          <w:lang w:eastAsia="hr-HR"/>
        </w:rPr>
        <w:t xml:space="preserve"> kn</w:t>
      </w:r>
    </w:p>
    <w:p w:rsidRDefault="00985EC3" w:rsidP="00985EC3" w:rsidR="00985EC3" w:rsidRPr="00F2413F">
      <w:pPr>
        <w:pStyle w:val="Odlomakpopisa"/>
        <w:numPr>
          <w:ilvl w:val="0"/>
          <w:numId w:val="1"/>
        </w:numPr>
        <w:jc w:val="both"/>
        <w:rPr>
          <w:rFonts w:cs="Times New Roman" w:hAnsi="Arial Narrow" w:ascii="Arial Narrow"/>
          <w:b/>
        </w:rPr>
      </w:pPr>
      <w:r w:rsidRPr="00F2413F">
        <w:rPr>
          <w:rFonts w:cs="Times New Roman" w:hAnsi="Arial Narrow" w:ascii="Arial Narrow"/>
        </w:rPr>
        <w:t>Vjerovniku</w:t>
      </w:r>
      <w:r w:rsidR="00E105DE" w:rsidRPr="00F2413F">
        <w:rPr>
          <w:rFonts w:cs="Times New Roman" w:hAnsi="Arial Narrow" w:ascii="Arial Narrow"/>
        </w:rPr>
        <w:t xml:space="preserve"> iz </w:t>
      </w:r>
      <w:r w:rsidR="00E105DE" w:rsidRPr="00F2413F">
        <w:rPr>
          <w:rFonts w:cs="Times New Roman" w:hAnsi="Arial Narrow" w:ascii="Arial Narrow"/>
          <w:b/>
        </w:rPr>
        <w:t xml:space="preserve">GRUPE 2b FINANCIJSKE INSTITUCIJE - OBVEZE PO KREDITIMA – OSIGURANA TRAŽBINA, </w:t>
      </w:r>
      <w:r w:rsidRPr="00F2413F">
        <w:rPr>
          <w:rFonts w:cs="Times New Roman" w:hAnsi="Arial Narrow" w:ascii="Arial Narrow"/>
        </w:rPr>
        <w:t xml:space="preserve">Dužnik predlaže Vjerovniku za </w:t>
      </w:r>
      <w:r w:rsidR="00E02791">
        <w:rPr>
          <w:rFonts w:cs="Times New Roman" w:hAnsi="Arial Narrow" w:ascii="Arial Narrow"/>
        </w:rPr>
        <w:t xml:space="preserve">utvrđenu </w:t>
      </w:r>
      <w:r w:rsidRPr="00F2413F">
        <w:rPr>
          <w:rFonts w:cs="Times New Roman" w:hAnsi="Arial Narrow" w:ascii="Arial Narrow"/>
        </w:rPr>
        <w:t>tražbinu otplatu ukupnog iznosa utvrđene tražbine, nakon proteka razdoblja počeka (grace period) u trajanju od 1 (jedne) godine, odnosno 12 (dvanaest) mjeseci, koji počinje teći od datuma pravomoćnosti rješenja Trgovačkog suda kojim se odobrava sklapanje Nagodbe, u daljnjem roku od 7 (sedam) godina, odnosno 84 (osamdeset i četiri) mjeseca, od kojih prva rata dospijeva zadnji dan u mjesecu koji slijedi nakon godine dana od mjeseca u kojem je rješenje Trgovačkog suda o odobrenju nagodbe postalo pravomoćno, uz fiksnu godišnju kamatnu stopu u od 7%.</w:t>
      </w:r>
    </w:p>
    <w:p w:rsidRDefault="00985EC3" w:rsidP="00985EC3" w:rsidR="00985EC3" w:rsidRPr="00F2413F">
      <w:pPr>
        <w:pStyle w:val="Odlomakpopisa"/>
        <w:jc w:val="both"/>
        <w:rPr>
          <w:rFonts w:cs="Times New Roman" w:hAnsi="Arial Narrow" w:ascii="Arial Narrow"/>
          <w:b/>
        </w:rPr>
      </w:pPr>
    </w:p>
    <w:p w:rsidRDefault="00985EC3" w:rsidP="00985EC3" w:rsidR="00985EC3">
      <w:pPr>
        <w:pStyle w:val="Odlomakpopisa"/>
        <w:numPr>
          <w:ilvl w:val="0"/>
          <w:numId w:val="1"/>
        </w:numPr>
        <w:jc w:val="both"/>
        <w:rPr>
          <w:rFonts w:cs="Times New Roman" w:hAnsi="Arial Narrow" w:ascii="Arial Narrow"/>
        </w:rPr>
      </w:pPr>
      <w:r w:rsidRPr="00F2413F">
        <w:rPr>
          <w:rFonts w:cs="Times New Roman" w:hAnsi="Arial Narrow" w:ascii="Arial Narrow"/>
        </w:rPr>
        <w:t>Prvi mjesečni obrok tražbine Vjerovnika ove grupe dospijeva na naplatu zadnji dan prvog kalendarskog mjeseca nakon proteka 12 (dvanaest) mjeseci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p>
    <w:p w:rsidRDefault="00D54343" w:rsidP="00D54343" w:rsidR="00D54343" w:rsidRPr="00D54343">
      <w:pPr>
        <w:pStyle w:val="Odlomakpopisa"/>
        <w:rPr>
          <w:rFonts w:cs="Times New Roman" w:hAnsi="Arial Narrow" w:ascii="Arial Narrow"/>
        </w:rPr>
      </w:pPr>
    </w:p>
    <w:tbl>
      <w:tblPr>
        <w:tblStyle w:val="Reetkatablice"/>
        <w:tblW w:type="auto" w:w="0"/>
        <w:tblLook w:val="04A0" w:noVBand="1" w:noHBand="0" w:lastColumn="0" w:firstColumn="1" w:lastRow="0" w:firstRow="1"/>
      </w:tblPr>
      <w:tblGrid>
        <w:gridCol w:w="2405"/>
        <w:gridCol w:w="1843"/>
        <w:gridCol w:w="1559"/>
        <w:gridCol w:w="1985"/>
        <w:gridCol w:w="1270"/>
      </w:tblGrid>
      <w:tr w:rsidTr="00D54343" w:rsidR="00D54343" w:rsidRPr="00EF1F95">
        <w:tc>
          <w:tcPr>
            <w:tcW w:type="dxa" w:w="2405"/>
          </w:tcPr>
          <w:p w:rsidRDefault="00D54343" w:rsidP="00D54343" w:rsidR="00D54343" w:rsidRPr="00583C44">
            <w:pPr>
              <w:rPr>
                <w:sz w:val="18"/>
                <w:szCs w:val="18"/>
              </w:rPr>
            </w:pPr>
            <w:r w:rsidRPr="00583C44">
              <w:rPr>
                <w:rFonts w:cs="Times New Roman" w:eastAsia="Calibri" w:hAnsi="Arial Narrow" w:ascii="Arial Narrow"/>
                <w:b/>
                <w:sz w:val="18"/>
                <w:szCs w:val="18"/>
              </w:rPr>
              <w:t>FINANCIJSKE INSTITUCIJE - OBVEZE PO KREDITIMA – OSIGURANA TRAŽBINA</w:t>
            </w:r>
          </w:p>
        </w:tc>
        <w:tc>
          <w:tcPr>
            <w:tcW w:type="dxa" w:w="1843"/>
          </w:tcPr>
          <w:p w:rsidRDefault="00D54343" w:rsidP="00D54343" w:rsidR="00D54343" w:rsidRPr="00583C44">
            <w:pPr>
              <w:jc w:val="right"/>
              <w:rPr>
                <w:sz w:val="18"/>
                <w:szCs w:val="18"/>
              </w:rPr>
            </w:pPr>
            <w:r w:rsidRPr="00583C44">
              <w:rPr>
                <w:rFonts w:hAnsi="Arial Narrow" w:ascii="Arial Narrow"/>
                <w:b/>
                <w:sz w:val="18"/>
                <w:szCs w:val="18"/>
              </w:rPr>
              <w:t>UTVRĐENA TRAŽBINA</w:t>
            </w:r>
          </w:p>
        </w:tc>
        <w:tc>
          <w:tcPr>
            <w:tcW w:type="dxa" w:w="1559"/>
          </w:tcPr>
          <w:p w:rsidRDefault="00D54343" w:rsidP="00D54343" w:rsidR="00D54343" w:rsidRPr="00583C44">
            <w:pPr>
              <w:jc w:val="right"/>
              <w:rPr>
                <w:rFonts w:hAnsi="Arial Narrow" w:ascii="Arial Narrow"/>
                <w:b/>
                <w:sz w:val="18"/>
                <w:szCs w:val="18"/>
              </w:rPr>
            </w:pPr>
            <w:r w:rsidRPr="00583C44">
              <w:rPr>
                <w:rFonts w:hAnsi="Arial Narrow" w:ascii="Arial Narrow"/>
                <w:b/>
                <w:sz w:val="18"/>
                <w:szCs w:val="18"/>
              </w:rPr>
              <w:t>OTPIS TRAŽBINE</w:t>
            </w:r>
          </w:p>
        </w:tc>
        <w:tc>
          <w:tcPr>
            <w:tcW w:type="dxa" w:w="1985"/>
          </w:tcPr>
          <w:p w:rsidRDefault="00D54343" w:rsidP="00D54343" w:rsidR="00D54343" w:rsidRPr="00583C44">
            <w:pPr>
              <w:jc w:val="right"/>
              <w:rPr>
                <w:rFonts w:hAnsi="Arial Narrow" w:ascii="Arial Narrow"/>
                <w:b/>
                <w:sz w:val="18"/>
                <w:szCs w:val="18"/>
              </w:rPr>
            </w:pPr>
            <w:r w:rsidRPr="00583C44">
              <w:rPr>
                <w:rFonts w:hAnsi="Arial Narrow" w:ascii="Arial Narrow"/>
                <w:b/>
                <w:sz w:val="18"/>
                <w:szCs w:val="18"/>
              </w:rPr>
              <w:t>UMANJENA TRAŽBINA</w:t>
            </w:r>
          </w:p>
        </w:tc>
        <w:tc>
          <w:tcPr>
            <w:tcW w:type="dxa" w:w="1270"/>
          </w:tcPr>
          <w:p w:rsidRDefault="00D54343" w:rsidP="00D54343" w:rsidR="00D54343" w:rsidRPr="00583C44">
            <w:pPr>
              <w:jc w:val="right"/>
              <w:rPr>
                <w:rFonts w:hAnsi="Arial Narrow" w:ascii="Arial Narrow"/>
                <w:b/>
                <w:sz w:val="18"/>
                <w:szCs w:val="18"/>
              </w:rPr>
            </w:pPr>
            <w:r w:rsidRPr="00583C44">
              <w:rPr>
                <w:rFonts w:hAnsi="Arial Narrow" w:ascii="Arial Narrow"/>
                <w:b/>
                <w:sz w:val="18"/>
                <w:szCs w:val="18"/>
              </w:rPr>
              <w:t>OBROK</w:t>
            </w:r>
          </w:p>
        </w:tc>
      </w:tr>
      <w:tr w:rsidTr="00D54343" w:rsidR="00D54343" w:rsidRPr="009B6B9C">
        <w:tc>
          <w:tcPr>
            <w:tcW w:type="dxa" w:w="2405"/>
          </w:tcPr>
          <w:p w:rsidRDefault="00D54343" w:rsidP="00D54343" w:rsidR="00D54343" w:rsidRPr="00583C44">
            <w:pPr>
              <w:jc w:val="both"/>
              <w:rPr>
                <w:rFonts w:cs="Times New Roman" w:eastAsia="Times New Roman" w:hAnsi="Arial Narrow" w:ascii="Arial Narrow"/>
                <w:color w:val="000000"/>
                <w:sz w:val="18"/>
                <w:szCs w:val="18"/>
              </w:rPr>
            </w:pPr>
            <w:r w:rsidRPr="00583C44">
              <w:rPr>
                <w:rFonts w:cs="Times New Roman" w:hAnsi="Arial Narrow" w:ascii="Arial Narrow"/>
                <w:sz w:val="18"/>
                <w:szCs w:val="18"/>
              </w:rPr>
              <w:t>SLATINSKA BANKA d.d., Vladimira Nazora 2, Slatina, OIB: 42252496579</w:t>
            </w:r>
          </w:p>
        </w:tc>
        <w:tc>
          <w:tcPr>
            <w:tcW w:type="dxa" w:w="1843"/>
          </w:tcPr>
          <w:p w:rsidRDefault="00D54343" w:rsidP="00D54343" w:rsidR="00D54343" w:rsidRPr="00583C44">
            <w:pPr>
              <w:jc w:val="right"/>
              <w:rPr>
                <w:rFonts w:cs="Times New Roman" w:eastAsia="Times New Roman" w:hAnsi="Arial Narrow" w:ascii="Arial Narrow"/>
                <w:color w:val="000000"/>
                <w:sz w:val="18"/>
                <w:szCs w:val="18"/>
              </w:rPr>
            </w:pPr>
            <w:r w:rsidRPr="00583C44">
              <w:rPr>
                <w:rFonts w:cs="Times New Roman" w:eastAsia="Times New Roman" w:hAnsi="Arial Narrow" w:ascii="Arial Narrow"/>
                <w:color w:val="000000"/>
                <w:sz w:val="18"/>
                <w:szCs w:val="18"/>
                <w:lang w:eastAsia="hr-HR"/>
              </w:rPr>
              <w:t>1.045.765,00 kn</w:t>
            </w:r>
          </w:p>
        </w:tc>
        <w:tc>
          <w:tcPr>
            <w:tcW w:type="dxa" w:w="1559"/>
          </w:tcPr>
          <w:p w:rsidRDefault="00120DA9" w:rsidP="00D54343" w:rsidR="00D54343" w:rsidRPr="00583C44">
            <w:pPr>
              <w:jc w:val="right"/>
              <w:rPr>
                <w:rFonts w:hAnsi="Arial Narrow" w:ascii="Arial Narrow"/>
                <w:sz w:val="18"/>
                <w:szCs w:val="18"/>
              </w:rPr>
            </w:pPr>
            <w:r w:rsidRPr="00583C44">
              <w:rPr>
                <w:rFonts w:hAnsi="Arial Narrow" w:ascii="Arial Narrow"/>
                <w:sz w:val="18"/>
                <w:szCs w:val="18"/>
              </w:rPr>
              <w:t>0,00</w:t>
            </w:r>
          </w:p>
        </w:tc>
        <w:tc>
          <w:tcPr>
            <w:tcW w:type="dxa" w:w="1985"/>
          </w:tcPr>
          <w:p w:rsidRDefault="00583C44" w:rsidP="00D54343" w:rsidR="00D54343" w:rsidRPr="00583C44">
            <w:pPr>
              <w:jc w:val="right"/>
              <w:rPr>
                <w:rFonts w:hAnsi="Arial Narrow" w:ascii="Arial Narrow"/>
                <w:sz w:val="18"/>
                <w:szCs w:val="18"/>
              </w:rPr>
            </w:pPr>
            <w:r w:rsidRPr="00583C44">
              <w:rPr>
                <w:rFonts w:cs="Times New Roman" w:eastAsia="Times New Roman" w:hAnsi="Arial Narrow" w:ascii="Arial Narrow"/>
                <w:color w:val="000000"/>
                <w:sz w:val="18"/>
                <w:szCs w:val="18"/>
                <w:lang w:eastAsia="hr-HR"/>
              </w:rPr>
              <w:t>1.045.765,00 kn</w:t>
            </w:r>
          </w:p>
        </w:tc>
        <w:tc>
          <w:tcPr>
            <w:tcW w:type="dxa" w:w="1270"/>
          </w:tcPr>
          <w:p w:rsidRDefault="00120DA9" w:rsidP="00D54343" w:rsidR="00D54343" w:rsidRPr="00583C44">
            <w:pPr>
              <w:jc w:val="right"/>
              <w:rPr>
                <w:rFonts w:hAnsi="Arial Narrow" w:ascii="Arial Narrow"/>
                <w:sz w:val="18"/>
                <w:szCs w:val="18"/>
              </w:rPr>
            </w:pPr>
            <w:r w:rsidRPr="00583C44">
              <w:rPr>
                <w:rFonts w:hAnsi="Arial Narrow" w:ascii="Arial Narrow"/>
                <w:sz w:val="18"/>
                <w:szCs w:val="18"/>
              </w:rPr>
              <w:t>12.449,58 kn</w:t>
            </w:r>
          </w:p>
        </w:tc>
      </w:tr>
    </w:tbl>
    <w:p w:rsidRDefault="00985EC3" w:rsidP="00985EC3" w:rsidR="00985EC3" w:rsidRPr="00985EC3">
      <w:pPr>
        <w:jc w:val="both"/>
        <w:rPr>
          <w:rFonts w:cs="Times New Roman" w:hAnsi="Arial Narrow" w:ascii="Arial Narrow"/>
          <w:b/>
          <w:sz w:val="24"/>
          <w:szCs w:val="24"/>
          <w:u w:val="single"/>
        </w:rPr>
      </w:pPr>
    </w:p>
    <w:p w:rsidRDefault="00E105DE" w:rsidP="00871EAE" w:rsidR="00E105DE">
      <w:pPr>
        <w:pStyle w:val="Odlomakpopisa"/>
        <w:ind w:hanging="11"/>
        <w:jc w:val="both"/>
        <w:rPr>
          <w:rFonts w:cs="Times New Roman" w:hAnsi="Arial Narrow" w:ascii="Arial Narrow"/>
          <w:b/>
          <w:sz w:val="24"/>
          <w:szCs w:val="24"/>
        </w:rPr>
      </w:pPr>
      <w:r w:rsidRPr="006D03E3">
        <w:rPr>
          <w:rFonts w:cs="Times New Roman" w:hAnsi="Arial Narrow" w:ascii="Arial Narrow"/>
          <w:b/>
          <w:sz w:val="24"/>
          <w:szCs w:val="24"/>
          <w:u w:val="single"/>
        </w:rPr>
        <w:t>GRUPA 2.</w:t>
      </w:r>
      <w:r w:rsidRPr="006D03E3">
        <w:rPr>
          <w:rFonts w:cs="Times New Roman" w:hAnsi="Arial Narrow" w:ascii="Arial Narrow"/>
          <w:b/>
          <w:sz w:val="24"/>
          <w:szCs w:val="24"/>
        </w:rPr>
        <w:t xml:space="preserve"> FINANCIJSKE INSTITUCIJE </w:t>
      </w:r>
    </w:p>
    <w:p w:rsidRDefault="00985EC3" w:rsidP="00985EC3" w:rsidR="00985EC3" w:rsidRPr="006D03E3">
      <w:pPr>
        <w:pStyle w:val="Odlomakpopisa"/>
        <w:jc w:val="both"/>
        <w:rPr>
          <w:rFonts w:cs="Times New Roman" w:hAnsi="Arial Narrow" w:ascii="Arial Narrow"/>
          <w:b/>
          <w:sz w:val="24"/>
          <w:szCs w:val="24"/>
        </w:rPr>
      </w:pPr>
    </w:p>
    <w:p w:rsidRDefault="004C3A3E" w:rsidP="00871EAE" w:rsidR="00E105DE" w:rsidRPr="006D03E3">
      <w:pPr>
        <w:pStyle w:val="Odlomakpopisa"/>
        <w:numPr>
          <w:ilvl w:val="0"/>
          <w:numId w:val="4"/>
        </w:numPr>
        <w:shd w:fill="FFFFFF" w:color="auto" w:val="clear"/>
        <w:ind w:hanging="284" w:left="993"/>
        <w:rPr>
          <w:rFonts w:cs="Times New Roman" w:hAnsi="Arial Narrow" w:ascii="Arial Narrow"/>
          <w:sz w:val="24"/>
          <w:szCs w:val="24"/>
        </w:rPr>
      </w:pPr>
      <w:r>
        <w:rPr>
          <w:rFonts w:cs="Times New Roman" w:hAnsi="Arial Narrow" w:ascii="Arial Narrow"/>
          <w:b/>
          <w:sz w:val="24"/>
          <w:szCs w:val="24"/>
        </w:rPr>
        <w:t xml:space="preserve">GRUPA </w:t>
      </w:r>
      <w:r w:rsidR="00E105DE" w:rsidRPr="006D03E3">
        <w:rPr>
          <w:rFonts w:cs="Times New Roman" w:hAnsi="Arial Narrow" w:ascii="Arial Narrow"/>
          <w:b/>
          <w:sz w:val="24"/>
          <w:szCs w:val="24"/>
        </w:rPr>
        <w:t>OBVEZE PO KREDITIMA – NEOSIGURANA TRAŽBINA</w:t>
      </w:r>
    </w:p>
    <w:p w:rsidRDefault="009D680A" w:rsidP="009D680A" w:rsidR="009D680A" w:rsidRPr="006D03E3">
      <w:pPr>
        <w:pStyle w:val="Odlomakpopisa"/>
        <w:shd w:fill="FFFFFF" w:color="auto" w:val="clear"/>
        <w:rPr>
          <w:rFonts w:cs="Times New Roman" w:hAnsi="Arial Narrow" w:ascii="Arial Narrow"/>
          <w:sz w:val="24"/>
          <w:szCs w:val="24"/>
        </w:rPr>
      </w:pPr>
    </w:p>
    <w:p w:rsidRDefault="009D680A" w:rsidP="009D680A" w:rsidR="009D680A"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Dužnik će utvrđene tražbine Vjerovnika iz </w:t>
      </w:r>
      <w:r w:rsidRPr="00F2413F">
        <w:rPr>
          <w:rFonts w:cs="Times New Roman" w:hAnsi="Arial Narrow" w:ascii="Arial Narrow"/>
          <w:b/>
        </w:rPr>
        <w:t xml:space="preserve">GRUPE 2c FINANCIJSKE INSTITUCIJE - OBVEZE PO KREDITIMA – NEOSIGURANA TRAŽBINA  </w:t>
      </w:r>
      <w:r w:rsidRPr="00F2413F">
        <w:rPr>
          <w:rFonts w:cs="Times New Roman" w:hAnsi="Arial Narrow" w:ascii="Arial Narrow"/>
        </w:rPr>
        <w:t>namiriti na slijedeći način:</w:t>
      </w:r>
    </w:p>
    <w:p w:rsidRDefault="009D680A" w:rsidP="009D680A" w:rsidR="009D680A" w:rsidRPr="00F2413F">
      <w:pPr>
        <w:pStyle w:val="Odlomakpopisa"/>
        <w:spacing w:after="0"/>
        <w:jc w:val="both"/>
        <w:rPr>
          <w:rFonts w:cs="Times New Roman" w:hAnsi="Arial Narrow" w:ascii="Arial Narrow"/>
        </w:rPr>
      </w:pPr>
    </w:p>
    <w:p w:rsidRDefault="009D680A" w:rsidP="009D680A" w:rsidR="009D680A"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lastRenderedPageBreak/>
        <w:t xml:space="preserve">Vjerovnicima iz </w:t>
      </w:r>
      <w:r w:rsidRPr="00F2413F">
        <w:rPr>
          <w:rFonts w:cs="Times New Roman" w:hAnsi="Arial Narrow" w:ascii="Arial Narrow"/>
          <w:b/>
        </w:rPr>
        <w:t xml:space="preserve">GRUPE 2c FINANCIJSKE INSTITUCIJE - OBVEZE PO KREDITIMA – NEOSIGURANA TRAŽBINA </w:t>
      </w:r>
      <w:r w:rsidRPr="00F2413F">
        <w:rPr>
          <w:rFonts w:cs="Times New Roman" w:hAnsi="Arial Narrow" w:ascii="Arial Narrow"/>
        </w:rPr>
        <w:t>utvrđene su tražbine prema Dužniku u slijedećim iznosima:</w:t>
      </w:r>
    </w:p>
    <w:p w:rsidRDefault="009D680A" w:rsidP="009D680A" w:rsidR="009D680A" w:rsidRPr="00F2413F">
      <w:pPr>
        <w:pStyle w:val="Odlomakpopisa"/>
        <w:rPr>
          <w:rFonts w:cs="Times New Roman" w:hAnsi="Arial Narrow" w:ascii="Arial Narrow"/>
        </w:rPr>
      </w:pPr>
    </w:p>
    <w:p w:rsidRDefault="009D680A" w:rsidP="00DD4605" w:rsidR="009D680A" w:rsidRPr="00F2413F">
      <w:pPr>
        <w:spacing w:after="0"/>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054D5" w:rsidRPr="009054D5">
        <w:rPr>
          <w:rFonts w:cs="Times New Roman" w:hAnsi="Arial Narrow" w:ascii="Arial Narrow"/>
        </w:rPr>
        <w:t>OTP banka d.d. (ranije BANCO POPOLARE CROATIA dioničko društvo), OIB: 52508873833</w:t>
      </w:r>
      <w:r w:rsidR="00747780" w:rsidRPr="00F2413F">
        <w:rPr>
          <w:rFonts w:cs="Times New Roman" w:hAnsi="Arial Narrow" w:ascii="Arial Narrow"/>
        </w:rPr>
        <w:t xml:space="preserve">, </w:t>
      </w:r>
      <w:r w:rsidR="009054D5" w:rsidRPr="009054D5">
        <w:rPr>
          <w:rFonts w:cs="Times New Roman" w:hAnsi="Arial Narrow" w:ascii="Arial Narrow"/>
        </w:rPr>
        <w:t>Ulica Domovinskog rata 3</w:t>
      </w:r>
      <w:r w:rsidR="00747780" w:rsidRPr="00F2413F">
        <w:rPr>
          <w:rFonts w:cs="Times New Roman" w:hAnsi="Arial Narrow" w:ascii="Arial Narrow"/>
        </w:rPr>
        <w:t>, Zagreb</w:t>
      </w:r>
      <w:r w:rsidRPr="00F2413F">
        <w:rPr>
          <w:rFonts w:cs="Times New Roman" w:hAnsi="Arial Narrow" w:ascii="Arial Narrow"/>
          <w:color w:val="000000"/>
        </w:rPr>
        <w:t xml:space="preserve">, </w:t>
      </w:r>
      <w:r w:rsidRPr="00F2413F">
        <w:rPr>
          <w:rFonts w:cs="Times New Roman" w:eastAsia="Times New Roman" w:hAnsi="Arial Narrow" w:ascii="Arial Narrow"/>
          <w:color w:val="000000"/>
          <w:lang w:eastAsia="hr-HR"/>
        </w:rPr>
        <w:t xml:space="preserve">utvrđena je tražbina u iznosu </w:t>
      </w:r>
      <w:r w:rsidR="000516AE" w:rsidRPr="00F2413F">
        <w:rPr>
          <w:rFonts w:cs="Times New Roman" w:eastAsia="Times New Roman" w:hAnsi="Arial Narrow" w:ascii="Arial Narrow"/>
          <w:color w:val="000000"/>
          <w:lang w:eastAsia="hr-HR"/>
        </w:rPr>
        <w:t>1.192,53</w:t>
      </w:r>
      <w:r w:rsidRPr="00F2413F">
        <w:rPr>
          <w:rFonts w:cs="Times New Roman" w:eastAsia="Times New Roman" w:hAnsi="Arial Narrow" w:ascii="Arial Narrow"/>
          <w:color w:val="000000"/>
          <w:lang w:eastAsia="hr-HR"/>
        </w:rPr>
        <w:t xml:space="preserve"> kn</w:t>
      </w:r>
    </w:p>
    <w:p w:rsidRDefault="009D680A" w:rsidP="00DD4605" w:rsidR="009D680A" w:rsidRPr="00F2413F">
      <w:pPr>
        <w:spacing w:after="0"/>
        <w:ind w:left="709"/>
        <w:jc w:val="both"/>
        <w:rPr>
          <w:rFonts w:cs="Times New Roman" w:eastAsia="Times New Roman" w:hAnsi="Arial Narrow" w:ascii="Arial Narrow"/>
          <w:color w:val="000000"/>
          <w:lang w:eastAsia="hr-HR"/>
        </w:rPr>
      </w:pPr>
    </w:p>
    <w:p w:rsidRDefault="009D680A" w:rsidP="00DD4605" w:rsidR="009D680A"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054D5" w:rsidRPr="009054D5">
        <w:rPr>
          <w:rFonts w:cs="Times New Roman" w:eastAsia="Times New Roman" w:hAnsi="Arial Narrow" w:ascii="Arial Narrow"/>
          <w:color w:val="000000"/>
          <w:lang w:eastAsia="hr-HR"/>
        </w:rPr>
        <w:t>CROATIA osiguranje d.d., Miramarska 22, Zagreb, OIB: 26187994862</w:t>
      </w:r>
      <w:r w:rsidR="009054D5">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846C58">
        <w:rPr>
          <w:rFonts w:cs="Times New Roman" w:eastAsia="Times New Roman" w:hAnsi="Arial Narrow" w:ascii="Arial Narrow"/>
          <w:color w:val="000000"/>
          <w:lang w:eastAsia="hr-HR"/>
        </w:rPr>
        <w:t xml:space="preserve">10.558,49 </w:t>
      </w:r>
      <w:r w:rsidRPr="00F2413F">
        <w:rPr>
          <w:rFonts w:cs="Times New Roman" w:eastAsia="Times New Roman" w:hAnsi="Arial Narrow" w:ascii="Arial Narrow"/>
          <w:color w:val="000000"/>
          <w:lang w:eastAsia="hr-HR"/>
        </w:rPr>
        <w:t>kn</w:t>
      </w:r>
    </w:p>
    <w:p w:rsidRDefault="009D680A" w:rsidP="00DD4605" w:rsidR="009D680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9054D5" w:rsidRPr="009054D5">
        <w:rPr>
          <w:rFonts w:cs="Times New Roman" w:eastAsia="Times New Roman" w:hAnsi="Arial Narrow" w:ascii="Arial Narrow"/>
          <w:color w:val="000000"/>
          <w:lang w:eastAsia="hr-HR"/>
        </w:rPr>
        <w:t>CROATIA osiguranje d.d., Vatroslava Jagića 33, Zagreb (ranije CROATIA zdravstveno osiguranje d.d., Miramarska 22, Zagreb),</w:t>
      </w:r>
      <w:r w:rsidR="00747780" w:rsidRPr="00F2413F">
        <w:rPr>
          <w:rFonts w:cs="Times New Roman" w:eastAsia="Times New Roman" w:hAnsi="Arial Narrow" w:ascii="Arial Narrow"/>
          <w:color w:val="000000"/>
          <w:lang w:eastAsia="hr-HR"/>
        </w:rPr>
        <w:t xml:space="preserve"> Miramarska 22, Zagreb</w:t>
      </w:r>
      <w:r w:rsidRPr="00F2413F">
        <w:rPr>
          <w:rFonts w:cs="Times New Roman" w:hAnsi="Arial Narrow" w:ascii="Arial Narrow"/>
          <w:color w:val="000000"/>
        </w:rPr>
        <w:t xml:space="preserve">, </w:t>
      </w:r>
      <w:r w:rsidR="009054D5" w:rsidRPr="009054D5">
        <w:rPr>
          <w:rFonts w:cs="Times New Roman" w:hAnsi="Arial Narrow" w:ascii="Arial Narrow"/>
          <w:color w:val="000000"/>
        </w:rPr>
        <w:t xml:space="preserve">OIB: 26187994862 </w:t>
      </w:r>
      <w:r w:rsidRPr="00F2413F">
        <w:rPr>
          <w:rFonts w:cs="Times New Roman" w:eastAsia="Times New Roman" w:hAnsi="Arial Narrow" w:ascii="Arial Narrow"/>
          <w:color w:val="000000"/>
          <w:lang w:eastAsia="hr-HR"/>
        </w:rPr>
        <w:t xml:space="preserve">utvrđena je tražbina u iznosu </w:t>
      </w:r>
      <w:r w:rsidR="000516AE" w:rsidRPr="00F2413F">
        <w:rPr>
          <w:rFonts w:cs="Times New Roman" w:eastAsia="Times New Roman" w:hAnsi="Arial Narrow" w:ascii="Arial Narrow"/>
          <w:color w:val="000000"/>
          <w:lang w:eastAsia="hr-HR"/>
        </w:rPr>
        <w:t>2.488,42</w:t>
      </w:r>
      <w:r w:rsidRPr="00F2413F">
        <w:rPr>
          <w:rFonts w:cs="Times New Roman" w:eastAsia="Times New Roman" w:hAnsi="Arial Narrow" w:ascii="Arial Narrow"/>
          <w:color w:val="000000"/>
          <w:lang w:eastAsia="hr-HR"/>
        </w:rPr>
        <w:t xml:space="preserve"> kn</w:t>
      </w:r>
    </w:p>
    <w:p w:rsidRDefault="009D680A" w:rsidP="00CD6473" w:rsidR="009D680A" w:rsidRPr="00F2413F">
      <w:pPr>
        <w:spacing w:after="0"/>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8F7C15">
        <w:rPr>
          <w:rFonts w:cs="Times New Roman" w:eastAsia="Times New Roman" w:hAnsi="Arial Narrow" w:ascii="Arial Narrow"/>
          <w:color w:val="000000"/>
          <w:lang w:eastAsia="hr-HR"/>
        </w:rPr>
        <w:t>JADRANSKO</w:t>
      </w:r>
      <w:r w:rsidR="000516AE" w:rsidRPr="00F2413F">
        <w:rPr>
          <w:rFonts w:cs="Times New Roman" w:eastAsia="Times New Roman" w:hAnsi="Arial Narrow" w:ascii="Arial Narrow"/>
          <w:color w:val="000000"/>
          <w:lang w:eastAsia="hr-HR"/>
        </w:rPr>
        <w:t xml:space="preserve"> OSIGURANJE d.d.</w:t>
      </w:r>
      <w:r w:rsidRPr="00F2413F">
        <w:rPr>
          <w:rFonts w:cs="Times New Roman" w:eastAsia="Times New Roman" w:hAnsi="Arial Narrow" w:ascii="Arial Narrow"/>
          <w:color w:val="000000"/>
          <w:lang w:eastAsia="hr-HR"/>
        </w:rPr>
        <w:t xml:space="preserve">, </w:t>
      </w:r>
      <w:r w:rsidR="000A27F7" w:rsidRPr="000A27F7">
        <w:rPr>
          <w:rFonts w:cs="Times New Roman" w:eastAsia="Times New Roman" w:hAnsi="Arial Narrow" w:ascii="Arial Narrow"/>
          <w:color w:val="000000"/>
          <w:lang w:eastAsia="hr-HR"/>
        </w:rPr>
        <w:t>Listopadska 2, Zagreb</w:t>
      </w:r>
      <w:r w:rsidRPr="00F2413F">
        <w:rPr>
          <w:rFonts w:cs="Times New Roman" w:hAnsi="Arial Narrow" w:ascii="Arial Narrow"/>
          <w:color w:val="000000"/>
        </w:rPr>
        <w:t xml:space="preserve">, OIB: </w:t>
      </w:r>
      <w:r w:rsidR="000516AE" w:rsidRPr="00F2413F">
        <w:rPr>
          <w:rFonts w:cs="Times New Roman" w:eastAsia="Times New Roman" w:hAnsi="Arial Narrow" w:ascii="Arial Narrow"/>
          <w:color w:val="000000"/>
          <w:lang w:eastAsia="hr-HR"/>
        </w:rPr>
        <w:t>94472454976</w:t>
      </w:r>
      <w:r w:rsidR="00846C58">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0516AE" w:rsidRPr="00F2413F">
        <w:rPr>
          <w:rFonts w:cs="Times New Roman" w:eastAsia="Times New Roman" w:hAnsi="Arial Narrow" w:ascii="Arial Narrow"/>
          <w:color w:val="000000"/>
          <w:lang w:eastAsia="hr-HR"/>
        </w:rPr>
        <w:t>11.977,05</w:t>
      </w:r>
      <w:r w:rsidRPr="00F2413F">
        <w:rPr>
          <w:rFonts w:cs="Times New Roman" w:eastAsia="Times New Roman" w:hAnsi="Arial Narrow" w:ascii="Arial Narrow"/>
          <w:color w:val="000000"/>
          <w:lang w:eastAsia="hr-HR"/>
        </w:rPr>
        <w:t xml:space="preserve"> kn</w:t>
      </w:r>
    </w:p>
    <w:p w:rsidRDefault="009D680A" w:rsidP="009D680A" w:rsidR="009D680A" w:rsidRPr="00F2413F">
      <w:pPr>
        <w:jc w:val="both"/>
        <w:rPr>
          <w:rFonts w:cs="Times New Roman" w:eastAsia="Times New Roman" w:hAnsi="Arial Narrow" w:ascii="Arial Narrow"/>
          <w:color w:val="000000"/>
          <w:lang w:eastAsia="hr-HR"/>
        </w:rPr>
      </w:pPr>
    </w:p>
    <w:p w:rsidRDefault="009D680A" w:rsidP="009D680A" w:rsidR="009D680A" w:rsidRPr="00F2413F">
      <w:pPr>
        <w:pStyle w:val="Odlomakpopisa"/>
        <w:numPr>
          <w:ilvl w:val="0"/>
          <w:numId w:val="1"/>
        </w:numPr>
        <w:rPr>
          <w:rFonts w:cs="Times New Roman" w:hAnsi="Arial Narrow" w:ascii="Arial Narrow"/>
          <w:color w:val="000000"/>
        </w:rPr>
      </w:pPr>
      <w:r w:rsidRPr="00F2413F">
        <w:rPr>
          <w:rFonts w:cs="Times New Roman" w:hAnsi="Arial Narrow" w:ascii="Arial Narrow"/>
        </w:rPr>
        <w:t xml:space="preserve">Vjerovnici iz </w:t>
      </w:r>
      <w:r w:rsidRPr="00F2413F">
        <w:rPr>
          <w:rFonts w:cs="Times New Roman" w:hAnsi="Arial Narrow" w:ascii="Arial Narrow"/>
          <w:b/>
        </w:rPr>
        <w:t xml:space="preserve">GRUPE 2c FINANCIJSKE INSTITUCIJE - OBVEZE PO KREDITIMA – NEOSIGURANA TRAŽBINA </w:t>
      </w:r>
      <w:r w:rsidRPr="00F2413F">
        <w:rPr>
          <w:rFonts w:cs="Times New Roman" w:hAnsi="Arial Narrow" w:ascii="Arial Narrow"/>
        </w:rPr>
        <w:t xml:space="preserve">otpuštaju dug  Dužniku u dijelu kojega čini </w:t>
      </w:r>
      <w:r w:rsidR="000516AE" w:rsidRPr="00F2413F">
        <w:rPr>
          <w:rFonts w:cs="Times New Roman" w:hAnsi="Arial Narrow" w:ascii="Arial Narrow"/>
        </w:rPr>
        <w:t>60% (šez</w:t>
      </w:r>
      <w:r w:rsidRPr="00F2413F">
        <w:rPr>
          <w:rFonts w:cs="Times New Roman" w:hAnsi="Arial Narrow" w:ascii="Arial Narrow"/>
        </w:rPr>
        <w:t>deset posto) od utvrđenog iznosa tražbine, a Dužnik pristaje na otpust duga, tako da:</w:t>
      </w:r>
    </w:p>
    <w:p w:rsidRDefault="009D680A" w:rsidP="00130705" w:rsidR="009D680A" w:rsidRPr="00F2413F">
      <w:pPr>
        <w:pStyle w:val="Odlomakpopisa"/>
        <w:spacing w:after="0"/>
        <w:rPr>
          <w:rFonts w:cs="Times New Roman" w:hAnsi="Arial Narrow" w:ascii="Arial Narrow"/>
          <w:color w:val="000000"/>
        </w:rPr>
      </w:pPr>
    </w:p>
    <w:p w:rsidRDefault="000516AE" w:rsidP="00136B62" w:rsidR="000516AE" w:rsidRPr="00F2413F">
      <w:pPr>
        <w:spacing w:after="0"/>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 </w:t>
      </w:r>
      <w:r w:rsidR="009054D5" w:rsidRPr="009054D5">
        <w:rPr>
          <w:rFonts w:cs="Times New Roman" w:hAnsi="Arial Narrow" w:ascii="Arial Narrow"/>
        </w:rPr>
        <w:t>OTP banka d.d. (ranije BANCO POPOLARE CROATIA dioničko društvo), OIB: 52508873833</w:t>
      </w:r>
      <w:r w:rsidR="00747780" w:rsidRPr="00F2413F">
        <w:rPr>
          <w:rFonts w:cs="Times New Roman" w:hAnsi="Arial Narrow" w:ascii="Arial Narrow"/>
        </w:rPr>
        <w:t xml:space="preserve">, </w:t>
      </w:r>
      <w:r w:rsidR="009054D5" w:rsidRPr="009054D5">
        <w:rPr>
          <w:rFonts w:cs="Times New Roman" w:hAnsi="Arial Narrow" w:ascii="Arial Narrow"/>
        </w:rPr>
        <w:t>Ulica Domovinskog rata 3</w:t>
      </w:r>
      <w:r w:rsidR="00747780" w:rsidRPr="00F2413F">
        <w:rPr>
          <w:rFonts w:cs="Times New Roman" w:hAnsi="Arial Narrow" w:ascii="Arial Narrow"/>
        </w:rPr>
        <w:t>, Zagreb</w:t>
      </w:r>
      <w:r w:rsidRPr="00F2413F">
        <w:rPr>
          <w:rFonts w:cs="Times New Roman" w:hAnsi="Arial Narrow" w:ascii="Arial Narrow"/>
          <w:color w:val="000000"/>
        </w:rPr>
        <w:t xml:space="preserve">, </w:t>
      </w:r>
      <w:r w:rsidRPr="00F2413F">
        <w:rPr>
          <w:rFonts w:cs="Times New Roman" w:eastAsia="Times New Roman" w:hAnsi="Arial Narrow" w:ascii="Arial Narrow"/>
          <w:color w:val="000000"/>
          <w:lang w:eastAsia="hr-HR"/>
        </w:rPr>
        <w:t>otpušta Dužniku dug u iznosu 715,52 kn</w:t>
      </w:r>
    </w:p>
    <w:p w:rsidRDefault="000516AE" w:rsidP="00136B62" w:rsidR="000516AE" w:rsidRPr="00F2413F">
      <w:pPr>
        <w:spacing w:after="0"/>
        <w:ind w:left="709"/>
        <w:jc w:val="both"/>
        <w:rPr>
          <w:rFonts w:cs="Times New Roman" w:eastAsia="Times New Roman" w:hAnsi="Arial Narrow" w:ascii="Arial Narrow"/>
          <w:color w:val="000000"/>
          <w:lang w:eastAsia="hr-HR"/>
        </w:rPr>
      </w:pPr>
    </w:p>
    <w:p w:rsidRDefault="000516AE" w:rsidP="00136B62" w:rsidR="000516A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 </w:t>
      </w:r>
      <w:r w:rsidR="009054D5" w:rsidRPr="009054D5">
        <w:rPr>
          <w:rFonts w:cs="Times New Roman" w:eastAsia="Times New Roman" w:hAnsi="Arial Narrow" w:ascii="Arial Narrow"/>
          <w:color w:val="000000"/>
          <w:lang w:eastAsia="hr-HR"/>
        </w:rPr>
        <w:t>CROATIA osiguranje d.d., Miramarska 22, Zagreb, OIB: 26187994862</w:t>
      </w:r>
      <w:r w:rsidR="009054D5">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otpušta Duž</w:t>
      </w:r>
      <w:r w:rsidR="00846C58">
        <w:rPr>
          <w:rFonts w:cs="Times New Roman" w:eastAsia="Times New Roman" w:hAnsi="Arial Narrow" w:ascii="Arial Narrow"/>
          <w:color w:val="000000"/>
          <w:lang w:eastAsia="hr-HR"/>
        </w:rPr>
        <w:t xml:space="preserve">niku dug u iznosu 6.335,09 </w:t>
      </w:r>
      <w:r w:rsidRPr="00F2413F">
        <w:rPr>
          <w:rFonts w:cs="Times New Roman" w:eastAsia="Times New Roman" w:hAnsi="Arial Narrow" w:ascii="Arial Narrow"/>
          <w:color w:val="000000"/>
          <w:lang w:eastAsia="hr-HR"/>
        </w:rPr>
        <w:t>kn</w:t>
      </w:r>
    </w:p>
    <w:p w:rsidRDefault="000516AE" w:rsidP="00136B62" w:rsidR="000516AE"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9054D5" w:rsidRPr="009054D5">
        <w:rPr>
          <w:rFonts w:cs="Times New Roman" w:eastAsia="Times New Roman" w:hAnsi="Arial Narrow" w:ascii="Arial Narrow"/>
          <w:color w:val="000000"/>
          <w:lang w:eastAsia="hr-HR"/>
        </w:rPr>
        <w:t>CROATIA osiguranje d.d., Vatroslava Jagića 33, Zagreb (ranije CROATIA zdravstveno osiguranje d.d., Miramarska 22, Zagreb),</w:t>
      </w:r>
      <w:r w:rsidR="00747780" w:rsidRPr="00F2413F">
        <w:rPr>
          <w:rFonts w:cs="Times New Roman" w:eastAsia="Times New Roman" w:hAnsi="Arial Narrow" w:ascii="Arial Narrow"/>
          <w:color w:val="000000"/>
          <w:lang w:eastAsia="hr-HR"/>
        </w:rPr>
        <w:t>, Miramarska 22, Zagreb</w:t>
      </w:r>
      <w:r w:rsidRPr="00F2413F">
        <w:rPr>
          <w:rFonts w:cs="Times New Roman" w:hAnsi="Arial Narrow" w:ascii="Arial Narrow"/>
          <w:color w:val="000000"/>
        </w:rPr>
        <w:t xml:space="preserve">, </w:t>
      </w:r>
      <w:r w:rsidR="009054D5" w:rsidRPr="009054D5">
        <w:rPr>
          <w:rFonts w:cs="Times New Roman" w:hAnsi="Arial Narrow" w:ascii="Arial Narrow"/>
          <w:color w:val="000000"/>
        </w:rPr>
        <w:t xml:space="preserve">OIB: 26187994862 </w:t>
      </w:r>
      <w:r w:rsidRPr="00F2413F">
        <w:rPr>
          <w:rFonts w:cs="Times New Roman" w:eastAsia="Times New Roman" w:hAnsi="Arial Narrow" w:ascii="Arial Narrow"/>
          <w:color w:val="000000"/>
          <w:lang w:eastAsia="hr-HR"/>
        </w:rPr>
        <w:t>otpušta Dužniku dug u iznosu 1.493,05 kn</w:t>
      </w:r>
    </w:p>
    <w:p w:rsidRDefault="000516AE" w:rsidP="00136B62" w:rsidR="009D680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 </w:t>
      </w:r>
      <w:r w:rsidR="00747780" w:rsidRPr="00F2413F">
        <w:rPr>
          <w:rFonts w:cs="Times New Roman" w:eastAsia="Times New Roman" w:hAnsi="Arial Narrow" w:ascii="Arial Narrow"/>
          <w:color w:val="000000"/>
          <w:lang w:eastAsia="hr-HR"/>
        </w:rPr>
        <w:t>JADRANSKO OSIGURANJE d.d., Listopadska 2, Zagreb</w:t>
      </w:r>
      <w:r w:rsidRPr="00F2413F">
        <w:rPr>
          <w:rFonts w:cs="Times New Roman" w:hAnsi="Arial Narrow" w:ascii="Arial Narrow"/>
          <w:color w:val="000000"/>
        </w:rPr>
        <w:t xml:space="preserve">, OIB: </w:t>
      </w:r>
      <w:r w:rsidRPr="00F2413F">
        <w:rPr>
          <w:rFonts w:cs="Times New Roman" w:eastAsia="Times New Roman" w:hAnsi="Arial Narrow" w:ascii="Arial Narrow"/>
          <w:color w:val="000000"/>
          <w:lang w:eastAsia="hr-HR"/>
        </w:rPr>
        <w:t>94472454976  otpušta Dužniku dug u iznosu 7.186,23 kn</w:t>
      </w:r>
    </w:p>
    <w:p w:rsidRDefault="009D680A" w:rsidP="00EC4FAE" w:rsidR="00EC4FAE" w:rsidRPr="00F2413F">
      <w:pPr>
        <w:pStyle w:val="Odlomakpopisa"/>
        <w:numPr>
          <w:ilvl w:val="0"/>
          <w:numId w:val="1"/>
        </w:numPr>
        <w:jc w:val="both"/>
        <w:rPr>
          <w:rFonts w:cs="Times New Roman" w:hAnsi="Arial Narrow" w:ascii="Arial Narrow"/>
        </w:rPr>
      </w:pPr>
      <w:r w:rsidRPr="00F2413F">
        <w:rPr>
          <w:rFonts w:cs="Times New Roman" w:hAnsi="Arial Narrow" w:ascii="Arial Narrow"/>
        </w:rPr>
        <w:t>Vjerovnici</w:t>
      </w:r>
      <w:r w:rsidR="00EC4FAE" w:rsidRPr="00F2413F">
        <w:rPr>
          <w:rFonts w:cs="Times New Roman" w:hAnsi="Arial Narrow" w:ascii="Arial Narrow"/>
        </w:rPr>
        <w:t>ma</w:t>
      </w:r>
      <w:r w:rsidRPr="00F2413F">
        <w:rPr>
          <w:rFonts w:cs="Times New Roman" w:hAnsi="Arial Narrow" w:ascii="Arial Narrow"/>
        </w:rPr>
        <w:t xml:space="preserve"> iz </w:t>
      </w:r>
      <w:r w:rsidRPr="00F2413F">
        <w:rPr>
          <w:rFonts w:cs="Times New Roman" w:hAnsi="Arial Narrow" w:ascii="Arial Narrow"/>
          <w:b/>
        </w:rPr>
        <w:t xml:space="preserve">GRUPE 2c FINANCIJSKE INSTITUCIJE - OBVEZE PO KREDITIMA – NEOSIGURANA TRAŽBINA </w:t>
      </w:r>
      <w:r w:rsidR="00EC4FAE" w:rsidRPr="00F2413F">
        <w:rPr>
          <w:rFonts w:cs="Times New Roman" w:hAnsi="Arial Narrow" w:ascii="Arial Narrow"/>
        </w:rPr>
        <w:t>Dužnik se obvezuje preostale iznose iz utvrđene tražbine pojedinog Vjerovnika, ove grupe platiti nakon proteka razdoblja počeka (grace period) u trajanju od 2 (dvije) godine, odnosno 24 (dvadeset i četiri) mjeseca, koji počinje teći od datuma pravomoćnosti rješenja Trgovačkog suda kojim se odobrava sklapanje Nagodbe, u daljnjem roku od 6 (šest) godina, odnosno 72 (sedamdeset i dva) mjeseca, kroz jednake mjesečne obroke</w:t>
      </w:r>
    </w:p>
    <w:p w:rsidRDefault="00EC4FAE" w:rsidP="00EC4FAE" w:rsidR="00EC4FAE" w:rsidRPr="00F2413F">
      <w:pPr>
        <w:pStyle w:val="Odlomakpopisa"/>
        <w:jc w:val="both"/>
        <w:rPr>
          <w:rFonts w:cs="Times New Roman" w:hAnsi="Arial Narrow" w:ascii="Arial Narrow"/>
        </w:rPr>
      </w:pPr>
    </w:p>
    <w:p w:rsidRDefault="00EC4FAE" w:rsidP="00EC4FAE" w:rsidR="009D680A" w:rsidRPr="00F2413F">
      <w:pPr>
        <w:pStyle w:val="Odlomakpopisa"/>
        <w:numPr>
          <w:ilvl w:val="0"/>
          <w:numId w:val="1"/>
        </w:numPr>
        <w:jc w:val="both"/>
        <w:rPr>
          <w:rFonts w:cs="Times New Roman" w:hAnsi="Arial Narrow" w:ascii="Arial Narrow"/>
        </w:rPr>
      </w:pPr>
      <w:r w:rsidRPr="00F2413F">
        <w:rPr>
          <w:rFonts w:cs="Times New Roman" w:hAnsi="Arial Narrow" w:ascii="Arial Narrow"/>
        </w:rPr>
        <w:t>Prvi mjesečni obrok tražbine Vjerovnika ove grupe dospijeva na naplatu zadnji dan prvog kalendarskog mjeseca nakon proteka 24 (dvadeset i četiri) mjeseca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r w:rsidR="009D680A" w:rsidRPr="00F2413F">
        <w:rPr>
          <w:rFonts w:cs="Times New Roman" w:hAnsi="Arial Narrow" w:ascii="Arial Narrow"/>
        </w:rPr>
        <w:t>.</w:t>
      </w:r>
    </w:p>
    <w:p w:rsidRDefault="009D680A" w:rsidP="009D680A" w:rsidR="009D680A">
      <w:pPr>
        <w:pStyle w:val="Odlomakpopisa"/>
        <w:spacing w:after="0"/>
        <w:jc w:val="both"/>
        <w:rPr>
          <w:rFonts w:cs="Times New Roman" w:hAnsi="Arial Narrow" w:ascii="Arial Narrow"/>
          <w:sz w:val="24"/>
          <w:szCs w:val="24"/>
        </w:rPr>
      </w:pPr>
    </w:p>
    <w:tbl>
      <w:tblPr>
        <w:tblStyle w:val="Reetkatablice"/>
        <w:tblW w:type="auto" w:w="0"/>
        <w:tblLook w:val="04A0" w:noVBand="1" w:noHBand="0" w:lastColumn="0" w:firstColumn="1" w:lastRow="0" w:firstRow="1"/>
      </w:tblPr>
      <w:tblGrid>
        <w:gridCol w:w="2405"/>
        <w:gridCol w:w="1843"/>
        <w:gridCol w:w="1559"/>
        <w:gridCol w:w="1985"/>
        <w:gridCol w:w="1270"/>
      </w:tblGrid>
      <w:tr w:rsidTr="00A119AE" w:rsidR="00881B4E" w:rsidRPr="009B6B9C">
        <w:tc>
          <w:tcPr>
            <w:tcW w:type="dxa" w:w="2405"/>
          </w:tcPr>
          <w:p w:rsidRDefault="00881B4E" w:rsidP="00A119AE" w:rsidR="00881B4E" w:rsidRPr="00420467">
            <w:pPr>
              <w:rPr>
                <w:sz w:val="18"/>
                <w:szCs w:val="18"/>
              </w:rPr>
            </w:pPr>
            <w:r w:rsidRPr="00420467">
              <w:rPr>
                <w:rFonts w:cs="Times New Roman" w:eastAsia="Calibri" w:hAnsi="Arial Narrow" w:ascii="Arial Narrow"/>
                <w:b/>
                <w:sz w:val="18"/>
                <w:szCs w:val="18"/>
              </w:rPr>
              <w:t>FINANCIJSKE INSTITUCIJE - OBVEZE PO KREDITIMA – NEOSIGURANA TRAŽBINA</w:t>
            </w:r>
          </w:p>
        </w:tc>
        <w:tc>
          <w:tcPr>
            <w:tcW w:type="dxa" w:w="1843"/>
          </w:tcPr>
          <w:p w:rsidRDefault="00881B4E" w:rsidP="00A119AE" w:rsidR="00881B4E" w:rsidRPr="00420467">
            <w:pPr>
              <w:jc w:val="right"/>
              <w:rPr>
                <w:sz w:val="18"/>
                <w:szCs w:val="18"/>
              </w:rPr>
            </w:pPr>
            <w:r w:rsidRPr="00420467">
              <w:rPr>
                <w:rFonts w:hAnsi="Arial Narrow" w:ascii="Arial Narrow"/>
                <w:b/>
                <w:sz w:val="18"/>
                <w:szCs w:val="18"/>
              </w:rPr>
              <w:t>UTVRĐENA TRAŽBINA</w:t>
            </w:r>
          </w:p>
        </w:tc>
        <w:tc>
          <w:tcPr>
            <w:tcW w:type="dxa" w:w="1559"/>
          </w:tcPr>
          <w:p w:rsidRDefault="00881B4E" w:rsidP="00A119AE" w:rsidR="00881B4E" w:rsidRPr="009B6B9C">
            <w:pPr>
              <w:jc w:val="right"/>
              <w:rPr>
                <w:rFonts w:hAnsi="Arial Narrow" w:ascii="Arial Narrow"/>
                <w:b/>
                <w:sz w:val="18"/>
                <w:szCs w:val="18"/>
              </w:rPr>
            </w:pPr>
            <w:r w:rsidRPr="009B6B9C">
              <w:rPr>
                <w:rFonts w:hAnsi="Arial Narrow" w:ascii="Arial Narrow"/>
                <w:b/>
                <w:sz w:val="18"/>
                <w:szCs w:val="18"/>
              </w:rPr>
              <w:t>OTPIS TRAŽBINE</w:t>
            </w:r>
          </w:p>
        </w:tc>
        <w:tc>
          <w:tcPr>
            <w:tcW w:type="dxa" w:w="1985"/>
          </w:tcPr>
          <w:p w:rsidRDefault="00881B4E" w:rsidP="00A119AE" w:rsidR="00881B4E" w:rsidRPr="009B6B9C">
            <w:pPr>
              <w:jc w:val="right"/>
              <w:rPr>
                <w:rFonts w:hAnsi="Arial Narrow" w:ascii="Arial Narrow"/>
                <w:b/>
                <w:sz w:val="18"/>
                <w:szCs w:val="18"/>
              </w:rPr>
            </w:pPr>
            <w:r w:rsidRPr="009B6B9C">
              <w:rPr>
                <w:rFonts w:hAnsi="Arial Narrow" w:ascii="Arial Narrow"/>
                <w:b/>
                <w:sz w:val="18"/>
                <w:szCs w:val="18"/>
              </w:rPr>
              <w:t>UMANJENA TRAŽBINA</w:t>
            </w:r>
          </w:p>
        </w:tc>
        <w:tc>
          <w:tcPr>
            <w:tcW w:type="dxa" w:w="1270"/>
          </w:tcPr>
          <w:p w:rsidRDefault="00881B4E" w:rsidP="00A119AE" w:rsidR="00881B4E" w:rsidRPr="009B6B9C">
            <w:pPr>
              <w:jc w:val="right"/>
              <w:rPr>
                <w:rFonts w:hAnsi="Arial Narrow" w:ascii="Arial Narrow"/>
                <w:b/>
                <w:sz w:val="18"/>
                <w:szCs w:val="18"/>
              </w:rPr>
            </w:pPr>
            <w:r w:rsidRPr="009B6B9C">
              <w:rPr>
                <w:rFonts w:hAnsi="Arial Narrow" w:ascii="Arial Narrow"/>
                <w:b/>
                <w:sz w:val="18"/>
                <w:szCs w:val="18"/>
              </w:rPr>
              <w:t>OBROK</w:t>
            </w:r>
          </w:p>
        </w:tc>
      </w:tr>
      <w:tr w:rsidTr="00A119AE" w:rsidR="00881B4E" w:rsidRPr="00582B1D">
        <w:tc>
          <w:tcPr>
            <w:tcW w:type="dxa" w:w="2405"/>
          </w:tcPr>
          <w:p w:rsidRDefault="00881B4E" w:rsidP="00A119AE" w:rsidR="00881B4E" w:rsidRPr="00582B1D">
            <w:pPr>
              <w:jc w:val="both"/>
              <w:rPr>
                <w:rFonts w:cs="Times New Roman" w:eastAsia="Times New Roman" w:hAnsi="Arial Narrow" w:ascii="Arial Narrow"/>
                <w:color w:val="000000"/>
                <w:sz w:val="18"/>
                <w:szCs w:val="18"/>
              </w:rPr>
            </w:pPr>
            <w:r w:rsidRPr="00582B1D">
              <w:rPr>
                <w:rFonts w:cs="Times New Roman" w:hAnsi="Arial Narrow" w:ascii="Arial Narrow"/>
                <w:sz w:val="18"/>
                <w:szCs w:val="18"/>
              </w:rPr>
              <w:t>OTP banka d.d. (ranije BANCO POPOLARE CROATIA dioničko društvo)</w:t>
            </w:r>
            <w:r w:rsidRPr="00582B1D">
              <w:rPr>
                <w:rFonts w:cs="Times New Roman" w:hAnsi="Arial Narrow" w:ascii="Arial Narrow"/>
                <w:color w:val="000000"/>
                <w:sz w:val="18"/>
                <w:szCs w:val="18"/>
              </w:rPr>
              <w:t xml:space="preserve">, OIB: </w:t>
            </w:r>
            <w:r w:rsidRPr="00582B1D">
              <w:rPr>
                <w:rFonts w:cs="Times New Roman" w:eastAsia="Times New Roman" w:hAnsi="Arial Narrow" w:ascii="Arial Narrow"/>
                <w:color w:val="000000"/>
                <w:sz w:val="18"/>
                <w:szCs w:val="18"/>
                <w:lang w:eastAsia="hr-HR"/>
              </w:rPr>
              <w:t xml:space="preserve">52508873833 </w:t>
            </w:r>
          </w:p>
        </w:tc>
        <w:tc>
          <w:tcPr>
            <w:tcW w:type="dxa" w:w="1843"/>
          </w:tcPr>
          <w:p w:rsidRDefault="00881B4E" w:rsidP="00A119AE" w:rsidR="00881B4E" w:rsidRPr="00582B1D">
            <w:pPr>
              <w:jc w:val="right"/>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1.192,53 kn</w:t>
            </w:r>
          </w:p>
        </w:tc>
        <w:tc>
          <w:tcPr>
            <w:tcW w:type="dxa" w:w="1559"/>
          </w:tcPr>
          <w:p w:rsidRDefault="00881B4E" w:rsidP="00A119AE" w:rsidR="00881B4E" w:rsidRPr="00582B1D">
            <w:pPr>
              <w:jc w:val="right"/>
              <w:rPr>
                <w:rFonts w:hAnsi="Arial Narrow" w:ascii="Arial Narrow"/>
                <w:sz w:val="18"/>
                <w:szCs w:val="18"/>
              </w:rPr>
            </w:pPr>
            <w:r w:rsidRPr="00582B1D">
              <w:rPr>
                <w:rFonts w:cs="Times New Roman" w:eastAsia="Times New Roman" w:hAnsi="Arial Narrow" w:ascii="Arial Narrow"/>
                <w:color w:val="000000"/>
                <w:sz w:val="18"/>
                <w:szCs w:val="18"/>
                <w:lang w:eastAsia="hr-HR"/>
              </w:rPr>
              <w:t>715,52 kn</w:t>
            </w:r>
          </w:p>
        </w:tc>
        <w:tc>
          <w:tcPr>
            <w:tcW w:type="dxa" w:w="1985"/>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477,01 kn</w:t>
            </w:r>
          </w:p>
        </w:tc>
        <w:tc>
          <w:tcPr>
            <w:tcW w:type="dxa" w:w="1270"/>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6,63 kn</w:t>
            </w:r>
          </w:p>
        </w:tc>
      </w:tr>
      <w:tr w:rsidTr="00A119AE" w:rsidR="00881B4E" w:rsidRPr="00582B1D">
        <w:tc>
          <w:tcPr>
            <w:tcW w:type="dxa" w:w="2405"/>
          </w:tcPr>
          <w:p w:rsidRDefault="00881B4E" w:rsidP="00A119AE" w:rsidR="00881B4E" w:rsidRPr="00582B1D">
            <w:pPr>
              <w:jc w:val="both"/>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CROATIA osiguranje d.d., Miramarska 22, Zagreb</w:t>
            </w:r>
            <w:r w:rsidRPr="00582B1D">
              <w:rPr>
                <w:rFonts w:cs="Times New Roman" w:hAnsi="Arial Narrow" w:ascii="Arial Narrow"/>
                <w:color w:val="000000"/>
                <w:sz w:val="18"/>
                <w:szCs w:val="18"/>
              </w:rPr>
              <w:t xml:space="preserve">, OIB: </w:t>
            </w:r>
            <w:r w:rsidRPr="00582B1D">
              <w:rPr>
                <w:rFonts w:cs="Times New Roman" w:eastAsia="Times New Roman" w:hAnsi="Arial Narrow" w:ascii="Arial Narrow"/>
                <w:color w:val="000000"/>
                <w:sz w:val="18"/>
                <w:szCs w:val="18"/>
                <w:lang w:eastAsia="hr-HR"/>
              </w:rPr>
              <w:t>26187994862</w:t>
            </w:r>
          </w:p>
        </w:tc>
        <w:tc>
          <w:tcPr>
            <w:tcW w:type="dxa" w:w="1843"/>
          </w:tcPr>
          <w:p w:rsidRDefault="00881B4E" w:rsidP="00A119AE" w:rsidR="00881B4E" w:rsidRPr="00582B1D">
            <w:pPr>
              <w:jc w:val="right"/>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10.558,49 kn</w:t>
            </w:r>
          </w:p>
        </w:tc>
        <w:tc>
          <w:tcPr>
            <w:tcW w:type="dxa" w:w="1559"/>
          </w:tcPr>
          <w:p w:rsidRDefault="00881B4E" w:rsidP="00A119AE" w:rsidR="00881B4E" w:rsidRPr="00582B1D">
            <w:pPr>
              <w:jc w:val="right"/>
              <w:rPr>
                <w:rFonts w:hAnsi="Arial Narrow" w:ascii="Arial Narrow"/>
                <w:sz w:val="18"/>
                <w:szCs w:val="18"/>
              </w:rPr>
            </w:pPr>
            <w:r w:rsidRPr="00582B1D">
              <w:rPr>
                <w:rFonts w:cs="Times New Roman" w:eastAsia="Times New Roman" w:hAnsi="Arial Narrow" w:ascii="Arial Narrow"/>
                <w:color w:val="000000"/>
                <w:sz w:val="18"/>
                <w:szCs w:val="18"/>
                <w:lang w:eastAsia="hr-HR"/>
              </w:rPr>
              <w:t>6.335,09 kn</w:t>
            </w:r>
          </w:p>
        </w:tc>
        <w:tc>
          <w:tcPr>
            <w:tcW w:type="dxa" w:w="1985"/>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4.223,40 kn</w:t>
            </w:r>
          </w:p>
        </w:tc>
        <w:tc>
          <w:tcPr>
            <w:tcW w:type="dxa" w:w="1270"/>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58,66 kn</w:t>
            </w:r>
          </w:p>
        </w:tc>
      </w:tr>
      <w:tr w:rsidTr="00A119AE" w:rsidR="00881B4E" w:rsidRPr="00582B1D">
        <w:tc>
          <w:tcPr>
            <w:tcW w:type="dxa" w:w="2405"/>
          </w:tcPr>
          <w:p w:rsidRDefault="00881B4E" w:rsidP="00A119AE" w:rsidR="00881B4E" w:rsidRPr="00582B1D">
            <w:pPr>
              <w:jc w:val="both"/>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lastRenderedPageBreak/>
              <w:t>CROATIA osiguranje d.d., Vatroslava Jagića 33, Zagreb (ranije CROATIA zdravstveno osiguranje d.d., Miramarska 22, Zagreb)</w:t>
            </w:r>
            <w:r w:rsidRPr="00582B1D">
              <w:rPr>
                <w:rFonts w:cs="Times New Roman" w:hAnsi="Arial Narrow" w:ascii="Arial Narrow"/>
                <w:color w:val="000000"/>
                <w:sz w:val="18"/>
                <w:szCs w:val="18"/>
              </w:rPr>
              <w:t xml:space="preserve">, OIB: </w:t>
            </w:r>
            <w:r w:rsidRPr="00582B1D">
              <w:rPr>
                <w:rFonts w:cs="Times New Roman" w:eastAsia="Times New Roman" w:hAnsi="Arial Narrow" w:ascii="Arial Narrow"/>
                <w:color w:val="000000"/>
                <w:sz w:val="18"/>
                <w:szCs w:val="18"/>
                <w:lang w:eastAsia="hr-HR"/>
              </w:rPr>
              <w:t xml:space="preserve">26187994862 </w:t>
            </w:r>
          </w:p>
        </w:tc>
        <w:tc>
          <w:tcPr>
            <w:tcW w:type="dxa" w:w="1843"/>
          </w:tcPr>
          <w:p w:rsidRDefault="00881B4E" w:rsidP="00A119AE" w:rsidR="00881B4E" w:rsidRPr="00582B1D">
            <w:pPr>
              <w:jc w:val="right"/>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2.488,42 kn</w:t>
            </w:r>
          </w:p>
        </w:tc>
        <w:tc>
          <w:tcPr>
            <w:tcW w:type="dxa" w:w="1559"/>
          </w:tcPr>
          <w:p w:rsidRDefault="00881B4E" w:rsidP="00A119AE" w:rsidR="00881B4E" w:rsidRPr="00582B1D">
            <w:pPr>
              <w:jc w:val="right"/>
              <w:rPr>
                <w:rFonts w:hAnsi="Arial Narrow" w:ascii="Arial Narrow"/>
                <w:sz w:val="18"/>
                <w:szCs w:val="18"/>
              </w:rPr>
            </w:pPr>
            <w:r w:rsidRPr="00582B1D">
              <w:rPr>
                <w:rFonts w:cs="Times New Roman" w:eastAsia="Times New Roman" w:hAnsi="Arial Narrow" w:ascii="Arial Narrow"/>
                <w:color w:val="000000"/>
                <w:sz w:val="18"/>
                <w:szCs w:val="18"/>
                <w:lang w:eastAsia="hr-HR"/>
              </w:rPr>
              <w:t>1.493,05 kn</w:t>
            </w:r>
          </w:p>
        </w:tc>
        <w:tc>
          <w:tcPr>
            <w:tcW w:type="dxa" w:w="1985"/>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995,37 k</w:t>
            </w:r>
            <w:r>
              <w:rPr>
                <w:rFonts w:hAnsi="Arial Narrow" w:ascii="Arial Narrow"/>
                <w:sz w:val="18"/>
                <w:szCs w:val="18"/>
              </w:rPr>
              <w:t>n</w:t>
            </w:r>
          </w:p>
        </w:tc>
        <w:tc>
          <w:tcPr>
            <w:tcW w:type="dxa" w:w="1270"/>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13,82 kn</w:t>
            </w:r>
          </w:p>
        </w:tc>
      </w:tr>
      <w:tr w:rsidTr="00A119AE" w:rsidR="00881B4E" w:rsidRPr="00582B1D">
        <w:tc>
          <w:tcPr>
            <w:tcW w:type="dxa" w:w="2405"/>
          </w:tcPr>
          <w:p w:rsidRDefault="00881B4E" w:rsidP="00A119AE" w:rsidR="00881B4E" w:rsidRPr="00582B1D">
            <w:pPr>
              <w:jc w:val="both"/>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JADRANSKO OSIGURANJE d.d., Listopadska 2, Zagreb</w:t>
            </w:r>
            <w:r w:rsidRPr="00582B1D">
              <w:rPr>
                <w:rFonts w:cs="Times New Roman" w:hAnsi="Arial Narrow" w:ascii="Arial Narrow"/>
                <w:color w:val="000000"/>
                <w:sz w:val="18"/>
                <w:szCs w:val="18"/>
              </w:rPr>
              <w:t xml:space="preserve">, OIB: </w:t>
            </w:r>
            <w:r w:rsidRPr="00582B1D">
              <w:rPr>
                <w:rFonts w:cs="Times New Roman" w:eastAsia="Times New Roman" w:hAnsi="Arial Narrow" w:ascii="Arial Narrow"/>
                <w:color w:val="000000"/>
                <w:sz w:val="18"/>
                <w:szCs w:val="18"/>
                <w:lang w:eastAsia="hr-HR"/>
              </w:rPr>
              <w:t>94472454976</w:t>
            </w:r>
          </w:p>
        </w:tc>
        <w:tc>
          <w:tcPr>
            <w:tcW w:type="dxa" w:w="1843"/>
          </w:tcPr>
          <w:p w:rsidRDefault="00881B4E" w:rsidP="00A119AE" w:rsidR="00881B4E" w:rsidRPr="00582B1D">
            <w:pPr>
              <w:jc w:val="right"/>
              <w:rPr>
                <w:rFonts w:cs="Times New Roman" w:eastAsia="Times New Roman" w:hAnsi="Arial Narrow" w:ascii="Arial Narrow"/>
                <w:color w:val="000000"/>
                <w:sz w:val="18"/>
                <w:szCs w:val="18"/>
              </w:rPr>
            </w:pPr>
            <w:r w:rsidRPr="00582B1D">
              <w:rPr>
                <w:rFonts w:cs="Times New Roman" w:eastAsia="Times New Roman" w:hAnsi="Arial Narrow" w:ascii="Arial Narrow"/>
                <w:color w:val="000000"/>
                <w:sz w:val="18"/>
                <w:szCs w:val="18"/>
                <w:lang w:eastAsia="hr-HR"/>
              </w:rPr>
              <w:t>11.977,05 kn</w:t>
            </w:r>
          </w:p>
        </w:tc>
        <w:tc>
          <w:tcPr>
            <w:tcW w:type="dxa" w:w="1559"/>
          </w:tcPr>
          <w:p w:rsidRDefault="00881B4E" w:rsidP="00A119AE" w:rsidR="00881B4E" w:rsidRPr="00582B1D">
            <w:pPr>
              <w:jc w:val="right"/>
              <w:rPr>
                <w:rFonts w:hAnsi="Arial Narrow" w:ascii="Arial Narrow"/>
                <w:sz w:val="18"/>
                <w:szCs w:val="18"/>
              </w:rPr>
            </w:pPr>
            <w:r w:rsidRPr="00582B1D">
              <w:rPr>
                <w:rFonts w:cs="Times New Roman" w:eastAsia="Times New Roman" w:hAnsi="Arial Narrow" w:ascii="Arial Narrow"/>
                <w:color w:val="000000"/>
                <w:sz w:val="18"/>
                <w:szCs w:val="18"/>
                <w:lang w:eastAsia="hr-HR"/>
              </w:rPr>
              <w:t>7.186,23 kn</w:t>
            </w:r>
          </w:p>
        </w:tc>
        <w:tc>
          <w:tcPr>
            <w:tcW w:type="dxa" w:w="1985"/>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4.790,82 kn</w:t>
            </w:r>
          </w:p>
        </w:tc>
        <w:tc>
          <w:tcPr>
            <w:tcW w:type="dxa" w:w="1270"/>
          </w:tcPr>
          <w:p w:rsidRDefault="00881B4E" w:rsidP="00A119AE" w:rsidR="00881B4E" w:rsidRPr="00582B1D">
            <w:pPr>
              <w:jc w:val="right"/>
              <w:rPr>
                <w:rFonts w:hAnsi="Arial Narrow" w:ascii="Arial Narrow"/>
                <w:sz w:val="18"/>
                <w:szCs w:val="18"/>
              </w:rPr>
            </w:pPr>
            <w:r w:rsidRPr="00582B1D">
              <w:rPr>
                <w:rFonts w:hAnsi="Arial Narrow" w:ascii="Arial Narrow"/>
                <w:sz w:val="18"/>
                <w:szCs w:val="18"/>
              </w:rPr>
              <w:t>66,54 kn</w:t>
            </w:r>
          </w:p>
        </w:tc>
      </w:tr>
    </w:tbl>
    <w:p w:rsidRDefault="00881B4E" w:rsidP="00881B4E" w:rsidR="00881B4E" w:rsidRPr="00881B4E">
      <w:pPr>
        <w:spacing w:after="0"/>
        <w:jc w:val="both"/>
        <w:rPr>
          <w:rFonts w:cs="Times New Roman" w:hAnsi="Arial Narrow" w:ascii="Arial Narrow"/>
          <w:sz w:val="24"/>
          <w:szCs w:val="24"/>
        </w:rPr>
      </w:pPr>
    </w:p>
    <w:p w:rsidRDefault="008B3C64" w:rsidP="00871EAE" w:rsidR="00AC5876" w:rsidRPr="006D03E3">
      <w:pPr>
        <w:ind w:left="567"/>
        <w:jc w:val="both"/>
        <w:rPr>
          <w:rFonts w:cs="Times New Roman" w:hAnsi="Arial Narrow" w:ascii="Arial Narrow"/>
          <w:b/>
          <w:sz w:val="24"/>
          <w:szCs w:val="24"/>
        </w:rPr>
      </w:pPr>
      <w:r w:rsidRPr="006D03E3">
        <w:rPr>
          <w:rFonts w:cs="Times New Roman" w:hAnsi="Arial Narrow" w:ascii="Arial Narrow"/>
          <w:b/>
          <w:sz w:val="24"/>
          <w:szCs w:val="24"/>
          <w:u w:val="single"/>
        </w:rPr>
        <w:t>GRUPA 3</w:t>
      </w:r>
      <w:r w:rsidRPr="006D03E3">
        <w:rPr>
          <w:rFonts w:cs="Times New Roman" w:hAnsi="Arial Narrow" w:ascii="Arial Narrow"/>
          <w:b/>
          <w:sz w:val="24"/>
          <w:szCs w:val="24"/>
        </w:rPr>
        <w:t xml:space="preserve">. OSTALI VJEROVNICI </w:t>
      </w:r>
      <w:r w:rsidR="00AC5876" w:rsidRPr="006D03E3">
        <w:rPr>
          <w:rFonts w:cs="Times New Roman" w:hAnsi="Arial Narrow" w:ascii="Arial Narrow"/>
          <w:b/>
          <w:sz w:val="24"/>
          <w:szCs w:val="24"/>
        </w:rPr>
        <w:t>:</w:t>
      </w:r>
    </w:p>
    <w:p w:rsidRDefault="008B3C64" w:rsidP="00871EAE" w:rsidR="00B97860" w:rsidRPr="006D03E3">
      <w:pPr>
        <w:pStyle w:val="Odlomakpopisa"/>
        <w:numPr>
          <w:ilvl w:val="0"/>
          <w:numId w:val="5"/>
        </w:numPr>
        <w:ind w:firstLine="0" w:left="567"/>
        <w:jc w:val="both"/>
        <w:rPr>
          <w:rFonts w:cs="Times New Roman" w:hAnsi="Arial Narrow" w:ascii="Arial Narrow"/>
        </w:rPr>
      </w:pPr>
      <w:r w:rsidRPr="006D03E3">
        <w:rPr>
          <w:rFonts w:cs="Times New Roman" w:hAnsi="Arial Narrow" w:ascii="Arial Narrow"/>
          <w:b/>
        </w:rPr>
        <w:t>GRUPA DOBAVLJAČI</w:t>
      </w:r>
    </w:p>
    <w:p w:rsidRDefault="00B97860" w:rsidP="00B97860" w:rsidR="00B97860" w:rsidRPr="006D03E3">
      <w:pPr>
        <w:pStyle w:val="Odlomakpopisa"/>
        <w:jc w:val="both"/>
        <w:rPr>
          <w:rFonts w:cs="Times New Roman" w:hAnsi="Arial Narrow" w:ascii="Arial Narrow"/>
          <w:sz w:val="24"/>
          <w:szCs w:val="24"/>
        </w:rPr>
      </w:pPr>
    </w:p>
    <w:p w:rsidRDefault="00B97860" w:rsidP="00B97860" w:rsidR="00B97860"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Dužnik će utvrđene tražbine Vjerovnika iz </w:t>
      </w:r>
      <w:r w:rsidRPr="00F2413F">
        <w:rPr>
          <w:rFonts w:cs="Times New Roman" w:hAnsi="Arial Narrow" w:ascii="Arial Narrow"/>
          <w:b/>
        </w:rPr>
        <w:t>GRUPE 3</w:t>
      </w:r>
      <w:r w:rsidR="007921B7" w:rsidRPr="00F2413F">
        <w:rPr>
          <w:rFonts w:cs="Times New Roman" w:hAnsi="Arial Narrow" w:ascii="Arial Narrow"/>
          <w:b/>
        </w:rPr>
        <w:t>a</w:t>
      </w:r>
      <w:r w:rsidR="004C3A3E" w:rsidRPr="00F2413F">
        <w:rPr>
          <w:rFonts w:cs="Times New Roman" w:hAnsi="Arial Narrow" w:ascii="Arial Narrow"/>
          <w:b/>
        </w:rPr>
        <w:t xml:space="preserve"> OSTALI VJEROVNICI </w:t>
      </w:r>
      <w:r w:rsidRPr="00F2413F">
        <w:rPr>
          <w:rFonts w:cs="Times New Roman" w:hAnsi="Arial Narrow" w:ascii="Arial Narrow"/>
          <w:b/>
        </w:rPr>
        <w:t xml:space="preserve">GRUPA DOBAVLJAČI </w:t>
      </w:r>
      <w:r w:rsidRPr="00F2413F">
        <w:rPr>
          <w:rFonts w:cs="Times New Roman" w:hAnsi="Arial Narrow" w:ascii="Arial Narrow"/>
        </w:rPr>
        <w:t>namiriti na slijedeći način:</w:t>
      </w:r>
    </w:p>
    <w:p w:rsidRDefault="00B97860" w:rsidP="00B97860" w:rsidR="00B97860" w:rsidRPr="00F2413F">
      <w:pPr>
        <w:pStyle w:val="Odlomakpopisa"/>
        <w:spacing w:after="0"/>
        <w:jc w:val="both"/>
        <w:rPr>
          <w:rFonts w:cs="Times New Roman" w:hAnsi="Arial Narrow" w:ascii="Arial Narrow"/>
        </w:rPr>
      </w:pPr>
    </w:p>
    <w:p w:rsidRDefault="00B97860" w:rsidP="00B97860" w:rsidR="00B97860" w:rsidRPr="00F2413F">
      <w:pPr>
        <w:pStyle w:val="Odlomakpopisa"/>
        <w:numPr>
          <w:ilvl w:val="0"/>
          <w:numId w:val="1"/>
        </w:numPr>
        <w:spacing w:after="0"/>
        <w:jc w:val="both"/>
        <w:rPr>
          <w:rFonts w:cs="Times New Roman" w:hAnsi="Arial Narrow" w:ascii="Arial Narrow"/>
        </w:rPr>
      </w:pPr>
      <w:r w:rsidRPr="00F2413F">
        <w:rPr>
          <w:rFonts w:cs="Times New Roman" w:hAnsi="Arial Narrow" w:ascii="Arial Narrow"/>
        </w:rPr>
        <w:t xml:space="preserve">Vjerovnicima iz </w:t>
      </w:r>
      <w:r w:rsidRPr="00F2413F">
        <w:rPr>
          <w:rFonts w:cs="Times New Roman" w:hAnsi="Arial Narrow" w:ascii="Arial Narrow"/>
          <w:b/>
        </w:rPr>
        <w:t>GRUPE 3</w:t>
      </w:r>
      <w:r w:rsidR="007921B7" w:rsidRPr="00F2413F">
        <w:rPr>
          <w:rFonts w:cs="Times New Roman" w:hAnsi="Arial Narrow" w:ascii="Arial Narrow"/>
          <w:b/>
        </w:rPr>
        <w:t>a</w:t>
      </w:r>
      <w:r w:rsidR="004C3A3E" w:rsidRPr="00F2413F">
        <w:rPr>
          <w:rFonts w:cs="Times New Roman" w:hAnsi="Arial Narrow" w:ascii="Arial Narrow"/>
          <w:b/>
        </w:rPr>
        <w:t xml:space="preserve"> OSTALI VJEROVNICI </w:t>
      </w:r>
      <w:r w:rsidRPr="00F2413F">
        <w:rPr>
          <w:rFonts w:cs="Times New Roman" w:hAnsi="Arial Narrow" w:ascii="Arial Narrow"/>
          <w:b/>
        </w:rPr>
        <w:t xml:space="preserve">GRUPA DOBAVLJAČI </w:t>
      </w:r>
      <w:r w:rsidRPr="00F2413F">
        <w:rPr>
          <w:rFonts w:cs="Times New Roman" w:hAnsi="Arial Narrow" w:ascii="Arial Narrow"/>
        </w:rPr>
        <w:t>utvrđene su tražbine prema Dužniku u slijedećim iznosima</w:t>
      </w:r>
      <w:r w:rsidRPr="00F2413F">
        <w:rPr>
          <w:rFonts w:cs="Times New Roman" w:hAnsi="Arial Narrow" w:ascii="Arial Narrow"/>
          <w:b/>
        </w:rPr>
        <w:t>:</w:t>
      </w:r>
    </w:p>
    <w:p w:rsidRDefault="00B97860" w:rsidP="00B97860" w:rsidR="00B97860" w:rsidRPr="00F2413F">
      <w:pPr>
        <w:pStyle w:val="Odlomakpopisa"/>
        <w:rPr>
          <w:rFonts w:cs="Times New Roman" w:hAnsi="Arial Narrow" w:ascii="Arial Narrow"/>
        </w:rPr>
      </w:pPr>
    </w:p>
    <w:p w:rsidRDefault="00B97860" w:rsidP="00136B62" w:rsidR="00B97860"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054D5" w:rsidRPr="009054D5">
        <w:rPr>
          <w:rFonts w:cs="Times New Roman" w:eastAsia="Times New Roman" w:hAnsi="Arial Narrow" w:ascii="Arial Narrow"/>
          <w:color w:val="000000"/>
          <w:lang w:eastAsia="hr-HR"/>
        </w:rPr>
        <w:t>AGIT d.o.o., Heinzelova 51, Zagreb</w:t>
      </w:r>
      <w:r w:rsidRPr="00F2413F">
        <w:rPr>
          <w:rFonts w:cs="Times New Roman" w:eastAsia="Times New Roman" w:hAnsi="Arial Narrow" w:ascii="Arial Narrow"/>
          <w:color w:val="000000"/>
          <w:lang w:eastAsia="hr-HR"/>
        </w:rPr>
        <w:t xml:space="preserve">, OIB: </w:t>
      </w:r>
      <w:r w:rsidR="009054D5" w:rsidRPr="009054D5">
        <w:rPr>
          <w:rFonts w:cs="Times New Roman" w:eastAsia="Times New Roman" w:hAnsi="Arial Narrow" w:ascii="Arial Narrow"/>
          <w:color w:val="000000"/>
          <w:lang w:eastAsia="hr-HR"/>
        </w:rPr>
        <w:t>42650506038</w:t>
      </w:r>
      <w:r w:rsidR="00515C9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515C9E" w:rsidRPr="00F2413F">
        <w:rPr>
          <w:rFonts w:cs="Times New Roman" w:eastAsia="Times New Roman" w:hAnsi="Arial Narrow" w:ascii="Arial Narrow"/>
          <w:color w:val="000000"/>
          <w:lang w:eastAsia="hr-HR"/>
        </w:rPr>
        <w:t>12.699,92</w:t>
      </w:r>
      <w:r w:rsidRPr="00F2413F">
        <w:rPr>
          <w:rFonts w:cs="Times New Roman" w:eastAsia="Times New Roman" w:hAnsi="Arial Narrow" w:ascii="Arial Narrow"/>
          <w:color w:val="000000"/>
          <w:lang w:eastAsia="hr-HR"/>
        </w:rPr>
        <w:t xml:space="preserve"> 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EC4FAE" w:rsidRPr="00F2413F">
        <w:rPr>
          <w:rFonts w:cs="Times New Roman" w:eastAsia="Times New Roman" w:hAnsi="Arial Narrow" w:ascii="Arial Narrow"/>
          <w:color w:val="000000"/>
          <w:lang w:eastAsia="hr-HR"/>
        </w:rPr>
        <w:t>AGRAMKRAN d.o.o., Andraševečka 7, Zagreb</w:t>
      </w:r>
      <w:r w:rsidR="00515C9E" w:rsidRPr="00F2413F">
        <w:rPr>
          <w:rFonts w:cs="Times New Roman" w:hAnsi="Arial Narrow" w:ascii="Arial Narrow"/>
          <w:color w:val="000000"/>
        </w:rPr>
        <w:t xml:space="preserve">, </w:t>
      </w:r>
      <w:r w:rsidRPr="00F2413F">
        <w:rPr>
          <w:rFonts w:cs="Times New Roman" w:hAnsi="Arial Narrow" w:ascii="Arial Narrow"/>
          <w:color w:val="000000"/>
        </w:rPr>
        <w:t>OIB:</w:t>
      </w:r>
      <w:r w:rsidRPr="00F2413F">
        <w:rPr>
          <w:rFonts w:cs="Times New Roman" w:eastAsia="Times New Roman" w:hAnsi="Arial Narrow" w:ascii="Arial Narrow"/>
          <w:color w:val="000000"/>
          <w:lang w:eastAsia="hr-HR"/>
        </w:rPr>
        <w:t xml:space="preserve"> </w:t>
      </w:r>
      <w:r w:rsidR="00515C9E" w:rsidRPr="00F2413F">
        <w:rPr>
          <w:rFonts w:cs="Times New Roman" w:eastAsia="Times New Roman" w:hAnsi="Arial Narrow" w:ascii="Arial Narrow"/>
          <w:color w:val="000000"/>
          <w:lang w:eastAsia="hr-HR"/>
        </w:rPr>
        <w:t xml:space="preserve">76783828487 </w:t>
      </w:r>
      <w:r w:rsidRPr="00F2413F">
        <w:rPr>
          <w:rFonts w:cs="Times New Roman" w:eastAsia="Times New Roman" w:hAnsi="Arial Narrow" w:ascii="Arial Narrow"/>
          <w:color w:val="000000"/>
          <w:lang w:eastAsia="hr-HR"/>
        </w:rPr>
        <w:t xml:space="preserve">utvrđena je tražbina u iznosu </w:t>
      </w:r>
      <w:r w:rsidR="00515C9E" w:rsidRPr="00F2413F">
        <w:rPr>
          <w:rFonts w:cs="Times New Roman" w:eastAsia="Times New Roman" w:hAnsi="Arial Narrow" w:ascii="Arial Narrow"/>
          <w:color w:val="000000"/>
          <w:lang w:eastAsia="hr-HR"/>
        </w:rPr>
        <w:t xml:space="preserve">92.469,09 </w:t>
      </w:r>
      <w:r w:rsidRPr="00F2413F">
        <w:rPr>
          <w:rFonts w:cs="Times New Roman" w:eastAsia="Times New Roman" w:hAnsi="Arial Narrow" w:ascii="Arial Narrow"/>
          <w:color w:val="000000"/>
          <w:lang w:eastAsia="hr-HR"/>
        </w:rPr>
        <w:t>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"AGRO - DOM" TRGOVINA I SERVIS POLJOPRIVREDNIH STROJEVA, VL. ZORAN CRNOMARKOVIĆ I DUBRAVKO KUŠ ZAGREB, Bunićeva 20, Zagreb</w:t>
      </w:r>
      <w:r w:rsidR="00515C9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5A55DF">
        <w:rPr>
          <w:rFonts w:cs="Times New Roman" w:eastAsia="Times New Roman" w:hAnsi="Arial Narrow" w:ascii="Arial Narrow"/>
          <w:color w:val="000000"/>
          <w:lang w:eastAsia="hr-HR"/>
        </w:rPr>
        <w:t>47865426584</w:t>
      </w:r>
      <w:r w:rsidR="00515C9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515C9E" w:rsidRPr="00F2413F">
        <w:rPr>
          <w:rFonts w:cs="Times New Roman" w:eastAsia="Times New Roman" w:hAnsi="Arial Narrow" w:ascii="Arial Narrow"/>
          <w:color w:val="000000"/>
          <w:lang w:eastAsia="hr-HR"/>
        </w:rPr>
        <w:t xml:space="preserve">3.130,76 </w:t>
      </w:r>
      <w:r w:rsidRPr="00F2413F">
        <w:rPr>
          <w:rFonts w:cs="Times New Roman" w:eastAsia="Times New Roman" w:hAnsi="Arial Narrow" w:ascii="Arial Narrow"/>
          <w:color w:val="000000"/>
          <w:lang w:eastAsia="hr-HR"/>
        </w:rPr>
        <w:t>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AKTOMA d.o.o. u stečaju, Trg kralja Petra Krešimira IV br.10, Daruvar</w:t>
      </w:r>
      <w:r w:rsidR="002A133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F41F21" w:rsidRPr="00F41F21">
        <w:rPr>
          <w:rFonts w:cs="Times New Roman" w:eastAsia="Times New Roman" w:hAnsi="Arial Narrow" w:ascii="Arial Narrow"/>
          <w:color w:val="000000"/>
          <w:lang w:eastAsia="hr-HR"/>
        </w:rPr>
        <w:t>00484286991</w:t>
      </w:r>
      <w:r w:rsidR="005A55D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4.428,00</w:t>
      </w:r>
      <w:r w:rsidRPr="00F2413F">
        <w:rPr>
          <w:rFonts w:cs="Times New Roman" w:eastAsia="Times New Roman" w:hAnsi="Arial Narrow" w:ascii="Arial Narrow"/>
          <w:color w:val="000000"/>
          <w:lang w:eastAsia="hr-HR"/>
        </w:rPr>
        <w:t xml:space="preserve"> 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ALFA GRADITELJ d.o.o. u stečaju, Ilica 190, Zagreb</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 xml:space="preserve">96492833566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 xml:space="preserve">9.582,34 </w:t>
      </w:r>
      <w:r w:rsidRPr="00F2413F">
        <w:rPr>
          <w:rFonts w:cs="Times New Roman" w:eastAsia="Times New Roman" w:hAnsi="Arial Narrow" w:ascii="Arial Narrow"/>
          <w:color w:val="000000"/>
          <w:lang w:eastAsia="hr-HR"/>
        </w:rPr>
        <w:t>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AMS NAKLADNIŠTVO d.o.o., Vijenac Frane Gotovca 10, Zagreb</w:t>
      </w:r>
      <w:r w:rsidR="002A133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2A1338" w:rsidRPr="00F2413F">
        <w:rPr>
          <w:rFonts w:cs="Times New Roman" w:eastAsia="Times New Roman" w:hAnsi="Arial Narrow" w:ascii="Arial Narrow"/>
          <w:color w:val="000000"/>
          <w:lang w:eastAsia="hr-HR"/>
        </w:rPr>
        <w:t xml:space="preserve">32472532639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 xml:space="preserve">9.760,00 </w:t>
      </w:r>
      <w:r w:rsidRPr="00F2413F">
        <w:rPr>
          <w:rFonts w:cs="Times New Roman" w:eastAsia="Times New Roman" w:hAnsi="Arial Narrow" w:ascii="Arial Narrow"/>
          <w:color w:val="000000"/>
          <w:lang w:eastAsia="hr-HR"/>
        </w:rPr>
        <w:t>kn</w:t>
      </w:r>
    </w:p>
    <w:p w:rsidRDefault="004F05BA" w:rsidP="00136B62" w:rsidR="004F05BA"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"APGM - LJUBIĆ" OBRT ZA AUTOPRIJEVOZ, TRGOVINU I USLUGE GRAĐEVINSKOM MEHANIZACIJOM, vl. Davorin Ljubić,, Kapucinska 32a, Zagreb</w:t>
      </w:r>
      <w:r w:rsidR="002A1338" w:rsidRPr="00F2413F">
        <w:rPr>
          <w:rFonts w:cs="Times New Roman" w:eastAsia="Times New Roman" w:hAnsi="Arial Narrow" w:ascii="Arial Narrow"/>
          <w:color w:val="000000"/>
          <w:lang w:eastAsia="hr-HR"/>
        </w:rPr>
        <w:t>,</w:t>
      </w:r>
      <w:r w:rsidR="00EA0163"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2A1338" w:rsidRPr="00F2413F">
        <w:rPr>
          <w:rFonts w:cs="Times New Roman" w:eastAsia="Times New Roman" w:hAnsi="Arial Narrow" w:ascii="Arial Narrow"/>
          <w:color w:val="000000"/>
          <w:lang w:eastAsia="hr-HR"/>
        </w:rPr>
        <w:t xml:space="preserve">40568446553 </w:t>
      </w:r>
      <w:r w:rsidRPr="00F2413F">
        <w:rPr>
          <w:rFonts w:cs="Times New Roman" w:eastAsia="Times New Roman" w:hAnsi="Arial Narrow" w:ascii="Arial Narrow"/>
          <w:color w:val="000000"/>
          <w:lang w:eastAsia="hr-HR"/>
        </w:rPr>
        <w:t xml:space="preserve">utvrđena je tražbina u iznosu </w:t>
      </w:r>
      <w:r w:rsidR="002A1338" w:rsidRPr="00F2413F">
        <w:t xml:space="preserve"> </w:t>
      </w:r>
      <w:r w:rsidR="002A1338" w:rsidRPr="00F2413F">
        <w:rPr>
          <w:rFonts w:cs="Times New Roman" w:eastAsia="Times New Roman" w:hAnsi="Arial Narrow" w:ascii="Arial Narrow"/>
          <w:color w:val="000000"/>
          <w:lang w:eastAsia="hr-HR"/>
        </w:rPr>
        <w:t>47.410,00</w:t>
      </w:r>
      <w:r w:rsidR="00EA0163"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kn</w:t>
      </w:r>
    </w:p>
    <w:p w:rsidRDefault="00EA0163" w:rsidP="00136B62" w:rsidR="00EA0163"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AS FLOOR d.o.o., 9. svibnja 16, Samobor</w:t>
      </w:r>
      <w:r w:rsidR="002A1338" w:rsidRPr="00F2413F">
        <w:rPr>
          <w:rFonts w:cs="Times New Roman" w:eastAsia="Times New Roman" w:hAnsi="Arial Narrow" w:ascii="Arial Narrow"/>
          <w:color w:val="000000"/>
          <w:lang w:eastAsia="hr-HR"/>
        </w:rPr>
        <w:t>,</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25670753444</w:t>
      </w:r>
      <w:r w:rsidR="002A133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40.859,75</w:t>
      </w:r>
      <w:r w:rsidRPr="00F2413F">
        <w:rPr>
          <w:rFonts w:cs="Times New Roman" w:eastAsia="Times New Roman" w:hAnsi="Arial Narrow" w:ascii="Arial Narrow"/>
          <w:color w:val="000000"/>
          <w:lang w:eastAsia="hr-HR"/>
        </w:rPr>
        <w:t xml:space="preserve"> kn</w:t>
      </w:r>
    </w:p>
    <w:p w:rsidRDefault="00EA0163" w:rsidP="00136B62" w:rsidR="00EA0163"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ASCON INSTITUT d.o.o., Čista Mlaka (Općina Rugvica), Zagrebačka 91</w:t>
      </w:r>
      <w:r w:rsidR="002A133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5A55DF">
        <w:rPr>
          <w:rFonts w:cs="Times New Roman" w:eastAsia="Times New Roman" w:hAnsi="Arial Narrow" w:ascii="Arial Narrow"/>
          <w:color w:val="000000"/>
          <w:lang w:eastAsia="hr-HR"/>
        </w:rPr>
        <w:t xml:space="preserve">74145853679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 xml:space="preserve">4.000,00 </w:t>
      </w:r>
      <w:r w:rsidRPr="00F2413F">
        <w:rPr>
          <w:rFonts w:cs="Times New Roman" w:eastAsia="Times New Roman" w:hAnsi="Arial Narrow" w:ascii="Arial Narrow"/>
          <w:color w:val="000000"/>
          <w:lang w:eastAsia="hr-HR"/>
        </w:rPr>
        <w:t>kn</w:t>
      </w:r>
    </w:p>
    <w:p w:rsidRDefault="00EA0163" w:rsidP="00136B62" w:rsidR="00EA0163"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38571F" w:rsidRPr="0038571F">
        <w:rPr>
          <w:rFonts w:cs="Times New Roman" w:eastAsia="Times New Roman" w:hAnsi="Arial Narrow" w:ascii="Arial Narrow"/>
          <w:color w:val="000000"/>
          <w:lang w:eastAsia="hr-HR"/>
        </w:rPr>
        <w:t>ATM RADIAL d.o.o., Ul. A.Topića-Mimare 5, Zagreb</w:t>
      </w:r>
      <w:r w:rsidR="002A1338" w:rsidRPr="00F2413F">
        <w:rPr>
          <w:rFonts w:cs="Times New Roman" w:hAnsi="Arial Narrow" w:ascii="Arial Narrow"/>
          <w:color w:val="000000"/>
        </w:rPr>
        <w:t>,</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55775924997</w:t>
      </w:r>
      <w:r w:rsidR="002A133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2A1338" w:rsidRPr="00F2413F">
        <w:rPr>
          <w:rFonts w:cs="Times New Roman" w:eastAsia="Times New Roman" w:hAnsi="Arial Narrow" w:ascii="Arial Narrow"/>
          <w:color w:val="000000"/>
          <w:lang w:eastAsia="hr-HR"/>
        </w:rPr>
        <w:t xml:space="preserve">26.193,75 </w:t>
      </w:r>
      <w:r w:rsidRPr="00F2413F">
        <w:rPr>
          <w:rFonts w:cs="Times New Roman" w:eastAsia="Times New Roman" w:hAnsi="Arial Narrow" w:ascii="Arial Narrow"/>
          <w:color w:val="000000"/>
          <w:lang w:eastAsia="hr-HR"/>
        </w:rPr>
        <w:t>kn</w:t>
      </w:r>
    </w:p>
    <w:p w:rsidRDefault="00EA0163" w:rsidP="00136B62" w:rsidR="00EA0163"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196B4E" w:rsidRPr="00F2413F">
        <w:rPr>
          <w:rFonts w:cs="Times New Roman" w:eastAsia="Times New Roman" w:hAnsi="Arial Narrow" w:ascii="Arial Narrow"/>
          <w:color w:val="000000"/>
          <w:lang w:eastAsia="hr-HR"/>
        </w:rPr>
        <w:t>AUTO PNEUMATIKA d.o.o.,</w:t>
      </w:r>
      <w:r w:rsidR="00F83EA4" w:rsidRPr="00F2413F">
        <w:rPr>
          <w:rFonts w:cs="Times New Roman" w:eastAsia="Times New Roman" w:hAnsi="Arial Narrow" w:ascii="Arial Narrow"/>
          <w:color w:val="000000"/>
          <w:lang w:eastAsia="hr-HR"/>
        </w:rPr>
        <w:t xml:space="preserve"> </w:t>
      </w:r>
      <w:r w:rsidR="00F83EA4" w:rsidRPr="00F2413F">
        <w:rPr>
          <w:rFonts w:cs="Times New Roman" w:hAnsi="Arial Narrow" w:ascii="Arial Narrow"/>
          <w:color w:val="000000"/>
        </w:rPr>
        <w:t>Murat</w:t>
      </w:r>
      <w:r w:rsidR="0038571F">
        <w:rPr>
          <w:rFonts w:cs="Times New Roman" w:hAnsi="Arial Narrow" w:ascii="Arial Narrow"/>
          <w:color w:val="000000"/>
        </w:rPr>
        <w:t>i</w:t>
      </w:r>
      <w:r w:rsidR="00F83EA4" w:rsidRPr="00F2413F">
        <w:rPr>
          <w:rFonts w:cs="Times New Roman" w:hAnsi="Arial Narrow" w:ascii="Arial Narrow"/>
          <w:color w:val="000000"/>
        </w:rPr>
        <w:t xml:space="preserve"> 2, Zagreb</w:t>
      </w:r>
      <w:r w:rsidR="00196B4E" w:rsidRPr="00F2413F">
        <w:rPr>
          <w:rFonts w:cs="Times New Roman" w:hAnsi="Arial Narrow" w:ascii="Arial Narrow"/>
          <w:color w:val="000000"/>
        </w:rPr>
        <w:t>,</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 xml:space="preserve">95221348658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1.167,50</w:t>
      </w:r>
      <w:r w:rsidRPr="00F2413F">
        <w:rPr>
          <w:rFonts w:cs="Times New Roman" w:eastAsia="Times New Roman" w:hAnsi="Arial Narrow" w:ascii="Arial Narrow"/>
          <w:color w:val="000000"/>
          <w:lang w:eastAsia="hr-HR"/>
        </w:rPr>
        <w:t xml:space="preserve"> kn</w:t>
      </w:r>
    </w:p>
    <w:p w:rsidRDefault="00EA0163" w:rsidP="00136B62" w:rsidR="00EA0163"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196B4E" w:rsidRPr="00F2413F">
        <w:rPr>
          <w:rFonts w:cs="Times New Roman" w:eastAsia="Times New Roman" w:hAnsi="Arial Narrow" w:ascii="Arial Narrow"/>
          <w:color w:val="000000"/>
          <w:lang w:eastAsia="hr-HR"/>
        </w:rPr>
        <w:t xml:space="preserve">BAJKMONT d.o.o., </w:t>
      </w:r>
      <w:r w:rsidR="00F83EA4" w:rsidRPr="00F2413F">
        <w:rPr>
          <w:rFonts w:cs="Times New Roman" w:eastAsia="Times New Roman" w:hAnsi="Arial Narrow" w:ascii="Arial Narrow"/>
          <w:color w:val="000000"/>
          <w:lang w:eastAsia="hr-HR"/>
        </w:rPr>
        <w:t>Svetomatejska 12, Sesvete</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OIB:</w:t>
      </w:r>
      <w:r w:rsidR="00FF3E04" w:rsidRPr="00F2413F">
        <w:rPr>
          <w:rFonts w:cs="Times New Roman" w:eastAsia="Times New Roman" w:hAnsi="Arial Narrow" w:ascii="Arial Narrow"/>
          <w:color w:val="000000"/>
          <w:lang w:eastAsia="hr-HR"/>
        </w:rPr>
        <w:t xml:space="preserve"> </w:t>
      </w:r>
      <w:r w:rsidR="005A55DF">
        <w:rPr>
          <w:rFonts w:cs="Times New Roman" w:eastAsia="Times New Roman" w:hAnsi="Arial Narrow" w:ascii="Arial Narrow"/>
          <w:color w:val="000000"/>
          <w:lang w:eastAsia="hr-HR"/>
        </w:rPr>
        <w:t>39972098216</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1.687,50 </w:t>
      </w:r>
      <w:r w:rsidRPr="00F2413F">
        <w:rPr>
          <w:rFonts w:cs="Times New Roman" w:eastAsia="Times New Roman" w:hAnsi="Arial Narrow" w:ascii="Arial Narrow"/>
          <w:color w:val="000000"/>
          <w:lang w:eastAsia="hr-HR"/>
        </w:rPr>
        <w:t>kn</w:t>
      </w:r>
    </w:p>
    <w:p w:rsidRDefault="00EA0163" w:rsidP="00136B62" w:rsidR="008B3C64"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lastRenderedPageBreak/>
        <w:t xml:space="preserve">Vjerovniku </w:t>
      </w:r>
      <w:r w:rsidR="007B097A" w:rsidRPr="007B097A">
        <w:rPr>
          <w:rFonts w:cs="Times New Roman" w:eastAsia="Times New Roman" w:hAnsi="Arial Narrow" w:ascii="Arial Narrow"/>
          <w:color w:val="000000"/>
          <w:lang w:eastAsia="hr-HR"/>
        </w:rPr>
        <w:t>BETON-LUČKO d.o.o., Puškarićeva 1/b, Lučko-Zagreb</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OIB:</w:t>
      </w:r>
      <w:r w:rsidR="00FF3E04" w:rsidRPr="00F2413F">
        <w:rPr>
          <w:rFonts w:cs="Times New Roman" w:eastAsia="Times New Roman" w:hAnsi="Arial Narrow" w:ascii="Arial Narrow"/>
          <w:color w:val="000000"/>
          <w:lang w:eastAsia="hr-HR"/>
        </w:rPr>
        <w:t xml:space="preserve"> </w:t>
      </w:r>
      <w:r w:rsidR="005A55DF">
        <w:rPr>
          <w:rFonts w:cs="Times New Roman" w:eastAsia="Times New Roman" w:hAnsi="Arial Narrow" w:ascii="Arial Narrow"/>
          <w:color w:val="000000"/>
          <w:lang w:eastAsia="hr-HR"/>
        </w:rPr>
        <w:t xml:space="preserve">87425920265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303.220,56 </w:t>
      </w:r>
      <w:r w:rsidRPr="00F2413F">
        <w:rPr>
          <w:rFonts w:cs="Times New Roman" w:eastAsia="Times New Roman" w:hAnsi="Arial Narrow" w:ascii="Arial Narrow"/>
          <w:color w:val="000000"/>
          <w:lang w:eastAsia="hr-HR"/>
        </w:rPr>
        <w:t>kn</w:t>
      </w:r>
    </w:p>
    <w:p w:rsidRDefault="00FF3E04" w:rsidP="00136B62" w:rsidR="00FF3E04"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196B4E" w:rsidRPr="00F2413F">
        <w:rPr>
          <w:rFonts w:cs="Times New Roman" w:eastAsia="Times New Roman" w:hAnsi="Arial Narrow" w:ascii="Arial Narrow"/>
          <w:color w:val="000000"/>
          <w:lang w:eastAsia="hr-HR"/>
        </w:rPr>
        <w:t>BIANCHI CASSEFOR</w:t>
      </w:r>
      <w:r w:rsidR="00F83EA4" w:rsidRPr="00F2413F">
        <w:rPr>
          <w:rFonts w:cs="Times New Roman" w:eastAsia="Times New Roman" w:hAnsi="Arial Narrow" w:ascii="Arial Narrow"/>
          <w:color w:val="000000"/>
          <w:lang w:eastAsia="hr-HR"/>
        </w:rPr>
        <w:t>ME S.R.L. Forno di Taro</w:t>
      </w:r>
      <w:r w:rsidR="00196B4E" w:rsidRPr="00F2413F">
        <w:rPr>
          <w:rFonts w:cs="Times New Roman" w:eastAsia="Times New Roman" w:hAnsi="Arial Narrow" w:ascii="Arial Narrow"/>
          <w:color w:val="000000"/>
          <w:lang w:eastAsia="hr-HR"/>
        </w:rPr>
        <w:t xml:space="preserve">, </w:t>
      </w:r>
      <w:r w:rsidR="00F83EA4" w:rsidRPr="00F2413F">
        <w:rPr>
          <w:rFonts w:cs="Times New Roman" w:eastAsia="Times New Roman" w:hAnsi="Arial Narrow" w:ascii="Arial Narrow"/>
          <w:color w:val="000000"/>
          <w:lang w:eastAsia="hr-HR"/>
        </w:rPr>
        <w:t>via G. di Vittorio, Italija</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1.403,51 </w:t>
      </w:r>
      <w:r w:rsidRPr="00F2413F">
        <w:rPr>
          <w:rFonts w:cs="Times New Roman" w:eastAsia="Times New Roman" w:hAnsi="Arial Narrow" w:ascii="Arial Narrow"/>
          <w:color w:val="000000"/>
          <w:lang w:eastAsia="hr-HR"/>
        </w:rPr>
        <w:t>kn</w:t>
      </w:r>
    </w:p>
    <w:p w:rsidRDefault="00FF3E04" w:rsidP="00136B62" w:rsidR="00FF3E04"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196B4E" w:rsidRPr="00F2413F">
        <w:rPr>
          <w:rFonts w:cs="Times New Roman" w:eastAsia="Times New Roman" w:hAnsi="Arial Narrow" w:ascii="Arial Narrow"/>
          <w:color w:val="000000"/>
          <w:lang w:eastAsia="hr-HR"/>
        </w:rPr>
        <w:t xml:space="preserve">BISNODE d.o.o., </w:t>
      </w:r>
      <w:r w:rsidR="00F83EA4" w:rsidRPr="00F2413F">
        <w:rPr>
          <w:rFonts w:cs="Times New Roman" w:eastAsia="Times New Roman" w:hAnsi="Arial Narrow" w:ascii="Arial Narrow"/>
          <w:color w:val="000000"/>
          <w:lang w:eastAsia="hr-HR"/>
        </w:rPr>
        <w:t>Fallerovo šetalište 22, Zagreb</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OIB:</w:t>
      </w:r>
      <w:r w:rsidR="00F430E0" w:rsidRPr="00F2413F">
        <w:rPr>
          <w:rFonts w:cs="Times New Roman" w:eastAsia="Times New Roman" w:hAnsi="Arial Narrow" w:ascii="Arial Narrow"/>
          <w:color w:val="000000"/>
          <w:lang w:eastAsia="hr-HR"/>
        </w:rPr>
        <w:t xml:space="preserve"> </w:t>
      </w:r>
      <w:r w:rsidR="005A55DF">
        <w:rPr>
          <w:rFonts w:cs="Times New Roman" w:eastAsia="Times New Roman" w:hAnsi="Arial Narrow" w:ascii="Arial Narrow"/>
          <w:color w:val="000000"/>
          <w:lang w:eastAsia="hr-HR"/>
        </w:rPr>
        <w:t xml:space="preserve">48270876028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4.112,50 </w:t>
      </w:r>
      <w:r w:rsidRPr="00F2413F">
        <w:rPr>
          <w:rFonts w:cs="Times New Roman" w:eastAsia="Times New Roman" w:hAnsi="Arial Narrow" w:ascii="Arial Narrow"/>
          <w:color w:val="000000"/>
          <w:lang w:eastAsia="hr-HR"/>
        </w:rPr>
        <w:t>kn</w:t>
      </w:r>
    </w:p>
    <w:p w:rsidRDefault="00FF3E04" w:rsidP="00136B62" w:rsidR="00FF3E04"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0C0749" w:rsidRPr="000C0749">
        <w:rPr>
          <w:rFonts w:cs="Times New Roman" w:eastAsia="Times New Roman" w:hAnsi="Arial Narrow" w:ascii="Arial Narrow"/>
          <w:color w:val="000000"/>
          <w:lang w:eastAsia="hr-HR"/>
        </w:rPr>
        <w:t>BRAMGRAD NEKRETNINE d.o.o., Vučak 28, Zagreb (ranije BRAMGRAD graditeljstvo i inženjering u unutarnjem i vanjskotrgovinskom prometu d.o.o.)</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OIB:</w:t>
      </w:r>
      <w:r w:rsidR="00F430E0" w:rsidRPr="00F2413F">
        <w:rPr>
          <w:rFonts w:cs="Times New Roman" w:eastAsia="Times New Roman" w:hAnsi="Arial Narrow" w:ascii="Arial Narrow"/>
          <w:color w:val="000000"/>
          <w:lang w:eastAsia="hr-HR"/>
        </w:rPr>
        <w:t xml:space="preserve"> </w:t>
      </w:r>
      <w:r w:rsidR="00196B4E" w:rsidRPr="00F2413F">
        <w:rPr>
          <w:rFonts w:cs="Times New Roman" w:eastAsia="Times New Roman" w:hAnsi="Arial Narrow" w:ascii="Arial Narrow"/>
          <w:color w:val="000000"/>
          <w:lang w:eastAsia="hr-HR"/>
        </w:rPr>
        <w:t xml:space="preserve">86369892427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563,75 </w:t>
      </w:r>
      <w:r w:rsidRPr="00F2413F">
        <w:rPr>
          <w:rFonts w:cs="Times New Roman" w:eastAsia="Times New Roman" w:hAnsi="Arial Narrow" w:ascii="Arial Narrow"/>
          <w:color w:val="000000"/>
          <w:lang w:eastAsia="hr-HR"/>
        </w:rPr>
        <w:t>kn</w:t>
      </w:r>
    </w:p>
    <w:p w:rsidRDefault="00F430E0" w:rsidP="00136B62" w:rsidR="00F430E0" w:rsidRPr="00F2413F">
      <w:pPr>
        <w:ind w:left="709"/>
        <w:jc w:val="both"/>
        <w:rPr>
          <w:rFonts w:cs="Times New Roman" w:hAnsi="Arial Narrow" w:ascii="Arial Narrow"/>
          <w:color w:val="000000"/>
        </w:rPr>
      </w:pPr>
      <w:r w:rsidRPr="00F2413F">
        <w:rPr>
          <w:rFonts w:cs="Times New Roman" w:eastAsia="Times New Roman" w:hAnsi="Arial Narrow" w:ascii="Arial Narrow"/>
          <w:color w:val="000000"/>
          <w:lang w:eastAsia="hr-HR"/>
        </w:rPr>
        <w:t xml:space="preserve">Vjerovniku </w:t>
      </w:r>
      <w:r w:rsidR="00196B4E" w:rsidRPr="00F2413F">
        <w:rPr>
          <w:rFonts w:cs="Times New Roman" w:eastAsia="Times New Roman" w:hAnsi="Arial Narrow" w:ascii="Arial Narrow"/>
          <w:color w:val="000000"/>
          <w:lang w:eastAsia="hr-HR"/>
        </w:rPr>
        <w:t xml:space="preserve">BRIKO d.o.o., </w:t>
      </w:r>
      <w:r w:rsidR="00F83EA4" w:rsidRPr="00F2413F">
        <w:rPr>
          <w:rFonts w:cs="Times New Roman" w:eastAsia="Times New Roman" w:hAnsi="Arial Narrow" w:ascii="Arial Narrow"/>
          <w:color w:val="000000"/>
          <w:lang w:eastAsia="hr-HR"/>
        </w:rPr>
        <w:t>Ivanovićeva 4, Zagreb</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5A55DF">
        <w:rPr>
          <w:rFonts w:cs="Times New Roman" w:eastAsia="Times New Roman" w:hAnsi="Arial Narrow" w:ascii="Arial Narrow"/>
          <w:color w:val="000000"/>
          <w:lang w:eastAsia="hr-HR"/>
        </w:rPr>
        <w:t>39736307281</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3.000,00 </w:t>
      </w:r>
      <w:r w:rsidRPr="00F2413F">
        <w:rPr>
          <w:rFonts w:cs="Times New Roman" w:eastAsia="Times New Roman" w:hAnsi="Arial Narrow" w:ascii="Arial Narrow"/>
          <w:color w:val="000000"/>
          <w:lang w:eastAsia="hr-HR"/>
        </w:rPr>
        <w:t>kn</w:t>
      </w:r>
    </w:p>
    <w:p w:rsidRDefault="00F430E0" w:rsidP="00136B62" w:rsidR="00F430E0"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0C0749" w:rsidRPr="000C0749">
        <w:rPr>
          <w:rFonts w:cs="Times New Roman" w:eastAsia="Times New Roman" w:hAnsi="Arial Narrow" w:ascii="Arial Narrow"/>
          <w:color w:val="000000"/>
          <w:lang w:eastAsia="hr-HR"/>
        </w:rPr>
        <w:t>BUŠLJETA SERVIS d.o.o. u stečaju, Privlačka ulica 4, Zadar</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5A55DF">
        <w:rPr>
          <w:rFonts w:cs="Times New Roman" w:eastAsia="Times New Roman" w:hAnsi="Arial Narrow" w:ascii="Arial Narrow"/>
          <w:color w:val="000000"/>
          <w:lang w:eastAsia="hr-HR"/>
        </w:rPr>
        <w:t xml:space="preserve">55148872295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1.500,00</w:t>
      </w:r>
      <w:r w:rsidRPr="00F2413F">
        <w:rPr>
          <w:rFonts w:cs="Times New Roman" w:eastAsia="Times New Roman" w:hAnsi="Arial Narrow" w:ascii="Arial Narrow"/>
          <w:color w:val="000000"/>
          <w:lang w:eastAsia="hr-HR"/>
        </w:rPr>
        <w:t xml:space="preserve"> kn</w:t>
      </w:r>
    </w:p>
    <w:p w:rsidRDefault="00F430E0" w:rsidP="00136B62" w:rsidR="00F430E0"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0C0749" w:rsidRPr="000C0749">
        <w:rPr>
          <w:rFonts w:cs="Times New Roman" w:eastAsia="Times New Roman" w:hAnsi="Arial Narrow" w:ascii="Arial Narrow"/>
          <w:color w:val="000000"/>
          <w:lang w:eastAsia="hr-HR"/>
        </w:rPr>
        <w:t>DE-NI VOZILA d.o.o. u stečaju, Jablanska 34, Zagreb</w:t>
      </w:r>
      <w:r w:rsidR="00196B4E"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F41F21" w:rsidRPr="00F41F21">
        <w:rPr>
          <w:rFonts w:cs="Times New Roman" w:eastAsia="Times New Roman" w:hAnsi="Arial Narrow" w:ascii="Arial Narrow"/>
          <w:color w:val="000000"/>
          <w:lang w:eastAsia="hr-HR"/>
        </w:rPr>
        <w:t>00679480450</w:t>
      </w:r>
      <w:r w:rsidR="005A55D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96B4E" w:rsidRPr="00F2413F">
        <w:rPr>
          <w:rFonts w:cs="Times New Roman" w:eastAsia="Times New Roman" w:hAnsi="Arial Narrow" w:ascii="Arial Narrow"/>
          <w:color w:val="000000"/>
          <w:lang w:eastAsia="hr-HR"/>
        </w:rPr>
        <w:t xml:space="preserve">3.284,10 </w:t>
      </w:r>
      <w:r w:rsidRPr="00F2413F">
        <w:rPr>
          <w:rFonts w:cs="Times New Roman" w:eastAsia="Times New Roman" w:hAnsi="Arial Narrow" w:ascii="Arial Narrow"/>
          <w:color w:val="000000"/>
          <w:lang w:eastAsia="hr-HR"/>
        </w:rPr>
        <w:t>kn</w:t>
      </w:r>
    </w:p>
    <w:p w:rsidRDefault="00F430E0" w:rsidP="00136B62" w:rsidR="00F430E0" w:rsidRPr="00F2413F">
      <w:pPr>
        <w:ind w:left="709"/>
        <w:jc w:val="both"/>
        <w:rPr>
          <w:rFonts w:cs="Times New Roman" w:eastAsia="Times New Roman" w:hAnsi="Arial Narrow" w:ascii="Arial Narrow"/>
          <w:color w:val="000000"/>
          <w:lang w:eastAsia="hr-HR"/>
        </w:rPr>
      </w:pPr>
      <w:r w:rsidRPr="00F2413F">
        <w:rPr>
          <w:rFonts w:cs="Times New Roman" w:eastAsia="Times New Roman" w:hAnsi="Arial Narrow" w:ascii="Arial Narrow"/>
          <w:color w:val="000000"/>
          <w:lang w:eastAsia="hr-HR"/>
        </w:rPr>
        <w:t xml:space="preserve">Vjerovniku </w:t>
      </w:r>
      <w:r w:rsidR="000C0749" w:rsidRPr="000C0749">
        <w:rPr>
          <w:rFonts w:cs="Times New Roman" w:eastAsia="Times New Roman" w:hAnsi="Arial Narrow" w:ascii="Arial Narrow"/>
          <w:color w:val="000000"/>
          <w:lang w:eastAsia="hr-HR"/>
        </w:rPr>
        <w:t>IVAN MIHALJEVIĆ, Zagreb, Savski gaj V Put 5 (ranije Usluge u građevinarstvu i iznajmljivanje predmeta za osobnu upotrebu "DIJAREZ 3M" - vl. IVAN MIHALJEVIĆ, Zagreb, Savski gaj V Put 5)</w:t>
      </w:r>
      <w:r w:rsidR="00D1359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5A55DF">
        <w:rPr>
          <w:rFonts w:cs="Times New Roman" w:eastAsia="Times New Roman" w:hAnsi="Arial Narrow" w:ascii="Arial Narrow"/>
          <w:color w:val="000000"/>
          <w:lang w:eastAsia="hr-HR"/>
        </w:rPr>
        <w:t xml:space="preserve">83049436673 </w:t>
      </w:r>
      <w:r w:rsidRPr="00F2413F">
        <w:rPr>
          <w:rFonts w:cs="Times New Roman" w:eastAsia="Times New Roman" w:hAnsi="Arial Narrow" w:ascii="Arial Narrow"/>
          <w:color w:val="000000"/>
          <w:lang w:eastAsia="hr-HR"/>
        </w:rPr>
        <w:t xml:space="preserve">utvrđena je tražbina u iznosu </w:t>
      </w:r>
      <w:r w:rsidR="00D1359F" w:rsidRPr="00F2413F">
        <w:rPr>
          <w:rFonts w:cs="Times New Roman" w:eastAsia="Times New Roman" w:hAnsi="Arial Narrow" w:ascii="Arial Narrow"/>
          <w:color w:val="000000"/>
          <w:lang w:eastAsia="hr-HR"/>
        </w:rPr>
        <w:t>2.250,00</w:t>
      </w:r>
      <w:r w:rsidRPr="00F2413F">
        <w:rPr>
          <w:rFonts w:cs="Times New Roman" w:eastAsia="Times New Roman" w:hAnsi="Arial Narrow" w:ascii="Arial Narrow"/>
          <w:color w:val="000000"/>
          <w:lang w:eastAsia="hr-HR"/>
        </w:rPr>
        <w:t xml:space="preserve"> 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DIMNJAČAR - vl., MARKO TOMEŠIĆ I NIKICA TOMEŠIĆ, ZAGREB, DUBRAVA 153</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32240114926</w:t>
      </w:r>
      <w:r w:rsidR="00F9079D"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F9079D" w:rsidRPr="00F2413F">
        <w:rPr>
          <w:rFonts w:cs="Times New Roman" w:eastAsia="Times New Roman" w:hAnsi="Arial Narrow" w:ascii="Arial Narrow"/>
          <w:color w:val="000000"/>
          <w:lang w:eastAsia="hr-HR"/>
        </w:rPr>
        <w:t xml:space="preserve">123,75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DIV GRUPA d.o.o. , Bobovica 10/a, Samobor</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 xml:space="preserve">33890755814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55.363,58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"DIZALICE BANKOVIĆ" PRIJEVOZ, TRGOV., GRAĐEV., UGOST., I RAČUNOV. vl.Marin Banković, Jastrebarsko, Plešivička 57</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 xml:space="preserve">82490690994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3.125,00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DO RE MI d.o.o., Pilatušćak 28, Zagreb</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 xml:space="preserve">87957649939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31.866,14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DOMO-TRANS d.o.o., Osječka ulica 5/b, Split</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39572964090</w:t>
      </w:r>
      <w:r w:rsidR="00BB60B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238,68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DRAVA-PROMET d.o.o., Aleja ruža 2/b, Zagreb</w:t>
      </w:r>
      <w:r w:rsidRPr="00F2413F">
        <w:rPr>
          <w:rFonts w:cs="Times New Roman" w:eastAsia="Times New Roman" w:hAnsi="Arial Narrow" w:ascii="Arial Narrow"/>
          <w:color w:val="000000"/>
          <w:lang w:eastAsia="hr-HR"/>
        </w:rPr>
        <w:t xml:space="preserve">, OIB: </w:t>
      </w:r>
      <w:r w:rsidR="005A55DF">
        <w:rPr>
          <w:rFonts w:cs="Times New Roman" w:eastAsia="Times New Roman" w:hAnsi="Arial Narrow" w:ascii="Arial Narrow"/>
          <w:color w:val="000000"/>
          <w:lang w:eastAsia="hr-HR"/>
        </w:rPr>
        <w:t>38668338725</w:t>
      </w:r>
      <w:r w:rsidR="00BB60B8"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3.750,00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Đuro Đaković Montaža - Dizalice d. o. o., Dr. Mile Budaka 1, Slavonski Brod</w:t>
      </w:r>
      <w:r w:rsidRPr="00F2413F">
        <w:rPr>
          <w:rFonts w:cs="Times New Roman" w:eastAsia="Times New Roman" w:hAnsi="Arial Narrow" w:ascii="Arial Narrow"/>
          <w:color w:val="000000"/>
          <w:lang w:eastAsia="hr-HR"/>
        </w:rPr>
        <w:t xml:space="preserve">, OIB: </w:t>
      </w:r>
      <w:r w:rsidR="00BB60B8" w:rsidRPr="00F2413F">
        <w:rPr>
          <w:rFonts w:cs="Times New Roman" w:eastAsia="Times New Roman" w:hAnsi="Arial Narrow" w:ascii="Arial Narrow"/>
          <w:color w:val="000000"/>
          <w:lang w:eastAsia="hr-HR"/>
        </w:rPr>
        <w:t xml:space="preserve">58632456844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11.875,00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BB60B8" w:rsidRPr="00F2413F">
        <w:rPr>
          <w:rFonts w:cs="Times New Roman" w:eastAsia="Times New Roman" w:hAnsi="Arial Narrow" w:ascii="Arial Narrow"/>
          <w:color w:val="000000"/>
          <w:lang w:eastAsia="hr-HR"/>
        </w:rPr>
        <w:t>EJOT SPOJNA TEHNIKA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F83EA4" w:rsidRPr="00F2413F">
        <w:rPr>
          <w:rFonts w:cs="Times New Roman" w:hAnsi="Arial Narrow" w:ascii="Arial Narrow"/>
          <w:color w:val="000000"/>
        </w:rPr>
        <w:t>Franje Lučića 23/3, Zagreb</w:t>
      </w:r>
      <w:r w:rsidRPr="00F2413F">
        <w:rPr>
          <w:rFonts w:cs="Times New Roman" w:eastAsia="Times New Roman" w:hAnsi="Arial Narrow" w:ascii="Arial Narrow"/>
          <w:color w:val="000000"/>
          <w:lang w:eastAsia="hr-HR"/>
        </w:rPr>
        <w:t xml:space="preserve">, OIB: </w:t>
      </w:r>
      <w:r w:rsidR="00BB60B8" w:rsidRPr="00F2413F">
        <w:rPr>
          <w:rFonts w:cs="Times New Roman" w:eastAsia="Times New Roman" w:hAnsi="Arial Narrow" w:ascii="Arial Narrow"/>
          <w:color w:val="000000"/>
          <w:lang w:eastAsia="hr-HR"/>
        </w:rPr>
        <w:t xml:space="preserve">49128061924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 xml:space="preserve">2.272,43 </w:t>
      </w:r>
      <w:r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BB60B8" w:rsidRPr="00F2413F">
        <w:rPr>
          <w:rFonts w:cs="Times New Roman" w:eastAsia="Times New Roman" w:hAnsi="Arial Narrow" w:ascii="Arial Narrow"/>
          <w:color w:val="000000"/>
          <w:lang w:eastAsia="hr-HR"/>
        </w:rPr>
        <w:t>ELTRA MG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F83EA4" w:rsidRPr="00F2413F">
        <w:rPr>
          <w:rFonts w:cs="Times New Roman" w:hAnsi="Arial Narrow" w:ascii="Arial Narrow"/>
          <w:color w:val="000000"/>
        </w:rPr>
        <w:t>Prigornica 2, Zagreb</w:t>
      </w:r>
      <w:r w:rsidRPr="00F2413F">
        <w:rPr>
          <w:rFonts w:cs="Times New Roman" w:eastAsia="Times New Roman" w:hAnsi="Arial Narrow" w:ascii="Arial Narrow"/>
          <w:color w:val="000000"/>
          <w:lang w:eastAsia="hr-HR"/>
        </w:rPr>
        <w:t xml:space="preserve">, OIB: </w:t>
      </w:r>
      <w:r w:rsidR="00BB60B8" w:rsidRPr="00F2413F">
        <w:rPr>
          <w:rFonts w:cs="Times New Roman" w:eastAsia="Times New Roman" w:hAnsi="Arial Narrow" w:ascii="Arial Narrow"/>
          <w:color w:val="000000"/>
          <w:lang w:eastAsia="hr-HR"/>
        </w:rPr>
        <w:t xml:space="preserve">86252349701  </w:t>
      </w:r>
      <w:r w:rsidRPr="00F2413F">
        <w:rPr>
          <w:rFonts w:cs="Times New Roman" w:eastAsia="Times New Roman" w:hAnsi="Arial Narrow" w:ascii="Arial Narrow"/>
          <w:color w:val="000000"/>
          <w:lang w:eastAsia="hr-HR"/>
        </w:rPr>
        <w:t xml:space="preserve">utvrđena je tražbina u iznosu </w:t>
      </w:r>
      <w:r w:rsidR="00BB60B8" w:rsidRPr="00F2413F">
        <w:rPr>
          <w:rFonts w:cs="Times New Roman" w:eastAsia="Times New Roman" w:hAnsi="Arial Narrow" w:ascii="Arial Narrow"/>
          <w:color w:val="000000"/>
          <w:lang w:eastAsia="hr-HR"/>
        </w:rPr>
        <w:t>7.475,80</w:t>
      </w:r>
      <w:r w:rsidRPr="00F2413F">
        <w:rPr>
          <w:rFonts w:cs="Times New Roman" w:eastAsia="Times New Roman" w:hAnsi="Arial Narrow" w:ascii="Arial Narrow"/>
          <w:color w:val="000000"/>
          <w:lang w:eastAsia="hr-HR"/>
        </w:rPr>
        <w:t xml:space="preserve"> 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BB60B8" w:rsidRPr="00F2413F">
        <w:rPr>
          <w:rFonts w:cs="Times New Roman" w:eastAsia="Times New Roman" w:hAnsi="Arial Narrow" w:ascii="Arial Narrow"/>
          <w:color w:val="000000"/>
          <w:lang w:eastAsia="hr-HR"/>
        </w:rPr>
        <w:t>EUROMARKT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F83EA4" w:rsidRPr="00F2413F">
        <w:rPr>
          <w:rFonts w:cs="Times New Roman" w:hAnsi="Arial Narrow" w:ascii="Arial Narrow"/>
          <w:color w:val="000000"/>
        </w:rPr>
        <w:t>I Resnik 45, Zagreb</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16120549185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1.100,00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FRANTO d.o.o. u stečaju, Put Vukića 1, Zadar</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45078505152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22.458,06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Vjerovniku </w:t>
      </w:r>
      <w:r w:rsidR="000C0749" w:rsidRPr="000C0749">
        <w:rPr>
          <w:rFonts w:cs="Times New Roman" w:eastAsia="Times New Roman" w:hAnsi="Arial Narrow" w:ascii="Arial Narrow"/>
          <w:color w:val="000000"/>
          <w:lang w:eastAsia="hr-HR"/>
        </w:rPr>
        <w:t>GEN-I Zagreb d.o.o., Radnička cesta 54, Zagreb</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77604626413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1.175,40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C0749" w:rsidRPr="000C0749">
        <w:rPr>
          <w:rFonts w:cs="Times New Roman" w:eastAsia="Times New Roman" w:hAnsi="Arial Narrow" w:ascii="Arial Narrow"/>
          <w:color w:val="000000"/>
          <w:lang w:eastAsia="hr-HR"/>
        </w:rPr>
        <w:t>GEO ISPITIVANJA d.o.o., Jaruščica 7/a, Zagreb</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95172244706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37.974,93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B12EB7" w:rsidRPr="00F2413F">
        <w:rPr>
          <w:rFonts w:cs="Times New Roman" w:eastAsia="Times New Roman" w:hAnsi="Arial Narrow" w:ascii="Arial Narrow"/>
          <w:color w:val="000000"/>
          <w:lang w:eastAsia="hr-HR"/>
        </w:rPr>
        <w:t>GORICA STAKLO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F83EA4" w:rsidRPr="00F2413F">
        <w:rPr>
          <w:rFonts w:cs="Times New Roman" w:hAnsi="Arial Narrow" w:ascii="Arial Narrow"/>
          <w:color w:val="000000"/>
        </w:rPr>
        <w:t>Sisačka cesta 43, Velika Gorica</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93716144137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2.453,61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GRGIĆ TRANSPORT d.o.o., Galdovačka 339, Sisak</w:t>
      </w:r>
      <w:r w:rsidR="00F83EA4"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B12EB7" w:rsidRPr="00F2413F">
        <w:rPr>
          <w:rFonts w:cs="Times New Roman" w:eastAsia="Times New Roman" w:hAnsi="Arial Narrow" w:ascii="Arial Narrow"/>
          <w:color w:val="000000"/>
          <w:lang w:eastAsia="hr-HR"/>
        </w:rPr>
        <w:t xml:space="preserve">62042029344 </w:t>
      </w:r>
      <w:r w:rsidRPr="00F2413F">
        <w:rPr>
          <w:rFonts w:cs="Times New Roman" w:eastAsia="Times New Roman" w:hAnsi="Arial Narrow" w:ascii="Arial Narrow"/>
          <w:color w:val="000000"/>
          <w:lang w:eastAsia="hr-HR"/>
        </w:rPr>
        <w:t xml:space="preserve">utvrđena je tražbina u iznosu </w:t>
      </w:r>
      <w:r w:rsidR="00161060" w:rsidRPr="00F2413F">
        <w:rPr>
          <w:rFonts w:cs="Times New Roman" w:eastAsia="Times New Roman" w:hAnsi="Arial Narrow" w:ascii="Arial Narrow"/>
          <w:color w:val="000000"/>
          <w:lang w:eastAsia="hr-HR"/>
        </w:rPr>
        <w:t xml:space="preserve">3.936,00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H.F.S. OPREMA d.o.o., Ilije Gregorića 25/a, Brdovec</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96781954764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1.728,75 </w:t>
      </w:r>
      <w:r w:rsidR="00BB60B8" w:rsidRPr="00F2413F">
        <w:rPr>
          <w:rFonts w:cs="Times New Roman" w:eastAsia="Times New Roman" w:hAnsi="Arial Narrow" w:ascii="Arial Narrow"/>
          <w:color w:val="000000"/>
          <w:lang w:eastAsia="hr-HR"/>
        </w:rPr>
        <w:t>kn</w:t>
      </w:r>
    </w:p>
    <w:p w:rsidRDefault="00CE6D27" w:rsidP="00D95507"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 xml:space="preserve">OT-OPTIMA TELEKOM d.d., Bani 75/a, Zagreb (ranije H1 TELEKOM d.d., Dračevac 2/d, Split) OIB: </w:t>
      </w:r>
      <w:r w:rsidR="00D95507" w:rsidRPr="00D95507">
        <w:rPr>
          <w:rFonts w:cs="Times New Roman" w:eastAsia="Times New Roman" w:hAnsi="Arial Narrow" w:ascii="Arial Narrow"/>
          <w:color w:val="000000"/>
          <w:lang w:eastAsia="hr-HR"/>
        </w:rPr>
        <w:t>36004425025</w:t>
      </w:r>
      <w:r w:rsidR="00F55959" w:rsidRPr="00F55959">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2.180,62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HABEK, obrt za prijevoz i iznajmljivanje, vl. SLOBODAN HABEK, STUPNIČKI OBREŽ, HORVATSKA 2B</w:t>
      </w:r>
      <w:r w:rsidRPr="00F2413F">
        <w:rPr>
          <w:rFonts w:cs="Times New Roman" w:eastAsia="Times New Roman" w:hAnsi="Arial Narrow" w:ascii="Arial Narrow"/>
          <w:color w:val="000000"/>
          <w:lang w:eastAsia="hr-HR"/>
        </w:rPr>
        <w:t xml:space="preserve">, OIB: </w:t>
      </w:r>
      <w:r w:rsidR="00B12EB7" w:rsidRPr="00F2413F">
        <w:rPr>
          <w:rFonts w:cs="Times New Roman" w:eastAsia="Times New Roman" w:hAnsi="Arial Narrow" w:ascii="Arial Narrow"/>
          <w:color w:val="000000"/>
          <w:lang w:eastAsia="hr-HR"/>
        </w:rPr>
        <w:t xml:space="preserve">93549351359 </w:t>
      </w:r>
      <w:r w:rsidRPr="00F2413F">
        <w:rPr>
          <w:rFonts w:cs="Times New Roman" w:eastAsia="Times New Roman" w:hAnsi="Arial Narrow" w:ascii="Arial Narrow"/>
          <w:color w:val="000000"/>
          <w:lang w:eastAsia="hr-HR"/>
        </w:rPr>
        <w:t xml:space="preserve">utvrđena je tražbina u iznosu </w:t>
      </w:r>
      <w:r w:rsidR="00B12EB7" w:rsidRPr="00F2413F">
        <w:rPr>
          <w:rFonts w:cs="Times New Roman" w:eastAsia="Times New Roman" w:hAnsi="Arial Narrow" w:ascii="Arial Narrow"/>
          <w:color w:val="000000"/>
          <w:lang w:eastAsia="hr-HR"/>
        </w:rPr>
        <w:t xml:space="preserve">750,00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HANSA - FLEX CROATIA d.o.o., III Resnik 9,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60365429880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1.191,60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HIDROPNEUMATIKA d.o.o., Gornje Psarjevo 16/b, Sveti Ivan Zelina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59739812601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4.190,00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F55959" w:rsidRPr="00F55959">
        <w:rPr>
          <w:rFonts w:cs="Times New Roman" w:eastAsia="Times New Roman" w:hAnsi="Arial Narrow" w:ascii="Arial Narrow"/>
          <w:color w:val="000000"/>
          <w:lang w:eastAsia="hr-HR"/>
        </w:rPr>
        <w:t xml:space="preserve">EPISTOLA-AGRO d.o.o. u stečaju, Zagreb, Berislavićeva 7 (ranije HIDRO-REGULACIJA d.o.o., Brodska 71, Podcrkavlje) </w:t>
      </w:r>
      <w:r w:rsidR="00D95507">
        <w:rPr>
          <w:rFonts w:cs="Times New Roman" w:eastAsia="Times New Roman" w:hAnsi="Arial Narrow" w:ascii="Arial Narrow"/>
          <w:color w:val="000000"/>
          <w:lang w:eastAsia="hr-HR"/>
        </w:rPr>
        <w:t xml:space="preserve">OIB: </w:t>
      </w:r>
      <w:r w:rsidR="00D95507" w:rsidRPr="00D95507">
        <w:rPr>
          <w:rFonts w:cs="Times New Roman" w:eastAsia="Times New Roman" w:hAnsi="Arial Narrow" w:ascii="Arial Narrow"/>
          <w:color w:val="000000"/>
          <w:lang w:eastAsia="hr-HR"/>
        </w:rPr>
        <w:t>84273617512</w:t>
      </w:r>
      <w:r w:rsidR="00D95507">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2.595,47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511AED" w:rsidRPr="00511AED">
        <w:rPr>
          <w:rFonts w:cs="Times New Roman" w:eastAsia="Times New Roman" w:hAnsi="Arial Narrow" w:ascii="Arial Narrow"/>
          <w:color w:val="000000"/>
          <w:lang w:eastAsia="hr-HR"/>
        </w:rPr>
        <w:t>HT d.d., R.F.Mihanovića 9,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81793146560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13.491,38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511AED" w:rsidRPr="00511AED">
        <w:rPr>
          <w:rFonts w:cs="Times New Roman" w:eastAsia="Times New Roman" w:hAnsi="Arial Narrow" w:ascii="Arial Narrow"/>
          <w:color w:val="000000"/>
          <w:lang w:eastAsia="hr-HR"/>
        </w:rPr>
        <w:t>ISTO d.d. u stečaju, Augusta Šenoe 4-6, Varaždin (ranije Industrogradnja grupa d.d, Kennedyjev trg 2, Zagreb)</w:t>
      </w:r>
      <w:r w:rsidRPr="00F2413F">
        <w:rPr>
          <w:rFonts w:cs="Times New Roman" w:eastAsia="Times New Roman" w:hAnsi="Arial Narrow" w:ascii="Arial Narrow"/>
          <w:color w:val="000000"/>
          <w:lang w:eastAsia="hr-HR"/>
        </w:rPr>
        <w:t xml:space="preserve">, OIB: </w:t>
      </w:r>
      <w:r w:rsidR="00511AED" w:rsidRPr="00511AED">
        <w:rPr>
          <w:rFonts w:cs="Times New Roman" w:eastAsia="Times New Roman" w:hAnsi="Arial Narrow" w:ascii="Arial Narrow"/>
          <w:color w:val="000000"/>
          <w:lang w:eastAsia="hr-HR"/>
        </w:rPr>
        <w:t>88502209643</w:t>
      </w:r>
      <w:r w:rsidR="00103C7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21.319,93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ISTRABENZ PLINI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Pristanište Podbok 3, Bakar</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98426608580</w:t>
      </w:r>
      <w:r w:rsidR="00D95507">
        <w:rPr>
          <w:rFonts w:cs="Times New Roman" w:eastAsia="Times New Roman" w:hAnsi="Arial Narrow" w:ascii="Arial Narrow"/>
          <w:color w:val="000000"/>
          <w:lang w:eastAsia="hr-HR"/>
        </w:rPr>
        <w:t xml:space="preserve"> </w:t>
      </w:r>
      <w:r w:rsidR="00103C7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8.657,87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511AED" w:rsidRPr="00511AED">
        <w:rPr>
          <w:rFonts w:cs="Times New Roman" w:eastAsia="Times New Roman" w:hAnsi="Arial Narrow" w:ascii="Arial Narrow"/>
          <w:color w:val="000000"/>
          <w:lang w:eastAsia="hr-HR"/>
        </w:rPr>
        <w:t>IVANIŠ-PROMET d.o.o., Gračanska cesta 159,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96580385607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3.375,00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A75710" w:rsidRPr="00A75710">
        <w:rPr>
          <w:rFonts w:cs="Times New Roman" w:eastAsia="Times New Roman" w:hAnsi="Arial Narrow" w:ascii="Arial Narrow"/>
          <w:color w:val="000000"/>
          <w:lang w:eastAsia="hr-HR"/>
        </w:rPr>
        <w:t>IZOPLAN d.o.o. u stečaju, Miroševečki brijeg 43,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59496021789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55.214,58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IZOPROOF j.d.o.o.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Miroševečki brijeg 43,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62335004639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35.600,00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JAVNI PRIJEVOZ vl. Đuro Asančaić</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Zagrađe 41, Pleternica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96314609977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3.125,00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JEDINSTVO d.d.</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Mihaljekov Jarek 33, Krapina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98656691838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2.500,00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B5C76" w:rsidRPr="00540603">
        <w:rPr>
          <w:rFonts w:cs="Times New Roman" w:eastAsia="Calibri" w:hAnsi="Arial Narrow" w:ascii="Arial Narrow"/>
        </w:rPr>
        <w:t xml:space="preserve">DARINKA JEDVAJ, BESTOVJE, BRAĆE RIBARA 17, OIB </w:t>
      </w:r>
      <w:r w:rsidR="00CB5C76" w:rsidRPr="00213FE5">
        <w:rPr>
          <w:rFonts w:cs="Times New Roman" w:eastAsia="Calibri" w:hAnsi="Arial Narrow" w:ascii="Arial Narrow"/>
        </w:rPr>
        <w:t>01840954165</w:t>
      </w:r>
      <w:r w:rsidR="00CB5C76" w:rsidRPr="00540603">
        <w:rPr>
          <w:rFonts w:cs="Times New Roman" w:eastAsia="Calibri" w:hAnsi="Arial Narrow" w:ascii="Arial Narrow"/>
        </w:rPr>
        <w:t>, vl. obrta JEDVAJ, obrt za građevinarstvo i ugostiteljstvo</w:t>
      </w:r>
      <w:r w:rsidR="00CB5C76"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5.800,00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7675B8" w:rsidRPr="007675B8">
        <w:rPr>
          <w:rFonts w:cs="Times New Roman" w:eastAsia="Times New Roman" w:hAnsi="Arial Narrow" w:ascii="Arial Narrow"/>
          <w:color w:val="000000"/>
          <w:lang w:eastAsia="hr-HR"/>
        </w:rPr>
        <w:t>KABEMA d.o.o. u stečaju, Cvjetno naselje 4, Velika Gorica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79925463405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3.706,93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Vjerovniku </w:t>
      </w:r>
      <w:r w:rsidR="00103C7F" w:rsidRPr="00F2413F">
        <w:rPr>
          <w:rFonts w:cs="Times New Roman" w:eastAsia="Times New Roman" w:hAnsi="Arial Narrow" w:ascii="Arial Narrow"/>
          <w:color w:val="000000"/>
          <w:lang w:eastAsia="hr-HR"/>
        </w:rPr>
        <w:t>KAMELEON I.M.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Franje Petrića 2, Sesvete</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87900811522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3.000,00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313918" w:rsidRPr="00313918">
        <w:rPr>
          <w:rFonts w:cs="Times New Roman" w:eastAsia="Times New Roman" w:hAnsi="Arial Narrow" w:ascii="Arial Narrow"/>
          <w:color w:val="000000"/>
          <w:lang w:eastAsia="hr-HR"/>
        </w:rPr>
        <w:t>KAP KIŠE d.o.o., Žitnjak bb,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55628145712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1.043.873,81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D6239D" w:rsidRPr="00D6239D">
        <w:rPr>
          <w:rFonts w:cs="Times New Roman" w:eastAsia="Times New Roman" w:hAnsi="Arial Narrow" w:ascii="Arial Narrow"/>
          <w:color w:val="000000"/>
          <w:lang w:eastAsia="hr-HR"/>
        </w:rPr>
        <w:t>KOMTEH d.o.o., Josipa Zorića 39, Dugo Selo</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14963486466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28,48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D6239D" w:rsidRPr="00D6239D">
        <w:rPr>
          <w:rFonts w:cs="Times New Roman" w:eastAsia="Times New Roman" w:hAnsi="Arial Narrow" w:ascii="Arial Narrow"/>
          <w:color w:val="000000"/>
          <w:lang w:eastAsia="hr-HR"/>
        </w:rPr>
        <w:t>KOMUNALNA INFRASTRUKTURA d.o.o. - u stečaju, Kolodrvorska 64, Velika Gorica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87411804508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98.320,32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D6239D" w:rsidRPr="00D6239D">
        <w:rPr>
          <w:rFonts w:cs="Times New Roman" w:eastAsia="Times New Roman" w:hAnsi="Arial Narrow" w:ascii="Arial Narrow"/>
          <w:color w:val="000000"/>
          <w:lang w:eastAsia="hr-HR"/>
        </w:rPr>
        <w:t>KOPIJA-PROMET d.o.o., Uvalička 4,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90154780585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616,88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KOTURIĆ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Čulinečka 221/e, Zagreb</w:t>
      </w:r>
      <w:r w:rsidRPr="00F2413F">
        <w:rPr>
          <w:rFonts w:cs="Times New Roman" w:eastAsia="Times New Roman" w:hAnsi="Arial Narrow" w:ascii="Arial Narrow"/>
          <w:color w:val="000000"/>
          <w:lang w:eastAsia="hr-HR"/>
        </w:rPr>
        <w:t xml:space="preserve">, OIB: </w:t>
      </w:r>
      <w:r w:rsidR="00F41F21">
        <w:rPr>
          <w:rFonts w:cs="Times New Roman" w:eastAsia="Times New Roman" w:hAnsi="Arial Narrow" w:ascii="Arial Narrow"/>
          <w:color w:val="000000"/>
          <w:lang w:eastAsia="hr-HR"/>
        </w:rPr>
        <w:t>01928398713</w:t>
      </w:r>
      <w:r w:rsidR="00103C7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2.239,98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KRPANIĆ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Nikole Teske bb, Križevci</w:t>
      </w:r>
      <w:r w:rsidRPr="00F2413F">
        <w:rPr>
          <w:rFonts w:cs="Times New Roman" w:eastAsia="Times New Roman" w:hAnsi="Arial Narrow" w:ascii="Arial Narrow"/>
          <w:color w:val="000000"/>
          <w:lang w:eastAsia="hr-HR"/>
        </w:rPr>
        <w:t xml:space="preserve">, OIB: </w:t>
      </w:r>
      <w:r w:rsidR="00747780" w:rsidRPr="00F2413F">
        <w:rPr>
          <w:rFonts w:cs="Times New Roman" w:eastAsia="Times New Roman" w:hAnsi="Arial Narrow" w:ascii="Arial Narrow"/>
          <w:color w:val="000000"/>
          <w:lang w:eastAsia="hr-HR"/>
        </w:rPr>
        <w:t>29420934974</w:t>
      </w:r>
      <w:r w:rsidR="00103C7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103.035,58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LABUDOVIĆ ANTO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B01E2B" w:rsidRPr="00F2413F">
        <w:rPr>
          <w:rFonts w:cs="Times New Roman" w:hAnsi="Arial Narrow" w:ascii="Arial Narrow"/>
          <w:color w:val="000000"/>
        </w:rPr>
        <w:t>Gradna 5/a, Samobor</w:t>
      </w:r>
      <w:r w:rsidRPr="00F2413F">
        <w:rPr>
          <w:rFonts w:cs="Times New Roman" w:eastAsia="Times New Roman" w:hAnsi="Arial Narrow" w:ascii="Arial Narrow"/>
          <w:color w:val="000000"/>
          <w:lang w:eastAsia="hr-HR"/>
        </w:rPr>
        <w:t xml:space="preserve">, OIB: </w:t>
      </w:r>
      <w:r w:rsidR="00F41F21" w:rsidRPr="00F41F21">
        <w:rPr>
          <w:rFonts w:cs="Times New Roman" w:eastAsia="Times New Roman" w:hAnsi="Arial Narrow" w:ascii="Arial Narrow"/>
          <w:color w:val="000000"/>
          <w:lang w:eastAsia="hr-HR"/>
        </w:rPr>
        <w:t>07268381654</w:t>
      </w:r>
      <w:r w:rsidR="00103C7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59.000,00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 xml:space="preserve">LIAS OSTERREICH GMBH LIAPOR, </w:t>
      </w:r>
      <w:r w:rsidR="00B01E2B" w:rsidRPr="00F2413F">
        <w:rPr>
          <w:rFonts w:cs="Times New Roman" w:eastAsia="Times New Roman" w:hAnsi="Arial Narrow" w:ascii="Arial Narrow"/>
          <w:color w:val="000000"/>
          <w:lang w:eastAsia="hr-HR"/>
        </w:rPr>
        <w:t xml:space="preserve">Fabrickstrasse 11, </w:t>
      </w:r>
      <w:r w:rsidR="00103C7F" w:rsidRPr="00F2413F">
        <w:rPr>
          <w:rFonts w:cs="Times New Roman" w:eastAsia="Times New Roman" w:hAnsi="Arial Narrow" w:ascii="Arial Narrow"/>
          <w:color w:val="000000"/>
          <w:lang w:eastAsia="hr-HR"/>
        </w:rPr>
        <w:t>Austrija</w:t>
      </w:r>
      <w:r w:rsidRPr="00F2413F">
        <w:rPr>
          <w:rFonts w:cs="Times New Roman" w:eastAsia="Times New Roman" w:hAnsi="Arial Narrow" w:ascii="Arial Narrow"/>
          <w:color w:val="000000"/>
          <w:lang w:eastAsia="hr-HR"/>
        </w:rPr>
        <w:t xml:space="preserve">, utvrđena je tražbina u iznosu </w:t>
      </w:r>
      <w:r w:rsidR="00103C7F" w:rsidRPr="00F2413F">
        <w:rPr>
          <w:rFonts w:cs="Times New Roman" w:eastAsia="Times New Roman" w:hAnsi="Arial Narrow" w:ascii="Arial Narrow"/>
          <w:color w:val="000000"/>
          <w:lang w:eastAsia="hr-HR"/>
        </w:rPr>
        <w:t xml:space="preserve">759,33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845B60" w:rsidRPr="00845B60">
        <w:rPr>
          <w:rFonts w:cs="Times New Roman" w:eastAsia="Times New Roman" w:hAnsi="Arial Narrow" w:ascii="Arial Narrow"/>
          <w:color w:val="000000"/>
          <w:lang w:eastAsia="hr-HR"/>
        </w:rPr>
        <w:t>"LIMAČ" ELEKTROSTROJARSKA RADNJA I TRGOVINA DJEČJIH PROIZVODA, STJEPAN ZAPLATIĆ, POLJE KRAPINSKO 146, KRAPINA</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39694909490 </w:t>
      </w:r>
      <w:r w:rsidRPr="00F2413F">
        <w:rPr>
          <w:rFonts w:cs="Times New Roman" w:eastAsia="Times New Roman" w:hAnsi="Arial Narrow" w:ascii="Arial Narrow"/>
          <w:color w:val="000000"/>
          <w:lang w:eastAsia="hr-HR"/>
        </w:rPr>
        <w:t xml:space="preserve">utvrđena je tražbina u iznosu </w:t>
      </w:r>
      <w:r w:rsidR="00103C7F" w:rsidRPr="00F2413F">
        <w:rPr>
          <w:rFonts w:cs="Times New Roman" w:eastAsia="Times New Roman" w:hAnsi="Arial Narrow" w:ascii="Arial Narrow"/>
          <w:color w:val="000000"/>
          <w:lang w:eastAsia="hr-HR"/>
        </w:rPr>
        <w:t xml:space="preserve">5.483,08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103C7F" w:rsidRPr="00F2413F">
        <w:rPr>
          <w:rFonts w:cs="Times New Roman" w:eastAsia="Times New Roman" w:hAnsi="Arial Narrow" w:ascii="Arial Narrow"/>
          <w:color w:val="000000"/>
          <w:lang w:eastAsia="hr-HR"/>
        </w:rPr>
        <w:t>LINEAR PROJEKT d.o.o.</w:t>
      </w:r>
      <w:r w:rsidRPr="00F2413F">
        <w:rPr>
          <w:rFonts w:cs="Times New Roman" w:eastAsia="Times New Roman" w:hAnsi="Arial Narrow" w:ascii="Arial Narrow"/>
          <w:color w:val="000000"/>
          <w:lang w:eastAsia="hr-HR"/>
        </w:rPr>
        <w:t>,</w:t>
      </w:r>
      <w:r w:rsidR="00BB60B8" w:rsidRPr="00F2413F">
        <w:rPr>
          <w:rFonts w:hAnsi="Arial Narrow" w:ascii="Arial Narrow"/>
          <w:color w:val="000000"/>
        </w:rPr>
        <w:t xml:space="preserve"> </w:t>
      </w:r>
      <w:r w:rsidR="00D14C5F" w:rsidRPr="00F2413F">
        <w:rPr>
          <w:rFonts w:cs="Times New Roman" w:hAnsi="Arial Narrow" w:ascii="Arial Narrow"/>
          <w:color w:val="000000"/>
        </w:rPr>
        <w:t>Zavidovićka 20, Zagreb</w:t>
      </w:r>
      <w:r w:rsidRPr="00F2413F">
        <w:rPr>
          <w:rFonts w:cs="Times New Roman" w:eastAsia="Times New Roman" w:hAnsi="Arial Narrow" w:ascii="Arial Narrow"/>
          <w:color w:val="000000"/>
          <w:lang w:eastAsia="hr-HR"/>
        </w:rPr>
        <w:t xml:space="preserve">, OIB: </w:t>
      </w:r>
      <w:r w:rsidR="00103C7F" w:rsidRPr="00F2413F">
        <w:rPr>
          <w:rFonts w:cs="Times New Roman" w:eastAsia="Times New Roman" w:hAnsi="Arial Narrow" w:ascii="Arial Narrow"/>
          <w:color w:val="000000"/>
          <w:lang w:eastAsia="hr-HR"/>
        </w:rPr>
        <w:t xml:space="preserve">24835922911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7.000,00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E83104" w:rsidRPr="00E83104">
        <w:rPr>
          <w:rFonts w:cs="Times New Roman" w:eastAsia="Times New Roman" w:hAnsi="Arial Narrow" w:ascii="Arial Narrow"/>
          <w:color w:val="000000"/>
          <w:lang w:eastAsia="hr-HR"/>
        </w:rPr>
        <w:t>LJUBIĆ - MONTAŽA d.o.o., Kapucinska 32/a, Zagreb</w:t>
      </w:r>
      <w:r w:rsidR="00D14C5F"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OIB: </w:t>
      </w:r>
      <w:r w:rsidR="00362E25" w:rsidRPr="00F2413F">
        <w:rPr>
          <w:rFonts w:cs="Times New Roman" w:eastAsia="Times New Roman" w:hAnsi="Arial Narrow" w:ascii="Arial Narrow"/>
          <w:color w:val="000000"/>
          <w:lang w:eastAsia="hr-HR"/>
        </w:rPr>
        <w:t xml:space="preserve">73719145038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3.487,50 </w:t>
      </w:r>
      <w:r w:rsidR="00BB60B8" w:rsidRPr="00F2413F">
        <w:rPr>
          <w:rFonts w:cs="Times New Roman" w:eastAsia="Times New Roman" w:hAnsi="Arial Narrow" w:ascii="Arial Narrow"/>
          <w:color w:val="000000"/>
          <w:lang w:eastAsia="hr-HR"/>
        </w:rPr>
        <w:t>kn</w:t>
      </w:r>
    </w:p>
    <w:p w:rsidRDefault="00CE6D27" w:rsidP="00136B62" w:rsidR="00CE6D27"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KRMPOTIĆ MLADEN, STENJEVEC 29, ZAGREB (ranije M&amp;B KRMPOTIĆ vl. Mladen i Božica Krmpotić, Samoborska 230, Zagreb)</w:t>
      </w:r>
      <w:r w:rsidRPr="00F2413F">
        <w:rPr>
          <w:rFonts w:cs="Times New Roman" w:eastAsia="Times New Roman" w:hAnsi="Arial Narrow" w:ascii="Arial Narrow"/>
          <w:color w:val="000000"/>
          <w:lang w:eastAsia="hr-HR"/>
        </w:rPr>
        <w:t xml:space="preserve">, OIB: </w:t>
      </w:r>
      <w:r w:rsidR="00F41F21" w:rsidRPr="00F41F21">
        <w:rPr>
          <w:rFonts w:cs="Times New Roman" w:eastAsia="Times New Roman" w:hAnsi="Arial Narrow" w:ascii="Arial Narrow"/>
          <w:color w:val="000000"/>
          <w:lang w:eastAsia="hr-HR"/>
        </w:rPr>
        <w:t>02781822479</w:t>
      </w:r>
      <w:r w:rsidR="00362E25"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562,50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362E25" w:rsidRPr="00F2413F">
        <w:rPr>
          <w:rFonts w:cs="Times New Roman" w:eastAsia="Times New Roman" w:hAnsi="Arial Narrow" w:ascii="Arial Narrow"/>
          <w:color w:val="000000"/>
          <w:lang w:eastAsia="hr-HR"/>
        </w:rPr>
        <w:t>MARKANOVIĆ ALOJZIJE</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D14C5F" w:rsidRPr="00F2413F">
        <w:rPr>
          <w:rFonts w:cs="Times New Roman" w:hAnsi="Arial Narrow" w:ascii="Arial Narrow"/>
          <w:color w:val="000000"/>
        </w:rPr>
        <w:t>Miramarska cesta 9, Zagreb</w:t>
      </w:r>
      <w:r w:rsidRPr="00F2413F">
        <w:rPr>
          <w:rFonts w:cs="Times New Roman" w:eastAsia="Times New Roman" w:hAnsi="Arial Narrow" w:ascii="Arial Narrow"/>
          <w:color w:val="000000"/>
          <w:lang w:eastAsia="hr-HR"/>
        </w:rPr>
        <w:t xml:space="preserve">, OIB: </w:t>
      </w:r>
      <w:r w:rsidR="00F41F21" w:rsidRPr="00F41F21">
        <w:rPr>
          <w:rFonts w:cs="Times New Roman" w:eastAsia="Times New Roman" w:hAnsi="Arial Narrow" w:ascii="Arial Narrow"/>
          <w:color w:val="000000"/>
          <w:lang w:eastAsia="hr-HR"/>
        </w:rPr>
        <w:t>05664926669</w:t>
      </w:r>
      <w:r w:rsidR="00362E25"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268.130,52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METAL-KOVIS d.o.o., Stara c. 14, Mala Rakovica, Samobor</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83581046582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64.146,03 </w:t>
      </w:r>
      <w:r w:rsidR="00BB60B8" w:rsidRPr="00F2413F">
        <w:rPr>
          <w:rFonts w:cs="Times New Roman" w:eastAsia="Times New Roman" w:hAnsi="Arial Narrow" w:ascii="Arial Narrow"/>
          <w:color w:val="000000"/>
          <w:lang w:eastAsia="hr-HR"/>
        </w:rPr>
        <w:t>kn</w:t>
      </w:r>
    </w:p>
    <w:p w:rsidRDefault="00103C7F"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M.I. HRŠAK d.o.o., Frana Galovića 17, Krapina</w:t>
      </w:r>
      <w:r w:rsidR="00515C9E"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95440480723 </w:t>
      </w:r>
      <w:r w:rsidR="00515C9E"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6,54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362E25" w:rsidRPr="00F2413F">
        <w:rPr>
          <w:rFonts w:cs="Times New Roman" w:eastAsia="Times New Roman" w:hAnsi="Arial Narrow" w:ascii="Arial Narrow"/>
          <w:color w:val="000000"/>
          <w:lang w:eastAsia="hr-HR"/>
        </w:rPr>
        <w:t>MORE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D14C5F" w:rsidRPr="00F2413F">
        <w:rPr>
          <w:rFonts w:cs="Times New Roman" w:hAnsi="Arial Narrow" w:ascii="Arial Narrow"/>
          <w:color w:val="000000"/>
        </w:rPr>
        <w:t>Velebitska 8/a, Zadar</w:t>
      </w:r>
      <w:r w:rsidRPr="00F2413F">
        <w:rPr>
          <w:rFonts w:cs="Times New Roman" w:eastAsia="Times New Roman" w:hAnsi="Arial Narrow" w:ascii="Arial Narrow"/>
          <w:color w:val="000000"/>
          <w:lang w:eastAsia="hr-HR"/>
        </w:rPr>
        <w:t xml:space="preserve">, OIB: </w:t>
      </w:r>
      <w:r w:rsidR="00F41F21" w:rsidRPr="00F41F21">
        <w:rPr>
          <w:rFonts w:cs="Times New Roman" w:eastAsia="Times New Roman" w:hAnsi="Arial Narrow" w:ascii="Arial Narrow"/>
          <w:color w:val="000000"/>
          <w:lang w:eastAsia="hr-HR"/>
        </w:rPr>
        <w:t>09621722386</w:t>
      </w:r>
      <w:r w:rsidR="00362E25"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82.084,01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MST d.o.o., Braće Radića 11, Donja Zdenčina</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71404234047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21.764,69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136B62">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NEXE GRADNJA d.o.o. Našice, Braće Radića 24, Našice</w:t>
      </w:r>
      <w:r w:rsidRPr="00136B62">
        <w:rPr>
          <w:rFonts w:cs="Times New Roman" w:eastAsia="Times New Roman" w:hAnsi="Arial Narrow" w:ascii="Arial Narrow"/>
          <w:color w:val="000000"/>
          <w:lang w:eastAsia="hr-HR"/>
        </w:rPr>
        <w:t xml:space="preserve">, OIB: </w:t>
      </w:r>
      <w:r w:rsidR="00362E25" w:rsidRPr="00136B62">
        <w:rPr>
          <w:rFonts w:cs="Times New Roman" w:eastAsia="Times New Roman" w:hAnsi="Arial Narrow" w:ascii="Arial Narrow"/>
          <w:color w:val="000000"/>
          <w:lang w:eastAsia="hr-HR"/>
        </w:rPr>
        <w:t xml:space="preserve">37671722350 </w:t>
      </w:r>
      <w:r w:rsidRPr="00136B62">
        <w:rPr>
          <w:rFonts w:cs="Times New Roman" w:eastAsia="Times New Roman" w:hAnsi="Arial Narrow" w:ascii="Arial Narrow"/>
          <w:color w:val="000000"/>
          <w:lang w:eastAsia="hr-HR"/>
        </w:rPr>
        <w:t xml:space="preserve">utvrđena je tražbina u iznosu </w:t>
      </w:r>
      <w:r w:rsidR="00362E25" w:rsidRPr="00136B62">
        <w:rPr>
          <w:rFonts w:cs="Times New Roman" w:eastAsia="Times New Roman" w:hAnsi="Arial Narrow" w:ascii="Arial Narrow"/>
          <w:color w:val="000000"/>
          <w:lang w:eastAsia="hr-HR"/>
        </w:rPr>
        <w:t>0,00</w:t>
      </w:r>
      <w:r w:rsidR="00BB60B8" w:rsidRPr="00136B62">
        <w:rPr>
          <w:rFonts w:cs="Times New Roman" w:eastAsia="Times New Roman" w:hAnsi="Arial Narrow" w:ascii="Arial Narrow"/>
          <w:color w:val="000000"/>
          <w:lang w:eastAsia="hr-HR"/>
        </w:rPr>
        <w:t xml:space="preserve"> 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Vjerovniku </w:t>
      </w:r>
      <w:r w:rsidR="00CA2125" w:rsidRPr="00CA2125">
        <w:rPr>
          <w:rFonts w:cs="Times New Roman" w:eastAsia="Times New Roman" w:hAnsi="Arial Narrow" w:ascii="Arial Narrow"/>
          <w:color w:val="000000"/>
          <w:lang w:eastAsia="hr-HR"/>
        </w:rPr>
        <w:t>GRUBEŠA PRIJEVOZ, vl. Branko Grubeša, PIŠKOREVCI, ZAGREBAČKA 24</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22029523710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5.250,00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ORBIT, obrt za proizvodnju i usluge, vl. Damir Dobrin, Rakitje, Ivana Mažuranića 11</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96258641189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6.823,58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OSIJEK-KOTEKS dd, Šamačka 11, Osijek</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44610694500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280.699,46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PAL-VAL d.o.o. u stečaju, Gradna 5/b, Samobor</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11006961089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431.876,71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362E25" w:rsidRPr="00F2413F">
        <w:rPr>
          <w:rFonts w:cs="Times New Roman" w:eastAsia="Times New Roman" w:hAnsi="Arial Narrow" w:ascii="Arial Narrow"/>
          <w:color w:val="000000"/>
          <w:lang w:eastAsia="hr-HR"/>
        </w:rPr>
        <w:t>PERI - oplate i skele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D14C5F" w:rsidRPr="00F2413F">
        <w:rPr>
          <w:rFonts w:cs="Times New Roman" w:hAnsi="Arial Narrow" w:ascii="Arial Narrow"/>
          <w:color w:val="000000"/>
        </w:rPr>
        <w:t>Banjavčićeva 13/V, Zagreb</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31650405172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138.694,53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PERUŠA TRANSPORTI d.o.o. u stečaju, Ravnice 2, Donja Pušća</w:t>
      </w:r>
      <w:r w:rsidRPr="00F2413F">
        <w:rPr>
          <w:rFonts w:cs="Times New Roman" w:eastAsia="Times New Roman" w:hAnsi="Arial Narrow" w:ascii="Arial Narrow"/>
          <w:color w:val="000000"/>
          <w:lang w:eastAsia="hr-HR"/>
        </w:rPr>
        <w:t xml:space="preserve">, OIB: </w:t>
      </w:r>
      <w:r w:rsidR="00F41F21" w:rsidRPr="00F41F21">
        <w:rPr>
          <w:rFonts w:cs="Times New Roman" w:eastAsia="Times New Roman" w:hAnsi="Arial Narrow" w:ascii="Arial Narrow"/>
          <w:color w:val="000000"/>
          <w:lang w:eastAsia="hr-HR"/>
        </w:rPr>
        <w:t>07871487398</w:t>
      </w:r>
      <w:r w:rsidR="00362E25"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1.250,00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PEVEC d.d., Trg Stjepana Radića 26, Bjelovar</w:t>
      </w:r>
      <w:r w:rsidRPr="00F2413F">
        <w:rPr>
          <w:rFonts w:cs="Times New Roman" w:eastAsia="Times New Roman" w:hAnsi="Arial Narrow" w:ascii="Arial Narrow"/>
          <w:color w:val="000000"/>
          <w:lang w:eastAsia="hr-HR"/>
        </w:rPr>
        <w:t xml:space="preserve">, OIB: </w:t>
      </w:r>
      <w:r w:rsidR="00CA2125" w:rsidRPr="00CA2125">
        <w:rPr>
          <w:rFonts w:cs="Times New Roman" w:eastAsia="Times New Roman" w:hAnsi="Arial Narrow" w:ascii="Arial Narrow"/>
          <w:color w:val="000000"/>
          <w:lang w:eastAsia="hr-HR"/>
        </w:rPr>
        <w:t>73660371074</w:t>
      </w:r>
      <w:r w:rsidR="00362E25"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1.354.503,41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PIRSON MONTAŽA, d.o.o., Okuč 5, Klis</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92403658573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26,40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LJUDEVIT POSTRUŽIN, ZAGREB, HAVRINI 31 (ranije "POSTRUŽIN AKZ" SOBOSLIKAR I LIČILAC - VL. LJUDEVIT POSTRUŽIN, ZAGREB, HAVRINI 31)</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65217068956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2.500,00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PROFI-AL, OBRT ZA TRGOVINU, ELEKTROINSTALACIJE I SERVIS ALATNIH STROJEVA, VL. DUBRAVKO ŠABAN, ZAGREB, MIKULINCI 4 A</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43661159989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3.249,97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PROIZVODNJA JAVOR d.o.o., Patkovac 83, Patkovac</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51779825718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1.276,25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"OMEGA", PROIZVODNJA OPRUGA, VL.TEUFIK ŠEĆERKADIĆ, ZAGREB, SAVSKA 80</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43455631887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1.000,00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A2125" w:rsidRPr="00CA2125">
        <w:rPr>
          <w:rFonts w:cs="Times New Roman" w:eastAsia="Times New Roman" w:hAnsi="Arial Narrow" w:ascii="Arial Narrow"/>
          <w:color w:val="000000"/>
          <w:lang w:eastAsia="hr-HR"/>
        </w:rPr>
        <w:t>"PROIZVODNJA VIJAKA KRANJEC" VELEPRODAJA I MALOPRODAJA ŽELJEZNOM ROBOM, VL. MLADEN KRANJEC, ULICA GRADA VUKOVARA 3</w:t>
      </w:r>
      <w:r w:rsidRPr="00F2413F">
        <w:rPr>
          <w:rFonts w:cs="Times New Roman" w:eastAsia="Times New Roman" w:hAnsi="Arial Narrow" w:ascii="Arial Narrow"/>
          <w:color w:val="000000"/>
          <w:lang w:eastAsia="hr-HR"/>
        </w:rPr>
        <w:t xml:space="preserve">, OIB: </w:t>
      </w:r>
      <w:r w:rsidR="00362E25" w:rsidRPr="00F2413F">
        <w:rPr>
          <w:rFonts w:cs="Times New Roman" w:eastAsia="Times New Roman" w:hAnsi="Arial Narrow" w:ascii="Arial Narrow"/>
          <w:color w:val="000000"/>
          <w:lang w:eastAsia="hr-HR"/>
        </w:rPr>
        <w:t xml:space="preserve">59294924118 </w:t>
      </w:r>
      <w:r w:rsidRPr="00F2413F">
        <w:rPr>
          <w:rFonts w:cs="Times New Roman" w:eastAsia="Times New Roman" w:hAnsi="Arial Narrow" w:ascii="Arial Narrow"/>
          <w:color w:val="000000"/>
          <w:lang w:eastAsia="hr-HR"/>
        </w:rPr>
        <w:t xml:space="preserve">utvrđena je tražbina u iznosu </w:t>
      </w:r>
      <w:r w:rsidR="00362E25" w:rsidRPr="00F2413F">
        <w:rPr>
          <w:rFonts w:cs="Times New Roman" w:eastAsia="Times New Roman" w:hAnsi="Arial Narrow" w:ascii="Arial Narrow"/>
          <w:color w:val="000000"/>
          <w:lang w:eastAsia="hr-HR"/>
        </w:rPr>
        <w:t xml:space="preserve">1.650,25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362E25" w:rsidRPr="00F2413F">
        <w:rPr>
          <w:rFonts w:cs="Times New Roman" w:eastAsia="Times New Roman" w:hAnsi="Arial Narrow" w:ascii="Arial Narrow"/>
          <w:color w:val="000000"/>
          <w:lang w:eastAsia="hr-HR"/>
        </w:rPr>
        <w:t>PROTEGA GRADNJA vl. Zorjana Protega</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247696" w:rsidRPr="00F2413F">
        <w:rPr>
          <w:rFonts w:cs="Times New Roman" w:hAnsi="Arial Narrow" w:ascii="Arial Narrow"/>
          <w:color w:val="000000"/>
        </w:rPr>
        <w:t>Stjepana Radića 27, Šibenik</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34407937415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6.380,00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33495" w:rsidRPr="00933495">
        <w:rPr>
          <w:rFonts w:cs="Times New Roman" w:eastAsia="Times New Roman" w:hAnsi="Arial Narrow" w:ascii="Arial Narrow"/>
          <w:color w:val="000000"/>
          <w:lang w:eastAsia="hr-HR"/>
        </w:rPr>
        <w:t>PUTNIK d.o.o. u stečaju, Trg hrvatskog sokola 10, Bjelovar</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53483101005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2.000,00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33495" w:rsidRPr="00933495">
        <w:rPr>
          <w:rFonts w:cs="Times New Roman" w:eastAsia="Times New Roman" w:hAnsi="Arial Narrow" w:ascii="Arial Narrow"/>
          <w:color w:val="000000"/>
          <w:lang w:eastAsia="hr-HR"/>
        </w:rPr>
        <w:t>RADIUS d.o.o., II Maksimirsko naselje 1/6, Zagreb</w:t>
      </w:r>
      <w:r w:rsidR="00247696" w:rsidRPr="00F2413F">
        <w:rPr>
          <w:rFonts w:cs="Times New Roman" w:hAnsi="Arial Narrow" w:ascii="Arial Narrow"/>
          <w:color w:val="000000"/>
        </w:rPr>
        <w:t>,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93579605648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8.390,05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33495" w:rsidRPr="00933495">
        <w:rPr>
          <w:rFonts w:cs="Times New Roman" w:eastAsia="Times New Roman" w:hAnsi="Arial Narrow" w:ascii="Arial Narrow"/>
          <w:color w:val="000000"/>
          <w:lang w:eastAsia="hr-HR"/>
        </w:rPr>
        <w:t>RE-NE-RE ZAGREB d.o.o., Sv, Izidora 24,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97936377330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5.937,50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A97C77" w:rsidRPr="00F2413F">
        <w:rPr>
          <w:rFonts w:cs="Times New Roman" w:eastAsia="Times New Roman" w:hAnsi="Arial Narrow" w:ascii="Arial Narrow"/>
          <w:color w:val="000000"/>
          <w:lang w:eastAsia="hr-HR"/>
        </w:rPr>
        <w:t>SILA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247696" w:rsidRPr="00F2413F">
        <w:rPr>
          <w:rFonts w:cs="Times New Roman" w:hAnsi="Arial Narrow" w:ascii="Arial Narrow"/>
          <w:color w:val="000000"/>
        </w:rPr>
        <w:t>Radnička cesta 218,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27563421945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65.696,45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933495" w:rsidRPr="00933495">
        <w:rPr>
          <w:rFonts w:cs="Times New Roman" w:eastAsia="Times New Roman" w:hAnsi="Arial Narrow" w:ascii="Arial Narrow"/>
          <w:color w:val="000000"/>
          <w:lang w:eastAsia="hr-HR"/>
        </w:rPr>
        <w:t>SKLADGRADNJA d.o.o., Gundulićeva 33, Split</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84480158899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1.133,00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Vjerovniku </w:t>
      </w:r>
      <w:r w:rsidR="00031F3A" w:rsidRPr="00031F3A">
        <w:rPr>
          <w:rFonts w:cs="Times New Roman" w:eastAsia="Times New Roman" w:hAnsi="Arial Narrow" w:ascii="Arial Narrow"/>
          <w:color w:val="000000"/>
          <w:lang w:eastAsia="hr-HR"/>
        </w:rPr>
        <w:t>"STROJOBRAVAR", VL. ANTUN VALIDŽIĆ,ZAGREB, ULICA GRADA VUKOVARA 237 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85374144249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2.388,25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SUPER MARIO d.o.o., Novo Svibje 4, Svibje</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97003245557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129.977,50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T.I.M.S. OBRT ZA POSLOVNE USLUGE vl. Toni Kulaš, Avenija Dubrava 222,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56104954267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13.504,51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TEAM d.d. u stečaju, Rudarska 1, Mursko Središće</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78374990082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10.698,79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TEH-GRADNJA d.o.o., Ksenije Kantoci 3,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13530191392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15.280,31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A97C77" w:rsidRPr="00F2413F">
        <w:rPr>
          <w:rFonts w:cs="Times New Roman" w:eastAsia="Times New Roman" w:hAnsi="Arial Narrow" w:ascii="Arial Narrow"/>
          <w:color w:val="000000"/>
          <w:lang w:eastAsia="hr-HR"/>
        </w:rPr>
        <w:t>TEHNIKA d.d.</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247696" w:rsidRPr="00F2413F">
        <w:rPr>
          <w:rFonts w:cs="Times New Roman" w:hAnsi="Arial Narrow" w:ascii="Arial Narrow"/>
          <w:color w:val="000000"/>
        </w:rPr>
        <w:t>Ulica grada Vukovara 274,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73037001250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20.806,73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136B62">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Josip Baković, Zagrebačka cesta 229, Zagreb (ranije TERMOGRADNJA BAKOVIĆ vl. Josip Baković, Sv. Mihovila 211, Bročice, Novska)</w:t>
      </w:r>
      <w:r w:rsidRPr="00136B62">
        <w:rPr>
          <w:rFonts w:cs="Times New Roman" w:eastAsia="Times New Roman" w:hAnsi="Arial Narrow" w:ascii="Arial Narrow"/>
          <w:color w:val="000000"/>
          <w:lang w:eastAsia="hr-HR"/>
        </w:rPr>
        <w:t xml:space="preserve">, OIB: </w:t>
      </w:r>
      <w:r w:rsidR="00A97C77" w:rsidRPr="00136B62">
        <w:rPr>
          <w:rFonts w:cs="Times New Roman" w:eastAsia="Times New Roman" w:hAnsi="Arial Narrow" w:ascii="Arial Narrow"/>
          <w:color w:val="000000"/>
          <w:lang w:eastAsia="hr-HR"/>
        </w:rPr>
        <w:t xml:space="preserve">45584004154 </w:t>
      </w:r>
      <w:r w:rsidRPr="00136B62">
        <w:rPr>
          <w:rFonts w:cs="Times New Roman" w:eastAsia="Times New Roman" w:hAnsi="Arial Narrow" w:ascii="Arial Narrow"/>
          <w:color w:val="000000"/>
          <w:lang w:eastAsia="hr-HR"/>
        </w:rPr>
        <w:t xml:space="preserve">utvrđena je tražbina u iznosu </w:t>
      </w:r>
      <w:r w:rsidR="00A97C77" w:rsidRPr="00136B62">
        <w:rPr>
          <w:rFonts w:cs="Times New Roman" w:eastAsia="Times New Roman" w:hAnsi="Arial Narrow" w:ascii="Arial Narrow"/>
          <w:color w:val="000000"/>
          <w:lang w:eastAsia="hr-HR"/>
        </w:rPr>
        <w:t xml:space="preserve">0,00 </w:t>
      </w:r>
      <w:r w:rsidR="00BB60B8" w:rsidRPr="00136B62">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TPK-EPO PROIZVODNJA d.o.o., Slavonska Avenija 20,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82752052701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16.082,88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TRANS METAL d.o.o., Vukovarska 308, Osijek</w:t>
      </w:r>
      <w:r w:rsidRPr="00F2413F">
        <w:rPr>
          <w:rFonts w:cs="Times New Roman" w:eastAsia="Times New Roman" w:hAnsi="Arial Narrow" w:ascii="Arial Narrow"/>
          <w:color w:val="000000"/>
          <w:lang w:eastAsia="hr-HR"/>
        </w:rPr>
        <w:t xml:space="preserve">, OIB: </w:t>
      </w:r>
      <w:r w:rsidR="005A55DF" w:rsidRPr="005A55DF">
        <w:rPr>
          <w:rFonts w:cs="Times New Roman" w:eastAsia="Times New Roman" w:hAnsi="Arial Narrow" w:ascii="Arial Narrow"/>
          <w:color w:val="000000"/>
          <w:lang w:eastAsia="hr-HR"/>
        </w:rPr>
        <w:t>01920819179</w:t>
      </w:r>
      <w:r w:rsidR="00A97C77"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3.125,00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UNIJABETON d.o.o., Čulinečka 271,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46520613235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2.917,56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A97C77" w:rsidRPr="00F2413F">
        <w:rPr>
          <w:rFonts w:cs="Times New Roman" w:eastAsia="Times New Roman" w:hAnsi="Arial Narrow" w:ascii="Arial Narrow"/>
          <w:color w:val="000000"/>
          <w:lang w:eastAsia="hr-HR"/>
        </w:rPr>
        <w:t>V.D.M. PROMET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247696" w:rsidRPr="00F2413F">
        <w:rPr>
          <w:rFonts w:cs="Times New Roman" w:hAnsi="Arial Narrow" w:ascii="Arial Narrow"/>
          <w:color w:val="000000"/>
        </w:rPr>
        <w:t>Zagorska 22,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77440333831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8.660,00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VB-GRUPA d.o.o., Sprečka 23,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47440301609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31.908,00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A97C77" w:rsidRPr="00F2413F">
        <w:rPr>
          <w:rFonts w:cs="Times New Roman" w:eastAsia="Times New Roman" w:hAnsi="Arial Narrow" w:ascii="Arial Narrow"/>
          <w:color w:val="000000"/>
          <w:lang w:eastAsia="hr-HR"/>
        </w:rPr>
        <w:t>VEDRAN TRANS d.o.o.</w:t>
      </w:r>
      <w:r w:rsidRPr="00F2413F">
        <w:rPr>
          <w:rFonts w:cs="Times New Roman" w:eastAsia="Times New Roman" w:hAnsi="Arial Narrow" w:ascii="Arial Narrow"/>
          <w:color w:val="000000"/>
          <w:lang w:eastAsia="hr-HR"/>
        </w:rPr>
        <w:t>,</w:t>
      </w:r>
      <w:r w:rsidRPr="00F2413F">
        <w:rPr>
          <w:rFonts w:hAnsi="Arial Narrow" w:ascii="Arial Narrow"/>
          <w:color w:val="000000"/>
        </w:rPr>
        <w:t xml:space="preserve"> </w:t>
      </w:r>
      <w:r w:rsidR="00247696" w:rsidRPr="00F2413F">
        <w:rPr>
          <w:rFonts w:cs="Times New Roman" w:hAnsi="Arial Narrow" w:ascii="Arial Narrow"/>
          <w:color w:val="000000"/>
        </w:rPr>
        <w:t>3. Jazbinski odvojak 1, Zagreb</w:t>
      </w:r>
      <w:r w:rsidRPr="00F2413F">
        <w:rPr>
          <w:rFonts w:cs="Times New Roman" w:eastAsia="Times New Roman" w:hAnsi="Arial Narrow" w:ascii="Arial Narrow"/>
          <w:color w:val="000000"/>
          <w:lang w:eastAsia="hr-HR"/>
        </w:rPr>
        <w:t xml:space="preserve">, OIB: </w:t>
      </w:r>
      <w:r w:rsidR="005A55DF" w:rsidRPr="005A55DF">
        <w:rPr>
          <w:rFonts w:cs="Times New Roman" w:eastAsia="Times New Roman" w:hAnsi="Arial Narrow" w:ascii="Arial Narrow"/>
          <w:color w:val="000000"/>
          <w:lang w:eastAsia="hr-HR"/>
        </w:rPr>
        <w:t>04140935433</w:t>
      </w:r>
      <w:r w:rsidR="00A97C77"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3.672,38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031F3A" w:rsidRPr="00031F3A">
        <w:rPr>
          <w:rFonts w:cs="Times New Roman" w:eastAsia="Times New Roman" w:hAnsi="Arial Narrow" w:ascii="Arial Narrow"/>
          <w:color w:val="000000"/>
          <w:lang w:eastAsia="hr-HR"/>
        </w:rPr>
        <w:t>VELKOM d.o.o. u stečaju, Ivana Gorana Kovačića 13, Velika Gorica</w:t>
      </w:r>
      <w:r w:rsidRPr="00F2413F">
        <w:rPr>
          <w:rFonts w:cs="Times New Roman" w:eastAsia="Times New Roman" w:hAnsi="Arial Narrow" w:ascii="Arial Narrow"/>
          <w:color w:val="000000"/>
          <w:lang w:eastAsia="hr-HR"/>
        </w:rPr>
        <w:t xml:space="preserve">, OIB: </w:t>
      </w:r>
      <w:r w:rsidR="005A55DF" w:rsidRPr="005A55DF">
        <w:rPr>
          <w:rFonts w:cs="Times New Roman" w:eastAsia="Times New Roman" w:hAnsi="Arial Narrow" w:ascii="Arial Narrow"/>
          <w:color w:val="000000"/>
          <w:lang w:eastAsia="hr-HR"/>
        </w:rPr>
        <w:t>00697315626</w:t>
      </w:r>
      <w:r w:rsidR="00A97C77" w:rsidRPr="00F2413F">
        <w:rPr>
          <w:rFonts w:cs="Times New Roman" w:eastAsia="Times New Roman" w:hAnsi="Arial Narrow" w:ascii="Arial Narrow"/>
          <w:color w:val="000000"/>
          <w:lang w:eastAsia="hr-HR"/>
        </w:rPr>
        <w:t xml:space="preserve">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186.672,27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93A01" w:rsidRPr="00C93A01">
        <w:rPr>
          <w:rFonts w:cs="Times New Roman" w:eastAsia="Times New Roman" w:hAnsi="Arial Narrow" w:ascii="Arial Narrow"/>
          <w:color w:val="000000"/>
          <w:lang w:eastAsia="hr-HR"/>
        </w:rPr>
        <w:t>VIPnet d.o.o., Vrtni put 1,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29524210204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3.801,28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93A01" w:rsidRPr="00C93A01">
        <w:rPr>
          <w:rFonts w:cs="Times New Roman" w:eastAsia="Times New Roman" w:hAnsi="Arial Narrow" w:ascii="Arial Narrow"/>
          <w:color w:val="000000"/>
          <w:lang w:eastAsia="hr-HR"/>
        </w:rPr>
        <w:t>VUČNA SLUŽBA "ČAČE" vl. Ante Gašperov, KRČULJ, ŠIROKE 22, PRIMOŠTEN</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87797305436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375,00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93A01" w:rsidRPr="00C93A01">
        <w:rPr>
          <w:rFonts w:cs="Times New Roman" w:eastAsia="Times New Roman" w:hAnsi="Arial Narrow" w:ascii="Arial Narrow"/>
          <w:color w:val="000000"/>
          <w:lang w:eastAsia="hr-HR"/>
        </w:rPr>
        <w:t>WÜRTH-HRVATSKA d.o.o., Franje Lučića 32,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52641439848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1.370,08 </w:t>
      </w:r>
      <w:r w:rsidR="00BB60B8" w:rsidRPr="00F2413F">
        <w:rPr>
          <w:rFonts w:cs="Times New Roman" w:eastAsia="Times New Roman" w:hAnsi="Arial Narrow" w:ascii="Arial Narrow"/>
          <w:color w:val="000000"/>
          <w:lang w:eastAsia="hr-HR"/>
        </w:rPr>
        <w:t>kn</w:t>
      </w:r>
    </w:p>
    <w:p w:rsidRDefault="00515C9E" w:rsidP="00136B62" w:rsidR="00515C9E"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93A01" w:rsidRPr="00C93A01">
        <w:rPr>
          <w:rFonts w:cs="Times New Roman" w:eastAsia="Times New Roman" w:hAnsi="Arial Narrow" w:ascii="Arial Narrow"/>
          <w:color w:val="000000"/>
          <w:lang w:eastAsia="hr-HR"/>
        </w:rPr>
        <w:t>Zagrebački Mamut d.o.o., Ljubljanska avenija 18, Zagreb</w:t>
      </w:r>
      <w:r w:rsidRPr="00F2413F">
        <w:rPr>
          <w:rFonts w:cs="Times New Roman" w:eastAsia="Times New Roman" w:hAnsi="Arial Narrow" w:ascii="Arial Narrow"/>
          <w:color w:val="000000"/>
          <w:lang w:eastAsia="hr-HR"/>
        </w:rPr>
        <w:t xml:space="preserve">, OIB: </w:t>
      </w:r>
      <w:r w:rsidR="00A97C77" w:rsidRPr="00F2413F">
        <w:rPr>
          <w:rFonts w:cs="Times New Roman" w:eastAsia="Times New Roman" w:hAnsi="Arial Narrow" w:ascii="Arial Narrow"/>
          <w:color w:val="000000"/>
          <w:lang w:eastAsia="hr-HR"/>
        </w:rPr>
        <w:t xml:space="preserve">74316143482 </w:t>
      </w:r>
      <w:r w:rsidRPr="00F2413F">
        <w:rPr>
          <w:rFonts w:cs="Times New Roman" w:eastAsia="Times New Roman" w:hAnsi="Arial Narrow" w:ascii="Arial Narrow"/>
          <w:color w:val="000000"/>
          <w:lang w:eastAsia="hr-HR"/>
        </w:rPr>
        <w:t xml:space="preserve">utvrđena je tražbina u iznosu </w:t>
      </w:r>
      <w:r w:rsidR="00A97C77" w:rsidRPr="00F2413F">
        <w:rPr>
          <w:rFonts w:cs="Times New Roman" w:eastAsia="Times New Roman" w:hAnsi="Arial Narrow" w:ascii="Arial Narrow"/>
          <w:color w:val="000000"/>
          <w:lang w:eastAsia="hr-HR"/>
        </w:rPr>
        <w:t xml:space="preserve">84.765,00 </w:t>
      </w:r>
      <w:r w:rsidR="00BB60B8" w:rsidRPr="00F2413F">
        <w:rPr>
          <w:rFonts w:cs="Times New Roman" w:eastAsia="Times New Roman" w:hAnsi="Arial Narrow" w:ascii="Arial Narrow"/>
          <w:color w:val="000000"/>
          <w:lang w:eastAsia="hr-HR"/>
        </w:rPr>
        <w:t>kn</w:t>
      </w:r>
    </w:p>
    <w:p w:rsidRDefault="00515C9E" w:rsidP="00141194" w:rsidR="00515C9E" w:rsidRPr="00F2413F">
      <w:pPr>
        <w:spacing w:after="0"/>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Vjerovniku </w:t>
      </w:r>
      <w:r w:rsidR="00C93A01" w:rsidRPr="00C93A01">
        <w:rPr>
          <w:rFonts w:cs="Times New Roman" w:eastAsia="Times New Roman" w:hAnsi="Arial Narrow" w:ascii="Arial Narrow"/>
          <w:color w:val="000000"/>
          <w:lang w:eastAsia="hr-HR"/>
        </w:rPr>
        <w:t>ZEC, d.o.o., Put svetog Izidora 15, Split</w:t>
      </w:r>
      <w:r w:rsidRPr="00F2413F">
        <w:rPr>
          <w:rFonts w:cs="Times New Roman" w:eastAsia="Times New Roman" w:hAnsi="Arial Narrow" w:ascii="Arial Narrow"/>
          <w:color w:val="000000"/>
          <w:lang w:eastAsia="hr-HR"/>
        </w:rPr>
        <w:t xml:space="preserve">, OIB: </w:t>
      </w:r>
      <w:r w:rsidR="00BC70BC" w:rsidRPr="00F2413F">
        <w:rPr>
          <w:rFonts w:cs="Times New Roman" w:eastAsia="Times New Roman" w:hAnsi="Arial Narrow" w:ascii="Arial Narrow"/>
          <w:color w:val="000000"/>
          <w:lang w:eastAsia="hr-HR"/>
        </w:rPr>
        <w:t xml:space="preserve">23401310479 </w:t>
      </w:r>
      <w:r w:rsidRPr="00F2413F">
        <w:rPr>
          <w:rFonts w:cs="Times New Roman" w:eastAsia="Times New Roman" w:hAnsi="Arial Narrow" w:ascii="Arial Narrow"/>
          <w:color w:val="000000"/>
          <w:lang w:eastAsia="hr-HR"/>
        </w:rPr>
        <w:t xml:space="preserve">utvrđena je tražbina u iznosu </w:t>
      </w:r>
      <w:r w:rsidR="00BC70BC" w:rsidRPr="00F2413F">
        <w:rPr>
          <w:rFonts w:cs="Times New Roman" w:eastAsia="Times New Roman" w:hAnsi="Arial Narrow" w:ascii="Arial Narrow"/>
          <w:color w:val="000000"/>
          <w:lang w:eastAsia="hr-HR"/>
        </w:rPr>
        <w:t xml:space="preserve">2.875,00 </w:t>
      </w:r>
      <w:r w:rsidR="00BB60B8" w:rsidRPr="00F2413F">
        <w:rPr>
          <w:rFonts w:cs="Times New Roman" w:eastAsia="Times New Roman" w:hAnsi="Arial Narrow" w:ascii="Arial Narrow"/>
          <w:color w:val="000000"/>
          <w:lang w:eastAsia="hr-HR"/>
        </w:rPr>
        <w:t>kn</w:t>
      </w:r>
    </w:p>
    <w:p w:rsidRDefault="00CE6D27" w:rsidP="003D24AA" w:rsidR="00CE6D27" w:rsidRPr="00F2413F">
      <w:pPr>
        <w:spacing w:after="0"/>
        <w:jc w:val="both"/>
        <w:rPr>
          <w:rFonts w:cs="Times New Roman" w:eastAsia="Times New Roman" w:hAnsi="Arial Narrow" w:ascii="Arial Narrow"/>
          <w:color w:val="000000"/>
          <w:lang w:eastAsia="hr-HR"/>
        </w:rPr>
      </w:pPr>
    </w:p>
    <w:p w:rsidRDefault="00F430E0" w:rsidP="00F430E0" w:rsidR="00F430E0" w:rsidRPr="00F2413F">
      <w:pPr>
        <w:pStyle w:val="Odlomakpopisa"/>
        <w:numPr>
          <w:ilvl w:val="0"/>
          <w:numId w:val="1"/>
        </w:numPr>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Vjerovnici iz </w:t>
      </w:r>
      <w:r w:rsidRPr="00F2413F">
        <w:rPr>
          <w:rFonts w:cs="Times New Roman" w:hAnsi="Arial Narrow" w:ascii="Arial Narrow"/>
          <w:b/>
        </w:rPr>
        <w:t>GRUPE 3</w:t>
      </w:r>
      <w:r w:rsidR="004C3A3E" w:rsidRPr="00F2413F">
        <w:rPr>
          <w:rFonts w:cs="Times New Roman" w:hAnsi="Arial Narrow" w:ascii="Arial Narrow"/>
          <w:b/>
        </w:rPr>
        <w:t>a</w:t>
      </w:r>
      <w:r w:rsidRPr="00F2413F">
        <w:rPr>
          <w:rFonts w:cs="Times New Roman" w:hAnsi="Arial Narrow" w:ascii="Arial Narrow"/>
          <w:b/>
        </w:rPr>
        <w:t xml:space="preserve"> OSTALI VJEROVNICI GRUPA DOBAVLJAČI </w:t>
      </w:r>
      <w:r w:rsidRPr="00F2413F">
        <w:rPr>
          <w:rFonts w:cs="Times New Roman" w:hAnsi="Arial Narrow" w:ascii="Arial Narrow"/>
        </w:rPr>
        <w:t>otpuštaju dug  Dužniku u dijelu kojega čini 60% (šezdeset posto) od utvrđenog iznosa tražbine, a Dužnik pristaje na otpust duga, tako da:</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054D5" w:rsidRPr="009054D5">
        <w:rPr>
          <w:rFonts w:cs="Times New Roman" w:hAnsi="Arial Narrow" w:ascii="Arial Narrow"/>
        </w:rPr>
        <w:t>AGIT d.o.o., Heinzelova 51, Zagreb</w:t>
      </w:r>
      <w:r w:rsidR="008A73E2" w:rsidRPr="00F2413F">
        <w:rPr>
          <w:rFonts w:cs="Times New Roman" w:hAnsi="Arial Narrow" w:ascii="Arial Narrow"/>
        </w:rPr>
        <w:t>, OIB: 42650506038</w:t>
      </w:r>
      <w:r w:rsidRPr="00F2413F">
        <w:rPr>
          <w:rFonts w:cs="Times New Roman" w:hAnsi="Arial Narrow" w:ascii="Arial Narrow"/>
        </w:rPr>
        <w:t xml:space="preserve"> otpušta Dužniku dug u iznosu </w:t>
      </w:r>
      <w:r w:rsidR="008A73E2" w:rsidRPr="00F2413F">
        <w:rPr>
          <w:rFonts w:cs="Times New Roman" w:hAnsi="Arial Narrow" w:ascii="Arial Narrow"/>
        </w:rPr>
        <w:t>7.619,95</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054D5" w:rsidRPr="009054D5">
        <w:rPr>
          <w:rFonts w:cs="Times New Roman" w:hAnsi="Arial Narrow" w:ascii="Arial Narrow"/>
        </w:rPr>
        <w:t>AGRAMKRAN d.o.o., Andraševečka 7, Zagreb</w:t>
      </w:r>
      <w:r w:rsidRPr="00F2413F">
        <w:rPr>
          <w:rFonts w:cs="Times New Roman" w:hAnsi="Arial Narrow" w:ascii="Arial Narrow"/>
        </w:rPr>
        <w:t xml:space="preserve">, OIB: 76783828487  otpušta Dužniku dug u iznosu </w:t>
      </w:r>
      <w:r w:rsidR="008A73E2" w:rsidRPr="00F2413F">
        <w:rPr>
          <w:rFonts w:cs="Times New Roman" w:hAnsi="Arial Narrow" w:ascii="Arial Narrow"/>
        </w:rPr>
        <w:t>55.481,45</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"AGRO - DOM" TRGOVINA I SERVIS POLJOPRIVREDNIH STROJEVA, VL. ZORAN CRNOMARKOVIĆ I DUBRAVKO KUŠ ZAGREB, Bunićeva 20, Zagreb</w:t>
      </w:r>
      <w:r w:rsidRPr="00F2413F">
        <w:rPr>
          <w:rFonts w:cs="Times New Roman" w:hAnsi="Arial Narrow" w:ascii="Arial Narrow"/>
        </w:rPr>
        <w:t xml:space="preserve">, OIB: 47865426584  otpušta Dužniku dug u iznosu </w:t>
      </w:r>
      <w:r w:rsidR="008A73E2" w:rsidRPr="00F2413F">
        <w:rPr>
          <w:rFonts w:cs="Times New Roman" w:hAnsi="Arial Narrow" w:ascii="Arial Narrow"/>
        </w:rPr>
        <w:t xml:space="preserve">1.878,46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AKTOMA d.o.o. u stečaju, Trg kralja Petra Krešimira IV br.10, Daruvar</w:t>
      </w:r>
      <w:r w:rsidRPr="00F2413F">
        <w:rPr>
          <w:rFonts w:cs="Times New Roman" w:hAnsi="Arial Narrow" w:ascii="Arial Narrow"/>
        </w:rPr>
        <w:t xml:space="preserve">, OIB: </w:t>
      </w:r>
      <w:r w:rsidR="00F41F21" w:rsidRPr="00F41F21">
        <w:rPr>
          <w:rFonts w:cs="Times New Roman" w:hAnsi="Arial Narrow" w:ascii="Arial Narrow"/>
        </w:rPr>
        <w:t>00484286991</w:t>
      </w:r>
      <w:r w:rsidRPr="00F2413F">
        <w:rPr>
          <w:rFonts w:cs="Times New Roman" w:hAnsi="Arial Narrow" w:ascii="Arial Narrow"/>
        </w:rPr>
        <w:t xml:space="preserve">  otpušta Dužniku dug u iznosu </w:t>
      </w:r>
      <w:r w:rsidR="008A73E2" w:rsidRPr="00F2413F">
        <w:rPr>
          <w:rFonts w:cs="Times New Roman" w:hAnsi="Arial Narrow" w:ascii="Arial Narrow"/>
        </w:rPr>
        <w:t>2.656,80</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ALFA GRADITELJ d.o.o. u stečaju, Ilica 190, Zagreb</w:t>
      </w:r>
      <w:r w:rsidR="0038571F">
        <w:rPr>
          <w:rFonts w:cs="Times New Roman" w:hAnsi="Arial Narrow" w:ascii="Arial Narrow"/>
        </w:rPr>
        <w:t xml:space="preserve">, </w:t>
      </w:r>
      <w:r w:rsidR="008A73E2" w:rsidRPr="00F2413F">
        <w:rPr>
          <w:rFonts w:cs="Times New Roman" w:hAnsi="Arial Narrow" w:ascii="Arial Narrow"/>
        </w:rPr>
        <w:t>OIB: 96492833566</w:t>
      </w:r>
      <w:r w:rsidRPr="00F2413F">
        <w:rPr>
          <w:rFonts w:cs="Times New Roman" w:hAnsi="Arial Narrow" w:ascii="Arial Narrow"/>
        </w:rPr>
        <w:t xml:space="preserve"> otpušta Dužniku dug u iznosu </w:t>
      </w:r>
      <w:r w:rsidR="008A73E2" w:rsidRPr="00F2413F">
        <w:rPr>
          <w:rFonts w:cs="Times New Roman" w:hAnsi="Arial Narrow" w:ascii="Arial Narrow"/>
        </w:rPr>
        <w:t>5.749,40</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AMS NAKLADNIŠTVO d.o.o., Vijenac Frane Gotovca 10, Zagreb</w:t>
      </w:r>
      <w:r w:rsidRPr="00F2413F">
        <w:rPr>
          <w:rFonts w:cs="Times New Roman" w:hAnsi="Arial Narrow" w:ascii="Arial Narrow"/>
        </w:rPr>
        <w:t xml:space="preserve">, OIB: 32472532639 otpušta Dužniku dug u iznosu </w:t>
      </w:r>
      <w:r w:rsidR="008A73E2" w:rsidRPr="00F2413F">
        <w:rPr>
          <w:rFonts w:cs="Times New Roman" w:hAnsi="Arial Narrow" w:ascii="Arial Narrow"/>
        </w:rPr>
        <w:t>5.856,00</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"APGM - LJUBIĆ" OBRT ZA AUTOPRIJEVOZ, TRGOVINU I USLUGE GRAĐEVINSKOM MEHANIZACIJOM, vl. Davorin Ljubić,, Kapucinska 32a, Zagreb</w:t>
      </w:r>
      <w:r w:rsidRPr="00F2413F">
        <w:rPr>
          <w:rFonts w:cs="Times New Roman" w:hAnsi="Arial Narrow" w:ascii="Arial Narrow"/>
        </w:rPr>
        <w:t>, OIB: 4056844655</w:t>
      </w:r>
      <w:r w:rsidR="008A73E2" w:rsidRPr="00F2413F">
        <w:rPr>
          <w:rFonts w:cs="Times New Roman" w:hAnsi="Arial Narrow" w:ascii="Arial Narrow"/>
        </w:rPr>
        <w:t>3 otpušta Dužniku dug u iznosu 28.446,00</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AS FLOOR d.o.o., 9. svibnja 16, Samobor</w:t>
      </w:r>
      <w:r w:rsidR="008A73E2" w:rsidRPr="00F2413F">
        <w:rPr>
          <w:rFonts w:cs="Times New Roman" w:hAnsi="Arial Narrow" w:ascii="Arial Narrow"/>
        </w:rPr>
        <w:t xml:space="preserve">, OIB: 25670753444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24.515,85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ASCON INSTITUT d.o.o., Čista Mlaka (Općina Rugvica), Zagrebačka 91</w:t>
      </w:r>
      <w:r w:rsidR="008A73E2" w:rsidRPr="00F2413F">
        <w:rPr>
          <w:rFonts w:cs="Times New Roman" w:hAnsi="Arial Narrow" w:ascii="Arial Narrow"/>
        </w:rPr>
        <w:t xml:space="preserve">, OIB: 74145853679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2.400,00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8571F" w:rsidRPr="0038571F">
        <w:rPr>
          <w:rFonts w:cs="Times New Roman" w:hAnsi="Arial Narrow" w:ascii="Arial Narrow"/>
        </w:rPr>
        <w:t>ATM RADIAL d.o.o., Ul. A.Topića-Mimare 5, Zagreb</w:t>
      </w:r>
      <w:r w:rsidR="008A73E2" w:rsidRPr="00F2413F">
        <w:rPr>
          <w:rFonts w:cs="Times New Roman" w:hAnsi="Arial Narrow" w:ascii="Arial Narrow"/>
        </w:rPr>
        <w:t xml:space="preserve">, OIB: 55775924997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15.716,25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AUTO PNEUMATIKA d.o.o., Murat</w:t>
      </w:r>
      <w:r w:rsidR="0038571F">
        <w:rPr>
          <w:rFonts w:cs="Times New Roman" w:hAnsi="Arial Narrow" w:ascii="Arial Narrow"/>
        </w:rPr>
        <w:t>i</w:t>
      </w:r>
      <w:r w:rsidRPr="00F2413F">
        <w:rPr>
          <w:rFonts w:cs="Times New Roman" w:hAnsi="Arial Narrow" w:ascii="Arial Narrow"/>
        </w:rPr>
        <w:t xml:space="preserve"> 2, Zagreb, OIB:</w:t>
      </w:r>
      <w:r w:rsidR="008A73E2" w:rsidRPr="00F2413F">
        <w:rPr>
          <w:rFonts w:cs="Times New Roman" w:hAnsi="Arial Narrow" w:ascii="Arial Narrow"/>
        </w:rPr>
        <w:t xml:space="preserve"> 95221348658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700,50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BAJKMONT d.o.o., Svetomatejska</w:t>
      </w:r>
      <w:r w:rsidR="008A73E2" w:rsidRPr="00F2413F">
        <w:rPr>
          <w:rFonts w:cs="Times New Roman" w:hAnsi="Arial Narrow" w:ascii="Arial Narrow"/>
        </w:rPr>
        <w:t xml:space="preserve"> 12, Sesvete, OIB: 39972098216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1.012,50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7B097A" w:rsidRPr="007B097A">
        <w:rPr>
          <w:rFonts w:cs="Times New Roman" w:hAnsi="Arial Narrow" w:ascii="Arial Narrow"/>
        </w:rPr>
        <w:t>BETON-LUČKO d.o.o., Puškarićeva 1/b, Lučko-Zagreb</w:t>
      </w:r>
      <w:r w:rsidR="008A73E2" w:rsidRPr="00F2413F">
        <w:rPr>
          <w:rFonts w:cs="Times New Roman" w:hAnsi="Arial Narrow" w:ascii="Arial Narrow"/>
        </w:rPr>
        <w:t>, OIB: 87425920265</w:t>
      </w:r>
      <w:r w:rsidRPr="00F2413F">
        <w:rPr>
          <w:rFonts w:cs="Times New Roman" w:hAnsi="Arial Narrow" w:ascii="Arial Narrow"/>
        </w:rPr>
        <w:t xml:space="preserve"> otpušta Dužniku dug u iznosu </w:t>
      </w:r>
      <w:r w:rsidR="008A73E2" w:rsidRPr="00F2413F">
        <w:rPr>
          <w:rFonts w:cs="Times New Roman" w:hAnsi="Arial Narrow" w:ascii="Arial Narrow"/>
        </w:rPr>
        <w:t xml:space="preserve">181.932,34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BIANCHI CASSEFORME S.R.L. Forno di Taro, via G.</w:t>
      </w:r>
      <w:r w:rsidR="008A73E2" w:rsidRPr="00F2413F">
        <w:rPr>
          <w:rFonts w:cs="Times New Roman" w:hAnsi="Arial Narrow" w:ascii="Arial Narrow"/>
        </w:rPr>
        <w:t xml:space="preserve"> di Vittorio, Italija,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842,11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BISNODE d.o.o., Fallerovo šetališt</w:t>
      </w:r>
      <w:r w:rsidR="008A73E2" w:rsidRPr="00F2413F">
        <w:rPr>
          <w:rFonts w:cs="Times New Roman" w:hAnsi="Arial Narrow" w:ascii="Arial Narrow"/>
        </w:rPr>
        <w:t xml:space="preserve">e 22, Zagreb, OIB: 48270876028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2.467,50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BRAMGRAD NEKRETNINE d.o.o., Vučak 28, Zagreb (ranije BRAMGRAD graditeljstvo i inženjering u unutarnjem i vanjskotrgovinskom prometu d.o.o.)</w:t>
      </w:r>
      <w:r w:rsidRPr="00F2413F">
        <w:rPr>
          <w:rFonts w:cs="Times New Roman" w:hAnsi="Arial Narrow" w:ascii="Arial Narrow"/>
        </w:rPr>
        <w:t xml:space="preserve">, OIB: 86369892427 otpušta Dužniku dug u iznosu </w:t>
      </w:r>
      <w:r w:rsidR="008A73E2" w:rsidRPr="00F2413F">
        <w:rPr>
          <w:rFonts w:cs="Times New Roman" w:hAnsi="Arial Narrow" w:ascii="Arial Narrow"/>
        </w:rPr>
        <w:t xml:space="preserve">338,25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BRIKO d.o.o., Ivanović</w:t>
      </w:r>
      <w:r w:rsidR="008A73E2" w:rsidRPr="00F2413F">
        <w:rPr>
          <w:rFonts w:cs="Times New Roman" w:hAnsi="Arial Narrow" w:ascii="Arial Narrow"/>
        </w:rPr>
        <w:t>eva 4, Zagreb, OIB: 39736307281</w:t>
      </w:r>
      <w:r w:rsidRPr="00F2413F">
        <w:rPr>
          <w:rFonts w:cs="Times New Roman" w:hAnsi="Arial Narrow" w:ascii="Arial Narrow"/>
        </w:rPr>
        <w:t xml:space="preserve"> otpušta Dužniku dug u iznosu </w:t>
      </w:r>
      <w:r w:rsidR="008A73E2" w:rsidRPr="00F2413F">
        <w:rPr>
          <w:rFonts w:cs="Times New Roman" w:hAnsi="Arial Narrow" w:ascii="Arial Narrow"/>
        </w:rPr>
        <w:t xml:space="preserve">1.800,00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lastRenderedPageBreak/>
        <w:t xml:space="preserve">Vjerovnik </w:t>
      </w:r>
      <w:r w:rsidR="000C0749" w:rsidRPr="000C0749">
        <w:rPr>
          <w:rFonts w:cs="Times New Roman" w:hAnsi="Arial Narrow" w:ascii="Arial Narrow"/>
        </w:rPr>
        <w:t>BUŠLJETA SERVIS d.o.o. u stečaju, Privlačka ulica 4, Zadar</w:t>
      </w:r>
      <w:r w:rsidR="008A73E2" w:rsidRPr="00F2413F">
        <w:rPr>
          <w:rFonts w:cs="Times New Roman" w:hAnsi="Arial Narrow" w:ascii="Arial Narrow"/>
        </w:rPr>
        <w:t>, OIB: 55148872295</w:t>
      </w:r>
      <w:r w:rsidRPr="00F2413F">
        <w:rPr>
          <w:rFonts w:cs="Times New Roman" w:hAnsi="Arial Narrow" w:ascii="Arial Narrow"/>
        </w:rPr>
        <w:t xml:space="preserve"> otpušta Dužniku dug u iznosu </w:t>
      </w:r>
      <w:r w:rsidR="008A73E2" w:rsidRPr="00F2413F">
        <w:rPr>
          <w:rFonts w:cs="Times New Roman" w:hAnsi="Arial Narrow" w:ascii="Arial Narrow"/>
        </w:rPr>
        <w:t xml:space="preserve">900,00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DE-NI VOZILA d.o.o. u stečaju, Jablanska 34, Zagreb</w:t>
      </w:r>
      <w:r w:rsidR="008A73E2" w:rsidRPr="00F2413F">
        <w:rPr>
          <w:rFonts w:cs="Times New Roman" w:hAnsi="Arial Narrow" w:ascii="Arial Narrow"/>
        </w:rPr>
        <w:t xml:space="preserve">, OIB: </w:t>
      </w:r>
      <w:r w:rsidR="00F41F21" w:rsidRPr="00F41F21">
        <w:rPr>
          <w:rFonts w:cs="Times New Roman" w:hAnsi="Arial Narrow" w:ascii="Arial Narrow"/>
        </w:rPr>
        <w:t>00679480450</w:t>
      </w:r>
      <w:r w:rsidR="008A73E2" w:rsidRPr="00F2413F">
        <w:rPr>
          <w:rFonts w:cs="Times New Roman" w:hAnsi="Arial Narrow" w:ascii="Arial Narrow"/>
        </w:rPr>
        <w:t xml:space="preserve">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1.970,46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IVAN MIHALJEVIĆ, Zagreb, Savski gaj V Put 5 (ranije Usluge u građevinarstvu i iznajmljivanje predmeta za osobnu upotrebu "DIJAREZ 3M" - vl. IVAN MIHALJEVIĆ, Zagreb, Savski gaj V Put 5)</w:t>
      </w:r>
      <w:r w:rsidR="000C0749">
        <w:rPr>
          <w:rFonts w:cs="Times New Roman" w:hAnsi="Arial Narrow" w:ascii="Arial Narrow"/>
        </w:rPr>
        <w:t xml:space="preserve">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1.350,00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DIMNJAČAR - vl., MARKO TOMEŠIĆ I NIKICA TOMEŠIĆ, ZAGREB, DUBRAVA 153</w:t>
      </w:r>
      <w:r w:rsidR="008A73E2" w:rsidRPr="00F2413F">
        <w:rPr>
          <w:rFonts w:cs="Times New Roman" w:hAnsi="Arial Narrow" w:ascii="Arial Narrow"/>
        </w:rPr>
        <w:t xml:space="preserve">, OIB: 32240114926 </w:t>
      </w:r>
      <w:r w:rsidRPr="00F2413F">
        <w:rPr>
          <w:rFonts w:cs="Times New Roman" w:hAnsi="Arial Narrow" w:ascii="Arial Narrow"/>
        </w:rPr>
        <w:t xml:space="preserve">otpušta Dužniku dug u iznosu </w:t>
      </w:r>
      <w:r w:rsidR="008A73E2" w:rsidRPr="00F2413F">
        <w:rPr>
          <w:rFonts w:cs="Times New Roman" w:hAnsi="Arial Narrow" w:ascii="Arial Narrow"/>
        </w:rPr>
        <w:t>74,25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DIV GRUPA d.o.o. , Bobovica 10/a, Samobor</w:t>
      </w:r>
      <w:r w:rsidRPr="00F2413F">
        <w:rPr>
          <w:rFonts w:cs="Times New Roman" w:hAnsi="Arial Narrow" w:ascii="Arial Narrow"/>
        </w:rPr>
        <w:t xml:space="preserve">, OIB: </w:t>
      </w:r>
      <w:r w:rsidR="008A73E2" w:rsidRPr="00F2413F">
        <w:rPr>
          <w:rFonts w:cs="Times New Roman" w:hAnsi="Arial Narrow" w:ascii="Arial Narrow"/>
        </w:rPr>
        <w:t>33890755814</w:t>
      </w:r>
      <w:r w:rsidRPr="00F2413F">
        <w:rPr>
          <w:rFonts w:cs="Times New Roman" w:hAnsi="Arial Narrow" w:ascii="Arial Narrow"/>
        </w:rPr>
        <w:t xml:space="preserve"> otpušta Dužniku dug u iznosu </w:t>
      </w:r>
      <w:r w:rsidR="008A73E2" w:rsidRPr="00F2413F">
        <w:rPr>
          <w:rFonts w:cs="Times New Roman" w:hAnsi="Arial Narrow" w:ascii="Arial Narrow"/>
        </w:rPr>
        <w:t xml:space="preserve">33.218,15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"DIZALICE BANKOVIĆ" PRIJEVOZ, TRGOV., GRAĐEV., UGOST., I RAČUNOV. vl.Marin Banković, Jastrebarsko, Plešivička 57</w:t>
      </w:r>
      <w:r w:rsidR="008A73E2" w:rsidRPr="00F2413F">
        <w:rPr>
          <w:rFonts w:cs="Times New Roman" w:hAnsi="Arial Narrow" w:ascii="Arial Narrow"/>
        </w:rPr>
        <w:t xml:space="preserve">, OIB: 82490690994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1.875,00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DO RE MI d.o.o., Pilatušćak 28, Zagreb</w:t>
      </w:r>
      <w:r w:rsidRPr="00F2413F">
        <w:rPr>
          <w:rFonts w:cs="Times New Roman" w:hAnsi="Arial Narrow" w:ascii="Arial Narrow"/>
        </w:rPr>
        <w:t>, OIB: 879576499</w:t>
      </w:r>
      <w:r w:rsidR="008A73E2" w:rsidRPr="00F2413F">
        <w:rPr>
          <w:rFonts w:cs="Times New Roman" w:hAnsi="Arial Narrow" w:ascii="Arial Narrow"/>
        </w:rPr>
        <w:t>39</w:t>
      </w:r>
      <w:r w:rsidRPr="00F2413F">
        <w:rPr>
          <w:rFonts w:cs="Times New Roman" w:hAnsi="Arial Narrow" w:ascii="Arial Narrow"/>
        </w:rPr>
        <w:t xml:space="preserve"> otpušta Dužniku dug u iznosu </w:t>
      </w:r>
      <w:r w:rsidR="008A73E2" w:rsidRPr="00F2413F">
        <w:rPr>
          <w:rFonts w:cs="Times New Roman" w:hAnsi="Arial Narrow" w:ascii="Arial Narrow"/>
        </w:rPr>
        <w:t xml:space="preserve">19.119,68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DOMO-TRANS d.o.o., Osječka ulica 5/b, Split</w:t>
      </w:r>
      <w:r w:rsidR="008A73E2" w:rsidRPr="00F2413F">
        <w:rPr>
          <w:rFonts w:cs="Times New Roman" w:hAnsi="Arial Narrow" w:ascii="Arial Narrow"/>
        </w:rPr>
        <w:t xml:space="preserve">, OIB: 39572964090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143,21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DRAVA-PROMET d.o.o., Aleja ruža 2/b, Zagreb</w:t>
      </w:r>
      <w:r w:rsidR="008A73E2" w:rsidRPr="00F2413F">
        <w:rPr>
          <w:rFonts w:cs="Times New Roman" w:hAnsi="Arial Narrow" w:ascii="Arial Narrow"/>
        </w:rPr>
        <w:t xml:space="preserve">, OIB: 38668338725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2.250,00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Đuro Đaković Montaža - Dizalice d. o. o., Dr. Mile Budaka 1, Slavonski Brod</w:t>
      </w:r>
      <w:r w:rsidRPr="00F2413F">
        <w:rPr>
          <w:rFonts w:cs="Times New Roman" w:hAnsi="Arial Narrow" w:ascii="Arial Narrow"/>
        </w:rPr>
        <w:t xml:space="preserve">, OIB: 58632456844 otpušta Dužniku dug u iznosu </w:t>
      </w:r>
      <w:r w:rsidR="008A73E2" w:rsidRPr="00F2413F">
        <w:rPr>
          <w:rFonts w:cs="Times New Roman" w:hAnsi="Arial Narrow" w:ascii="Arial Narrow"/>
        </w:rPr>
        <w:t xml:space="preserve">7.125,00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EJOT SPOJNA TEHNIKA d.o.o., Franje Lučića</w:t>
      </w:r>
      <w:r w:rsidR="008A73E2" w:rsidRPr="00F2413F">
        <w:rPr>
          <w:rFonts w:cs="Times New Roman" w:hAnsi="Arial Narrow" w:ascii="Arial Narrow"/>
        </w:rPr>
        <w:t xml:space="preserve"> 23/3, Zagreb, OIB: 49128061924 </w:t>
      </w:r>
      <w:r w:rsidRPr="00F2413F">
        <w:rPr>
          <w:rFonts w:cs="Times New Roman" w:hAnsi="Arial Narrow" w:ascii="Arial Narrow"/>
        </w:rPr>
        <w:t xml:space="preserve">otpušta Dužniku dug u iznosu </w:t>
      </w:r>
      <w:r w:rsidR="008A73E2" w:rsidRPr="00F2413F">
        <w:rPr>
          <w:rFonts w:cs="Times New Roman" w:hAnsi="Arial Narrow" w:ascii="Arial Narrow"/>
        </w:rPr>
        <w:t xml:space="preserve">1.363,46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ELTRA MG d.o.o., Prigorn</w:t>
      </w:r>
      <w:r w:rsidR="008A73E2" w:rsidRPr="00F2413F">
        <w:rPr>
          <w:rFonts w:cs="Times New Roman" w:hAnsi="Arial Narrow" w:ascii="Arial Narrow"/>
        </w:rPr>
        <w:t>ica 2, Zagreb, OIB: 86252349701</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4.485,48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EUROMARKT d.o.o., I Resni</w:t>
      </w:r>
      <w:r w:rsidR="008A73E2" w:rsidRPr="00F2413F">
        <w:rPr>
          <w:rFonts w:cs="Times New Roman" w:hAnsi="Arial Narrow" w:ascii="Arial Narrow"/>
        </w:rPr>
        <w:t xml:space="preserve">k 45, Zagreb, OIB: 16120549185 </w:t>
      </w:r>
      <w:r w:rsidRPr="00F2413F">
        <w:rPr>
          <w:rFonts w:cs="Times New Roman" w:hAnsi="Arial Narrow" w:ascii="Arial Narrow"/>
        </w:rPr>
        <w:t xml:space="preserve">otpušta Dužniku dug u iznosu </w:t>
      </w:r>
      <w:r w:rsidR="00097CC2" w:rsidRPr="00F2413F">
        <w:rPr>
          <w:rFonts w:cs="Times New Roman" w:hAnsi="Arial Narrow" w:ascii="Arial Narrow"/>
        </w:rPr>
        <w:t xml:space="preserve">660,00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FRANTO d.o.o. u stečaju, Put Vukića 1, Zadar</w:t>
      </w:r>
      <w:r w:rsidR="008A73E2" w:rsidRPr="00F2413F">
        <w:rPr>
          <w:rFonts w:cs="Times New Roman" w:hAnsi="Arial Narrow" w:ascii="Arial Narrow"/>
        </w:rPr>
        <w:t xml:space="preserve">, OIB: 45078505152 </w:t>
      </w:r>
      <w:r w:rsidRPr="00F2413F">
        <w:rPr>
          <w:rFonts w:cs="Times New Roman" w:hAnsi="Arial Narrow" w:ascii="Arial Narrow"/>
        </w:rPr>
        <w:t xml:space="preserve">otpušta Dužniku dug u iznosu </w:t>
      </w:r>
      <w:r w:rsidR="00097CC2" w:rsidRPr="00F2413F">
        <w:rPr>
          <w:rFonts w:cs="Times New Roman" w:hAnsi="Arial Narrow" w:ascii="Arial Narrow"/>
        </w:rPr>
        <w:t xml:space="preserve">13.474,84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C0749" w:rsidRPr="000C0749">
        <w:rPr>
          <w:rFonts w:cs="Times New Roman" w:hAnsi="Arial Narrow" w:ascii="Arial Narrow"/>
        </w:rPr>
        <w:t>GEN-I Zagreb d.o.o., Radnička cesta 54, Zagreb</w:t>
      </w:r>
      <w:r w:rsidR="008A73E2" w:rsidRPr="00F2413F">
        <w:rPr>
          <w:rFonts w:cs="Times New Roman" w:hAnsi="Arial Narrow" w:ascii="Arial Narrow"/>
        </w:rPr>
        <w:t xml:space="preserve">, OIB: 77604626413 </w:t>
      </w:r>
      <w:r w:rsidRPr="00F2413F">
        <w:rPr>
          <w:rFonts w:cs="Times New Roman" w:hAnsi="Arial Narrow" w:ascii="Arial Narrow"/>
        </w:rPr>
        <w:t xml:space="preserve">otpušta Dužniku dug u iznosu </w:t>
      </w:r>
      <w:r w:rsidR="00097CC2" w:rsidRPr="00F2413F">
        <w:rPr>
          <w:rFonts w:cs="Times New Roman" w:hAnsi="Arial Narrow" w:ascii="Arial Narrow"/>
        </w:rPr>
        <w:t xml:space="preserve">705,24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GEO ISPITIVANJA d.o.o., Jaruščica 7/a, Zagreb, OIB: 95172244706 otpušta Dužniku dug u iznosu </w:t>
      </w:r>
      <w:r w:rsidR="00097CC2" w:rsidRPr="00F2413F">
        <w:rPr>
          <w:rFonts w:cs="Times New Roman" w:hAnsi="Arial Narrow" w:ascii="Arial Narrow"/>
        </w:rPr>
        <w:t xml:space="preserve">22.784,96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GORICA STAKLO d.o.o., Sisačka cesta 43, Velika Gorica, OIB: 93716144137 otpušta Dužniku dug u iznosu </w:t>
      </w:r>
      <w:r w:rsidR="00097CC2" w:rsidRPr="00F2413F">
        <w:rPr>
          <w:rFonts w:cs="Times New Roman" w:hAnsi="Arial Narrow" w:ascii="Arial Narrow"/>
        </w:rPr>
        <w:t xml:space="preserve">1.472,17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GRGIĆ TRANSPORT d.o.o., Galdovačka 339, Sisak</w:t>
      </w:r>
      <w:r w:rsidRPr="00F2413F">
        <w:rPr>
          <w:rFonts w:cs="Times New Roman" w:hAnsi="Arial Narrow" w:ascii="Arial Narrow"/>
        </w:rPr>
        <w:t xml:space="preserve">, OIB: 62042029344 otpušta Dužniku dug u iznosu </w:t>
      </w:r>
      <w:r w:rsidR="00097CC2" w:rsidRPr="00F2413F">
        <w:rPr>
          <w:rFonts w:cs="Times New Roman" w:hAnsi="Arial Narrow" w:ascii="Arial Narrow"/>
        </w:rPr>
        <w:t xml:space="preserve">2.361,60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H.F.S. OPREMA d.o.o., Ilije Gregorića 25/a, Brdovec</w:t>
      </w:r>
      <w:r w:rsidRPr="00F2413F">
        <w:rPr>
          <w:rFonts w:cs="Times New Roman" w:hAnsi="Arial Narrow" w:ascii="Arial Narrow"/>
        </w:rPr>
        <w:t xml:space="preserve">, OIB: 96781954764 otpušta Dužniku dug u iznosu </w:t>
      </w:r>
      <w:r w:rsidR="00097CC2" w:rsidRPr="00F2413F">
        <w:rPr>
          <w:rFonts w:cs="Times New Roman" w:hAnsi="Arial Narrow" w:ascii="Arial Narrow"/>
        </w:rPr>
        <w:t xml:space="preserve">1.037,25 </w:t>
      </w:r>
      <w:r w:rsidRPr="00F2413F">
        <w:rPr>
          <w:rFonts w:cs="Times New Roman" w:hAnsi="Arial Narrow" w:ascii="Arial Narrow"/>
        </w:rPr>
        <w:t>kn</w:t>
      </w:r>
    </w:p>
    <w:p w:rsidRDefault="005B2350" w:rsidP="00D95507" w:rsidR="005B2350" w:rsidRPr="00F2413F">
      <w:pPr>
        <w:ind w:left="709"/>
        <w:jc w:val="both"/>
        <w:rPr>
          <w:rFonts w:cs="Times New Roman" w:hAnsi="Arial Narrow" w:ascii="Arial Narrow"/>
        </w:rPr>
      </w:pPr>
      <w:r w:rsidRPr="00F2413F">
        <w:rPr>
          <w:rFonts w:cs="Times New Roman" w:hAnsi="Arial Narrow" w:ascii="Arial Narrow"/>
        </w:rPr>
        <w:lastRenderedPageBreak/>
        <w:t xml:space="preserve">Vjerovnik </w:t>
      </w:r>
      <w:r w:rsidR="00F55959" w:rsidRPr="00F55959">
        <w:rPr>
          <w:rFonts w:cs="Times New Roman" w:hAnsi="Arial Narrow" w:ascii="Arial Narrow"/>
        </w:rPr>
        <w:t>OT-OPTIMA TELEKOM d.d., Bani 75/a, Zagreb (ranije H1 TELEKOM d.d., Dračevac 2/d, Split)</w:t>
      </w:r>
      <w:r w:rsidRPr="00F2413F">
        <w:rPr>
          <w:rFonts w:cs="Times New Roman" w:hAnsi="Arial Narrow" w:ascii="Arial Narrow"/>
        </w:rPr>
        <w:t xml:space="preserve"> OIB: </w:t>
      </w:r>
      <w:r w:rsidR="00D95507" w:rsidRPr="00D95507">
        <w:rPr>
          <w:rFonts w:cs="Times New Roman" w:hAnsi="Arial Narrow" w:ascii="Arial Narrow"/>
        </w:rPr>
        <w:t>36004425025</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1.308,37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HABEK, obrt za prijevoz i iznajmljivanje, vl. SLOBODAN HABEK, STUPNIČKI OBREŽ, HORVATSKA 2B</w:t>
      </w:r>
      <w:r w:rsidRPr="00F2413F">
        <w:rPr>
          <w:rFonts w:cs="Times New Roman" w:hAnsi="Arial Narrow" w:ascii="Arial Narrow"/>
        </w:rPr>
        <w:t xml:space="preserve">, OIB: 93549351359 otpušta Dužniku dug u iznosu </w:t>
      </w:r>
      <w:r w:rsidR="00097CC2" w:rsidRPr="00F2413F">
        <w:rPr>
          <w:rFonts w:cs="Times New Roman" w:hAnsi="Arial Narrow" w:ascii="Arial Narrow"/>
        </w:rPr>
        <w:t xml:space="preserve">450,00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HANSA - FLEX CROATIA d.o.o., III Resnik 9, Zagreb</w:t>
      </w:r>
      <w:r w:rsidRPr="00F2413F">
        <w:rPr>
          <w:rFonts w:cs="Times New Roman" w:hAnsi="Arial Narrow" w:ascii="Arial Narrow"/>
        </w:rPr>
        <w:t xml:space="preserve">, OIB: 60365429880 otpušta Dužniku dug u iznosu </w:t>
      </w:r>
      <w:r w:rsidR="00097CC2" w:rsidRPr="00F2413F">
        <w:rPr>
          <w:rFonts w:cs="Times New Roman" w:hAnsi="Arial Narrow" w:ascii="Arial Narrow"/>
        </w:rPr>
        <w:t xml:space="preserve">714,96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HIDROPNEUMATIKA d.o.o., Gornje Psarjevo 16/b, Sveti Ivan Zelina</w:t>
      </w:r>
      <w:r w:rsidRPr="00F2413F">
        <w:rPr>
          <w:rFonts w:cs="Times New Roman" w:hAnsi="Arial Narrow" w:ascii="Arial Narrow"/>
        </w:rPr>
        <w:t xml:space="preserve">, OIB: 59739812601 otpušta Dužniku dug u iznosu </w:t>
      </w:r>
      <w:r w:rsidR="00097CC2" w:rsidRPr="00F2413F">
        <w:rPr>
          <w:rFonts w:cs="Times New Roman" w:hAnsi="Arial Narrow" w:ascii="Arial Narrow"/>
        </w:rPr>
        <w:t xml:space="preserve">2.514,00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F55959" w:rsidRPr="00F55959">
        <w:rPr>
          <w:rFonts w:cs="Times New Roman" w:hAnsi="Arial Narrow" w:ascii="Arial Narrow"/>
        </w:rPr>
        <w:t>EPISTOLA-AGRO d.o.o. u stečaju, Zagreb, Berislavićeva 7 (ranije HIDRO-REGULACIJA d.o.o., Brodska 71, Podcrkavlje)</w:t>
      </w:r>
      <w:r w:rsidRPr="00F2413F">
        <w:rPr>
          <w:rFonts w:cs="Times New Roman" w:hAnsi="Arial Narrow" w:ascii="Arial Narrow"/>
        </w:rPr>
        <w:t xml:space="preserve">, OIB: </w:t>
      </w:r>
      <w:r w:rsidR="00511AED" w:rsidRPr="00511AED">
        <w:rPr>
          <w:rFonts w:cs="Times New Roman" w:hAnsi="Arial Narrow" w:ascii="Arial Narrow"/>
        </w:rPr>
        <w:t>84273617512</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1.557,28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511AED" w:rsidRPr="00511AED">
        <w:rPr>
          <w:rFonts w:cs="Times New Roman" w:hAnsi="Arial Narrow" w:ascii="Arial Narrow"/>
        </w:rPr>
        <w:t>HT d.d., R.F.Mihanovića 9, Zagreb</w:t>
      </w:r>
      <w:r w:rsidRPr="00F2413F">
        <w:rPr>
          <w:rFonts w:cs="Times New Roman" w:hAnsi="Arial Narrow" w:ascii="Arial Narrow"/>
        </w:rPr>
        <w:t xml:space="preserve">, OIB: 81793146560 otpušta Dužniku dug u iznosu </w:t>
      </w:r>
      <w:r w:rsidR="00097CC2" w:rsidRPr="00F2413F">
        <w:rPr>
          <w:rFonts w:cs="Times New Roman" w:hAnsi="Arial Narrow" w:ascii="Arial Narrow"/>
        </w:rPr>
        <w:t xml:space="preserve">8.094,83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511AED" w:rsidRPr="00511AED">
        <w:rPr>
          <w:rFonts w:cs="Times New Roman" w:hAnsi="Arial Narrow" w:ascii="Arial Narrow"/>
        </w:rPr>
        <w:t xml:space="preserve">ISTO d.d. u stečaju, Augusta Šenoe 4-6, Varaždin (ranije Industrogradnja grupa d.d, Kennedyjev trg 2, Zagreb), OIB: 88502209643 </w:t>
      </w:r>
      <w:r w:rsidRPr="00F2413F">
        <w:rPr>
          <w:rFonts w:cs="Times New Roman" w:hAnsi="Arial Narrow" w:ascii="Arial Narrow"/>
        </w:rPr>
        <w:t xml:space="preserve">otpušta Dužniku dug u iznosu </w:t>
      </w:r>
      <w:r w:rsidR="00097CC2" w:rsidRPr="00F2413F">
        <w:rPr>
          <w:rFonts w:cs="Times New Roman" w:hAnsi="Arial Narrow" w:ascii="Arial Narrow"/>
        </w:rPr>
        <w:t xml:space="preserve">12.791,96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ISTRABENZ PLINI d.o.o., Pristanište Podbok 3, Bakar, OIB: 98426608580 otpušta Dužniku dug u iznosu </w:t>
      </w:r>
      <w:r w:rsidR="00097CC2" w:rsidRPr="00F2413F">
        <w:rPr>
          <w:rFonts w:cs="Times New Roman" w:hAnsi="Arial Narrow" w:ascii="Arial Narrow"/>
        </w:rPr>
        <w:t xml:space="preserve">5.194,72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511AED" w:rsidRPr="00511AED">
        <w:rPr>
          <w:rFonts w:cs="Times New Roman" w:hAnsi="Arial Narrow" w:ascii="Arial Narrow"/>
        </w:rPr>
        <w:t>IVANIŠ-PROMET d.o.o., Gračanska cesta 159, Zagreb</w:t>
      </w:r>
      <w:r w:rsidRPr="00F2413F">
        <w:rPr>
          <w:rFonts w:cs="Times New Roman" w:hAnsi="Arial Narrow" w:ascii="Arial Narrow"/>
        </w:rPr>
        <w:t xml:space="preserve">, OIB: 96580385607 otpušta Dužniku dug u iznosu </w:t>
      </w:r>
      <w:r w:rsidR="00097CC2" w:rsidRPr="00F2413F">
        <w:rPr>
          <w:rFonts w:cs="Times New Roman" w:hAnsi="Arial Narrow" w:ascii="Arial Narrow"/>
        </w:rPr>
        <w:t xml:space="preserve">2.025,00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A75710" w:rsidRPr="00A75710">
        <w:rPr>
          <w:rFonts w:cs="Times New Roman" w:hAnsi="Arial Narrow" w:ascii="Arial Narrow"/>
        </w:rPr>
        <w:t>IZOPLAN d.o.o. u stečaju, Miroševečki brijeg 43, Zagreb</w:t>
      </w:r>
      <w:r w:rsidRPr="00F2413F">
        <w:rPr>
          <w:rFonts w:cs="Times New Roman" w:hAnsi="Arial Narrow" w:ascii="Arial Narrow"/>
        </w:rPr>
        <w:t xml:space="preserve">, OIB: 59496021789 otpušta Dužniku dug u iznosu </w:t>
      </w:r>
      <w:r w:rsidR="00097CC2" w:rsidRPr="00F2413F">
        <w:rPr>
          <w:rFonts w:cs="Times New Roman" w:hAnsi="Arial Narrow" w:ascii="Arial Narrow"/>
        </w:rPr>
        <w:t xml:space="preserve">33.128,75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IZOPROOF j.d.o.o., Miroševečki brijeg 43, Zagreb, OIB: 62335004639 otpušta Dužniku dug u iznosu </w:t>
      </w:r>
      <w:r w:rsidR="00097CC2" w:rsidRPr="00F2413F">
        <w:rPr>
          <w:rFonts w:cs="Times New Roman" w:hAnsi="Arial Narrow" w:ascii="Arial Narrow"/>
        </w:rPr>
        <w:t xml:space="preserve">21.360,00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JAVNI PRIJEVOZ vl. Đuro Asančaić, Zagrađe 41, Pleternica, OIB: 96314609977 otpušta Dužniku dug u iznosu </w:t>
      </w:r>
      <w:r w:rsidR="00097CC2" w:rsidRPr="00F2413F">
        <w:rPr>
          <w:rFonts w:cs="Times New Roman" w:hAnsi="Arial Narrow" w:ascii="Arial Narrow"/>
        </w:rPr>
        <w:t xml:space="preserve">1.875,00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JEDINSTVO d.d., Mihaljekov Jarek 33, Krapina, OIB: 98656691838 otpušta Dužniku dug u iznosu </w:t>
      </w:r>
      <w:r w:rsidR="00097CC2" w:rsidRPr="00F2413F">
        <w:rPr>
          <w:rFonts w:cs="Times New Roman" w:hAnsi="Arial Narrow" w:ascii="Arial Narrow"/>
        </w:rPr>
        <w:t xml:space="preserve">1.500,00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E40E9E">
        <w:rPr>
          <w:rFonts w:cs="Times New Roman" w:hAnsi="Arial Narrow" w:ascii="Arial Narrow"/>
        </w:rPr>
        <w:t xml:space="preserve">Vjerovnik </w:t>
      </w:r>
      <w:r w:rsidR="00CB5C76" w:rsidRPr="00E40E9E">
        <w:rPr>
          <w:rFonts w:cs="Times New Roman" w:eastAsia="Calibri" w:hAnsi="Arial Narrow" w:ascii="Arial Narrow"/>
        </w:rPr>
        <w:t>DARINKA JEDVAJ, Bestovje, Braće Ribara 17, OIB 01840954165, vl. obrta JEDVAJ, obrt za građevinarstvo i ugostiteljstvo</w:t>
      </w:r>
      <w:r w:rsidR="00CB5C76" w:rsidRPr="00E40E9E">
        <w:rPr>
          <w:rFonts w:cs="Times New Roman" w:eastAsia="Times New Roman" w:hAnsi="Arial Narrow" w:ascii="Arial Narrow"/>
          <w:color w:val="000000"/>
          <w:lang w:eastAsia="hr-HR"/>
        </w:rPr>
        <w:t xml:space="preserve"> </w:t>
      </w:r>
      <w:r w:rsidRPr="00E40E9E">
        <w:rPr>
          <w:rFonts w:cs="Times New Roman" w:hAnsi="Arial Narrow" w:ascii="Arial Narrow"/>
        </w:rPr>
        <w:t xml:space="preserve">otpušta Dužniku dug u iznosu </w:t>
      </w:r>
      <w:r w:rsidR="00097CC2" w:rsidRPr="00E40E9E">
        <w:rPr>
          <w:rFonts w:cs="Times New Roman" w:hAnsi="Arial Narrow" w:ascii="Arial Narrow"/>
        </w:rPr>
        <w:t xml:space="preserve">3.480,00 </w:t>
      </w:r>
      <w:r w:rsidRPr="00E40E9E">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7675B8" w:rsidRPr="007675B8">
        <w:rPr>
          <w:rFonts w:cs="Times New Roman" w:hAnsi="Arial Narrow" w:ascii="Arial Narrow"/>
        </w:rPr>
        <w:t>KABEMA d.o.o. u stečaju, Cvjetno naselje 4, Velika Gorica</w:t>
      </w:r>
      <w:r w:rsidRPr="00F2413F">
        <w:rPr>
          <w:rFonts w:cs="Times New Roman" w:hAnsi="Arial Narrow" w:ascii="Arial Narrow"/>
        </w:rPr>
        <w:t xml:space="preserve">, OIB: 79925463405 otpušta Dužniku dug u iznosu </w:t>
      </w:r>
      <w:r w:rsidR="00097CC2" w:rsidRPr="00F2413F">
        <w:rPr>
          <w:rFonts w:cs="Times New Roman" w:hAnsi="Arial Narrow" w:ascii="Arial Narrow"/>
        </w:rPr>
        <w:t xml:space="preserve">2.224,16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KAMELEON I.M. d.o.o., Franje Petrića 2, Sesvete, OIB: 87900811522 otpušta Dužniku dug u iznosu </w:t>
      </w:r>
      <w:r w:rsidR="00097CC2" w:rsidRPr="00F2413F">
        <w:rPr>
          <w:rFonts w:cs="Times New Roman" w:hAnsi="Arial Narrow" w:ascii="Arial Narrow"/>
        </w:rPr>
        <w:t xml:space="preserve">1.800,00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313918" w:rsidRPr="00313918">
        <w:rPr>
          <w:rFonts w:cs="Times New Roman" w:hAnsi="Arial Narrow" w:ascii="Arial Narrow"/>
        </w:rPr>
        <w:t>KAP KIŠE d.o.o., Žitnjak bb, Zagreb</w:t>
      </w:r>
      <w:r w:rsidRPr="00F2413F">
        <w:rPr>
          <w:rFonts w:cs="Times New Roman" w:hAnsi="Arial Narrow" w:ascii="Arial Narrow"/>
        </w:rPr>
        <w:t xml:space="preserve">, OIB: 55628145712 otpušta Dužniku dug u iznosu </w:t>
      </w:r>
      <w:r w:rsidR="00097CC2" w:rsidRPr="00F2413F">
        <w:rPr>
          <w:rFonts w:cs="Times New Roman" w:hAnsi="Arial Narrow" w:ascii="Arial Narrow"/>
        </w:rPr>
        <w:t xml:space="preserve">626.324,29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D6239D" w:rsidRPr="00D6239D">
        <w:rPr>
          <w:rFonts w:cs="Times New Roman" w:hAnsi="Arial Narrow" w:ascii="Arial Narrow"/>
        </w:rPr>
        <w:t>KOMTEH d.o.o., Josipa Zorića 39, Dugo Selo</w:t>
      </w:r>
      <w:r w:rsidRPr="00F2413F">
        <w:rPr>
          <w:rFonts w:cs="Times New Roman" w:hAnsi="Arial Narrow" w:ascii="Arial Narrow"/>
        </w:rPr>
        <w:t xml:space="preserve">, OIB: 14963486466 otpušta Dužniku dug u iznosu </w:t>
      </w:r>
      <w:r w:rsidR="00097CC2" w:rsidRPr="00F2413F">
        <w:rPr>
          <w:rFonts w:cs="Times New Roman" w:hAnsi="Arial Narrow" w:ascii="Arial Narrow"/>
        </w:rPr>
        <w:t xml:space="preserve">17,09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D6239D" w:rsidRPr="00D6239D">
        <w:rPr>
          <w:rFonts w:cs="Times New Roman" w:hAnsi="Arial Narrow" w:ascii="Arial Narrow"/>
        </w:rPr>
        <w:t>KOMUNALNA INFRASTRUKTURA d.o.o. - u stečaju, Kolodrvorska 64, Velika Gorica</w:t>
      </w:r>
      <w:r w:rsidRPr="00F2413F">
        <w:rPr>
          <w:rFonts w:cs="Times New Roman" w:hAnsi="Arial Narrow" w:ascii="Arial Narrow"/>
        </w:rPr>
        <w:t xml:space="preserve">, OIB: 87411804508 otpušta Dužniku dug u iznosu </w:t>
      </w:r>
      <w:r w:rsidR="00097CC2" w:rsidRPr="00F2413F">
        <w:rPr>
          <w:rFonts w:cs="Times New Roman" w:hAnsi="Arial Narrow" w:ascii="Arial Narrow"/>
        </w:rPr>
        <w:t xml:space="preserve">58.992,19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D6239D" w:rsidRPr="00D6239D">
        <w:rPr>
          <w:rFonts w:cs="Times New Roman" w:hAnsi="Arial Narrow" w:ascii="Arial Narrow"/>
        </w:rPr>
        <w:t>KOPIJA-PROMET d.o.o., Uvalička 4, Zagreb</w:t>
      </w:r>
      <w:r w:rsidRPr="00F2413F">
        <w:rPr>
          <w:rFonts w:cs="Times New Roman" w:hAnsi="Arial Narrow" w:ascii="Arial Narrow"/>
        </w:rPr>
        <w:t xml:space="preserve">, OIB: 90154780585 otpušta Dužniku dug u iznosu </w:t>
      </w:r>
      <w:r w:rsidR="00097CC2" w:rsidRPr="00F2413F">
        <w:rPr>
          <w:rFonts w:cs="Times New Roman" w:hAnsi="Arial Narrow" w:ascii="Arial Narrow"/>
        </w:rPr>
        <w:t xml:space="preserve">370,13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lastRenderedPageBreak/>
        <w:t xml:space="preserve">Vjerovnik KOTURIĆ d.o.o., Čulinečka 221/e, Zagreb, OIB: </w:t>
      </w:r>
      <w:r w:rsidR="00F41F21">
        <w:rPr>
          <w:rFonts w:cs="Times New Roman" w:hAnsi="Arial Narrow" w:ascii="Arial Narrow"/>
        </w:rPr>
        <w:t>01928398713</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1.343,99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KRPANIĆ d.o.o., Nikole Tes</w:t>
      </w:r>
      <w:r w:rsidR="00D6239D">
        <w:rPr>
          <w:rFonts w:cs="Times New Roman" w:hAnsi="Arial Narrow" w:ascii="Arial Narrow"/>
        </w:rPr>
        <w:t>l</w:t>
      </w:r>
      <w:r w:rsidRPr="00F2413F">
        <w:rPr>
          <w:rFonts w:cs="Times New Roman" w:hAnsi="Arial Narrow" w:ascii="Arial Narrow"/>
        </w:rPr>
        <w:t xml:space="preserve">e bb, Križevci, OIB: 29420934974 otpušta Dužniku dug u iznosu </w:t>
      </w:r>
      <w:r w:rsidR="00097CC2" w:rsidRPr="00F2413F">
        <w:rPr>
          <w:rFonts w:cs="Times New Roman" w:hAnsi="Arial Narrow" w:ascii="Arial Narrow"/>
        </w:rPr>
        <w:t xml:space="preserve">61.821,35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LABUDOVIĆ ANTO, Gradna 5/a, Samobor, OIB: </w:t>
      </w:r>
      <w:r w:rsidR="00F41F21" w:rsidRPr="00F41F21">
        <w:rPr>
          <w:rFonts w:cs="Times New Roman" w:hAnsi="Arial Narrow" w:ascii="Arial Narrow"/>
        </w:rPr>
        <w:t>07268381654</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35.400,00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Vjerovnik LIAS OSTERREICH GMBH LIAPOR, Fab</w:t>
      </w:r>
      <w:r w:rsidR="00097CC2" w:rsidRPr="00F2413F">
        <w:rPr>
          <w:rFonts w:cs="Times New Roman" w:hAnsi="Arial Narrow" w:ascii="Arial Narrow"/>
        </w:rPr>
        <w:t>rickstrasse 11, Austrija,</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455,60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845B60" w:rsidRPr="00845B60">
        <w:rPr>
          <w:rFonts w:cs="Times New Roman" w:hAnsi="Arial Narrow" w:ascii="Arial Narrow"/>
        </w:rPr>
        <w:t>"LIMAČ" ELEKTROSTROJARSKA RADNJA I TRGOVINA DJEČJIH PROIZVODA, STJEPAN ZAPLATIĆ, POLJE KRAPINSKO 146, KRAPINA</w:t>
      </w:r>
      <w:r w:rsidRPr="00F2413F">
        <w:rPr>
          <w:rFonts w:cs="Times New Roman" w:hAnsi="Arial Narrow" w:ascii="Arial Narrow"/>
        </w:rPr>
        <w:t xml:space="preserve">, OIB: 39694909490 otpušta Dužniku dug u iznosu </w:t>
      </w:r>
      <w:r w:rsidR="00097CC2" w:rsidRPr="00F2413F">
        <w:rPr>
          <w:rFonts w:cs="Times New Roman" w:hAnsi="Arial Narrow" w:ascii="Arial Narrow"/>
        </w:rPr>
        <w:t xml:space="preserve">3.289,85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LINEAR PROJEKT d.o.o., Zavidovićka 20, Zagreb, OIB: 24835922911 otpušta Dužniku dug u iznosu </w:t>
      </w:r>
      <w:r w:rsidR="00097CC2" w:rsidRPr="00F2413F">
        <w:rPr>
          <w:rFonts w:cs="Times New Roman" w:hAnsi="Arial Narrow" w:ascii="Arial Narrow"/>
        </w:rPr>
        <w:t xml:space="preserve">4.200,00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E83104" w:rsidRPr="00E83104">
        <w:rPr>
          <w:rFonts w:cs="Times New Roman" w:hAnsi="Arial Narrow" w:ascii="Arial Narrow"/>
        </w:rPr>
        <w:t>LJUBIĆ - MONTAŽA d.o.o., Kapucinska 32/a, Zagreb</w:t>
      </w:r>
      <w:r w:rsidRPr="00F2413F">
        <w:rPr>
          <w:rFonts w:cs="Times New Roman" w:hAnsi="Arial Narrow" w:ascii="Arial Narrow"/>
        </w:rPr>
        <w:t xml:space="preserve">, OIB: 73719145038 otpušta Dužniku dug u iznosu </w:t>
      </w:r>
      <w:r w:rsidR="00097CC2" w:rsidRPr="00F2413F">
        <w:rPr>
          <w:rFonts w:cs="Times New Roman" w:hAnsi="Arial Narrow" w:ascii="Arial Narrow"/>
        </w:rPr>
        <w:t xml:space="preserve">2.092,50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KRMPOTIĆ MLADEN, STENJEVEC 29, ZAGREB (ranije M&amp;B KRMPOTIĆ vl. Mladen i Božica Krmpotić, Samoborska 230, Zagreb)</w:t>
      </w:r>
      <w:r w:rsidRPr="00F2413F">
        <w:rPr>
          <w:rFonts w:cs="Times New Roman" w:hAnsi="Arial Narrow" w:ascii="Arial Narrow"/>
        </w:rPr>
        <w:t xml:space="preserve">, OIB: </w:t>
      </w:r>
      <w:r w:rsidR="00F41F21" w:rsidRPr="00F41F21">
        <w:rPr>
          <w:rFonts w:cs="Times New Roman" w:hAnsi="Arial Narrow" w:ascii="Arial Narrow"/>
        </w:rPr>
        <w:t>02781822479</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337,50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MARKANOVIĆ ALOJZIJE, Miramarska cesta 9, Zagreb, OIB: </w:t>
      </w:r>
      <w:r w:rsidR="00F41F21" w:rsidRPr="00F41F21">
        <w:rPr>
          <w:rFonts w:cs="Times New Roman" w:hAnsi="Arial Narrow" w:ascii="Arial Narrow"/>
        </w:rPr>
        <w:t>05664926669</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160.878,31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METAL-KOVIS d.o.o., Stara c. 14, Mala Rakovica, Samobor</w:t>
      </w:r>
      <w:r w:rsidRPr="00F2413F">
        <w:rPr>
          <w:rFonts w:cs="Times New Roman" w:hAnsi="Arial Narrow" w:ascii="Arial Narrow"/>
        </w:rPr>
        <w:t xml:space="preserve">, OIB: 83581046582 otpušta Dužniku dug u iznosu </w:t>
      </w:r>
      <w:r w:rsidR="00097CC2" w:rsidRPr="00F2413F">
        <w:rPr>
          <w:rFonts w:cs="Times New Roman" w:hAnsi="Arial Narrow" w:ascii="Arial Narrow"/>
        </w:rPr>
        <w:t xml:space="preserve">38.487,62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M.I. HRŠAK d.o.o., Frana Galovića 17, Krapina</w:t>
      </w:r>
      <w:r w:rsidRPr="00F2413F">
        <w:rPr>
          <w:rFonts w:cs="Times New Roman" w:hAnsi="Arial Narrow" w:ascii="Arial Narrow"/>
        </w:rPr>
        <w:t xml:space="preserve">, OIB: 95440480723 otpušta Dužniku dug u iznosu </w:t>
      </w:r>
      <w:r w:rsidR="00097CC2" w:rsidRPr="00F2413F">
        <w:rPr>
          <w:rFonts w:cs="Times New Roman" w:hAnsi="Arial Narrow" w:ascii="Arial Narrow"/>
        </w:rPr>
        <w:t xml:space="preserve">3,92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MORE d.o.o., Velebitska 8/a, Zadar, OIB: </w:t>
      </w:r>
      <w:r w:rsidR="00F41F21" w:rsidRPr="00F41F21">
        <w:rPr>
          <w:rFonts w:cs="Times New Roman" w:hAnsi="Arial Narrow" w:ascii="Arial Narrow"/>
        </w:rPr>
        <w:t>09621722386</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49.250,41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MST d.o.o., Braće Radića 11, Donja Zdenčina</w:t>
      </w:r>
      <w:r w:rsidRPr="00F2413F">
        <w:rPr>
          <w:rFonts w:cs="Times New Roman" w:hAnsi="Arial Narrow" w:ascii="Arial Narrow"/>
        </w:rPr>
        <w:t xml:space="preserve">, OIB: 71404234047 otpušta Dužniku dug u iznosu </w:t>
      </w:r>
      <w:r w:rsidR="00097CC2" w:rsidRPr="00F2413F">
        <w:rPr>
          <w:rFonts w:cs="Times New Roman" w:hAnsi="Arial Narrow" w:ascii="Arial Narrow"/>
        </w:rPr>
        <w:t xml:space="preserve">13.058,81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871EAE">
        <w:rPr>
          <w:rFonts w:cs="Times New Roman" w:hAnsi="Arial Narrow" w:ascii="Arial Narrow"/>
        </w:rPr>
        <w:t xml:space="preserve">Vjerovnik </w:t>
      </w:r>
      <w:r w:rsidR="00CA2125" w:rsidRPr="00CA2125">
        <w:rPr>
          <w:rFonts w:cs="Times New Roman" w:hAnsi="Arial Narrow" w:ascii="Arial Narrow"/>
        </w:rPr>
        <w:t>NEXE GRADNJA d.o.o. Našice, Braće Radića 24, Našice</w:t>
      </w:r>
      <w:r w:rsidRPr="00871EAE">
        <w:rPr>
          <w:rFonts w:cs="Times New Roman" w:hAnsi="Arial Narrow" w:ascii="Arial Narrow"/>
        </w:rPr>
        <w:t>, OIB: 37671722350 otpušta Dužniku dug u iznosu 0,00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GRUBEŠA PRIJEVOZ, vl. Branko Grubeša, PIŠKOREVCI, ZAGREBAČKA 24</w:t>
      </w:r>
      <w:r w:rsidRPr="00F2413F">
        <w:rPr>
          <w:rFonts w:cs="Times New Roman" w:hAnsi="Arial Narrow" w:ascii="Arial Narrow"/>
        </w:rPr>
        <w:t xml:space="preserve">, OIB: 22029523710 otpušta Dužniku dug u iznosu </w:t>
      </w:r>
      <w:r w:rsidR="00097CC2" w:rsidRPr="00F2413F">
        <w:rPr>
          <w:rFonts w:cs="Times New Roman" w:hAnsi="Arial Narrow" w:ascii="Arial Narrow"/>
        </w:rPr>
        <w:t xml:space="preserve">3.150,00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ORBIT, obrt za proizvodnju i usluge, vl. Damir Dobrin, Rakitje, Ivana Mažuranića 11</w:t>
      </w:r>
      <w:r w:rsidRPr="00F2413F">
        <w:rPr>
          <w:rFonts w:cs="Times New Roman" w:hAnsi="Arial Narrow" w:ascii="Arial Narrow"/>
        </w:rPr>
        <w:t xml:space="preserve">, OIB: 96258641189 otpušta Dužniku dug u iznosu </w:t>
      </w:r>
      <w:r w:rsidR="00097CC2" w:rsidRPr="00F2413F">
        <w:rPr>
          <w:rFonts w:cs="Times New Roman" w:hAnsi="Arial Narrow" w:ascii="Arial Narrow"/>
        </w:rPr>
        <w:t xml:space="preserve">4.094,15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OSIJEK-KOTEKS dd, Šamačka 11, Osijek</w:t>
      </w:r>
      <w:r w:rsidRPr="00F2413F">
        <w:rPr>
          <w:rFonts w:cs="Times New Roman" w:hAnsi="Arial Narrow" w:ascii="Arial Narrow"/>
        </w:rPr>
        <w:t xml:space="preserve">, OIB: 44610694500 otpušta Dužniku dug u iznosu </w:t>
      </w:r>
      <w:r w:rsidR="00097CC2" w:rsidRPr="00F2413F">
        <w:rPr>
          <w:rFonts w:cs="Times New Roman" w:hAnsi="Arial Narrow" w:ascii="Arial Narrow"/>
        </w:rPr>
        <w:t>168.419,68</w:t>
      </w:r>
      <w:r w:rsidRPr="00F2413F">
        <w:rPr>
          <w:rFonts w:cs="Times New Roman" w:hAnsi="Arial Narrow" w:ascii="Arial Narrow"/>
        </w:rPr>
        <w:t xml:space="preserve">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PAL-VAL d.o.o. u stečaju, Gradna 5/b, Samobor</w:t>
      </w:r>
      <w:r w:rsidRPr="00F2413F">
        <w:rPr>
          <w:rFonts w:cs="Times New Roman" w:hAnsi="Arial Narrow" w:ascii="Arial Narrow"/>
        </w:rPr>
        <w:t xml:space="preserve">, OIB: 11006961089 otpušta Dužniku dug u iznosu </w:t>
      </w:r>
      <w:r w:rsidR="00097CC2" w:rsidRPr="00F2413F">
        <w:rPr>
          <w:rFonts w:cs="Times New Roman" w:hAnsi="Arial Narrow" w:ascii="Arial Narrow"/>
        </w:rPr>
        <w:t xml:space="preserve">259.126,03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PERI oplate i skele d.o.o., Banjavčićeva 13/V, Zagreb</w:t>
      </w:r>
      <w:r w:rsidRPr="00F2413F">
        <w:rPr>
          <w:rFonts w:cs="Times New Roman" w:hAnsi="Arial Narrow" w:ascii="Arial Narrow"/>
        </w:rPr>
        <w:t xml:space="preserve">, OIB: 31650405172 otpušta Dužniku dug u iznosu </w:t>
      </w:r>
      <w:r w:rsidR="00097CC2" w:rsidRPr="00F2413F">
        <w:rPr>
          <w:rFonts w:cs="Times New Roman" w:hAnsi="Arial Narrow" w:ascii="Arial Narrow"/>
        </w:rPr>
        <w:t xml:space="preserve">83.216,72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lastRenderedPageBreak/>
        <w:t xml:space="preserve">Vjerovnik </w:t>
      </w:r>
      <w:r w:rsidR="00CA2125" w:rsidRPr="00CA2125">
        <w:rPr>
          <w:rFonts w:cs="Times New Roman" w:hAnsi="Arial Narrow" w:ascii="Arial Narrow"/>
        </w:rPr>
        <w:t>PERUŠA TRANSPORTI d.o.o. u stečaju, Ravnice 2, Donja Pušća</w:t>
      </w:r>
      <w:r w:rsidRPr="00F2413F">
        <w:rPr>
          <w:rFonts w:cs="Times New Roman" w:hAnsi="Arial Narrow" w:ascii="Arial Narrow"/>
        </w:rPr>
        <w:t xml:space="preserve">, OIB: </w:t>
      </w:r>
      <w:r w:rsidR="00F41F21" w:rsidRPr="00F41F21">
        <w:rPr>
          <w:rFonts w:cs="Times New Roman" w:hAnsi="Arial Narrow" w:ascii="Arial Narrow"/>
        </w:rPr>
        <w:t>07871487398</w:t>
      </w:r>
      <w:r w:rsidRPr="00F2413F">
        <w:rPr>
          <w:rFonts w:cs="Times New Roman" w:hAnsi="Arial Narrow" w:ascii="Arial Narrow"/>
        </w:rPr>
        <w:t xml:space="preserve"> otpušta Dužniku dug u iznosu </w:t>
      </w:r>
      <w:r w:rsidR="00097CC2" w:rsidRPr="00F2413F">
        <w:rPr>
          <w:rFonts w:cs="Times New Roman" w:hAnsi="Arial Narrow" w:ascii="Arial Narrow"/>
        </w:rPr>
        <w:t xml:space="preserve">750,00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 xml:space="preserve">PEVEC d.d., Trg Stjepana Radića 26, Bjelovar, OIB: 73660371074 </w:t>
      </w:r>
      <w:r w:rsidRPr="00F2413F">
        <w:rPr>
          <w:rFonts w:cs="Times New Roman" w:hAnsi="Arial Narrow" w:ascii="Arial Narrow"/>
        </w:rPr>
        <w:t xml:space="preserve">otpušta Dužniku dug u iznosu </w:t>
      </w:r>
      <w:r w:rsidR="00097CC2" w:rsidRPr="00F2413F">
        <w:rPr>
          <w:rFonts w:cs="Times New Roman" w:hAnsi="Arial Narrow" w:ascii="Arial Narrow"/>
        </w:rPr>
        <w:t xml:space="preserve">812.702,05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PIRSON MONTAŽA, d.o.o., Okuč 5, Klis</w:t>
      </w:r>
      <w:r w:rsidRPr="00F2413F">
        <w:rPr>
          <w:rFonts w:cs="Times New Roman" w:hAnsi="Arial Narrow" w:ascii="Arial Narrow"/>
        </w:rPr>
        <w:t xml:space="preserve">, OIB: 92403658573 otpušta Dužniku dug u iznosu </w:t>
      </w:r>
      <w:r w:rsidR="00097CC2" w:rsidRPr="00F2413F">
        <w:rPr>
          <w:rFonts w:cs="Times New Roman" w:hAnsi="Arial Narrow" w:ascii="Arial Narrow"/>
        </w:rPr>
        <w:t xml:space="preserve">15,84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LJUDEVIT POSTRUŽIN, ZAGREB, HAVRINI 31 (ranije "POSTRUŽIN AKZ" SOBOSLIKAR I LIČILAC - VL. LJUDEVIT POSTRUŽIN, ZAGREB, HAVRINI 31)</w:t>
      </w:r>
      <w:r w:rsidRPr="00F2413F">
        <w:rPr>
          <w:rFonts w:cs="Times New Roman" w:hAnsi="Arial Narrow" w:ascii="Arial Narrow"/>
        </w:rPr>
        <w:t xml:space="preserve">, OIB: 65217068956 otpušta Dužniku dug u iznosu </w:t>
      </w:r>
      <w:r w:rsidR="00097CC2" w:rsidRPr="00F2413F">
        <w:rPr>
          <w:rFonts w:cs="Times New Roman" w:hAnsi="Arial Narrow" w:ascii="Arial Narrow"/>
        </w:rPr>
        <w:t xml:space="preserve">1.500,00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PROFI-AL, OBRT ZA TRGOVINU, ELEKTROINSTALACIJE I SERVIS ALATNIH STROJEVA, VL. DUBRAVKO ŠABAN, ZAGREB, MIKULINCI 4 A</w:t>
      </w:r>
      <w:r w:rsidRPr="00F2413F">
        <w:rPr>
          <w:rFonts w:cs="Times New Roman" w:hAnsi="Arial Narrow" w:ascii="Arial Narrow"/>
        </w:rPr>
        <w:t xml:space="preserve">, OIB: 43661159989 otpušta Dužniku dug u iznosu </w:t>
      </w:r>
      <w:r w:rsidR="00097CC2" w:rsidRPr="00F2413F">
        <w:rPr>
          <w:rFonts w:cs="Times New Roman" w:hAnsi="Arial Narrow" w:ascii="Arial Narrow"/>
        </w:rPr>
        <w:t xml:space="preserve">1.949,98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PROIZVODNJA JAVOR d.o.o., Patkovac 83, Patkovac</w:t>
      </w:r>
      <w:r w:rsidRPr="00F2413F">
        <w:rPr>
          <w:rFonts w:cs="Times New Roman" w:hAnsi="Arial Narrow" w:ascii="Arial Narrow"/>
        </w:rPr>
        <w:t xml:space="preserve">, OIB: 51779825718 otpušta Dužniku dug u iznosu </w:t>
      </w:r>
      <w:r w:rsidR="00097CC2" w:rsidRPr="00F2413F">
        <w:rPr>
          <w:rFonts w:cs="Times New Roman" w:hAnsi="Arial Narrow" w:ascii="Arial Narrow"/>
        </w:rPr>
        <w:t xml:space="preserve">765,75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"OMEGA", PROIZVODNJA OPRUGA, VL.TEUFIK ŠEĆERKADIĆ, ZAGREB, SAVSKA 80</w:t>
      </w:r>
      <w:r w:rsidRPr="00F2413F">
        <w:rPr>
          <w:rFonts w:cs="Times New Roman" w:hAnsi="Arial Narrow" w:ascii="Arial Narrow"/>
        </w:rPr>
        <w:t xml:space="preserve">, OIB: 43455631887 otpušta Dužniku dug u iznosu </w:t>
      </w:r>
      <w:r w:rsidR="00097CC2" w:rsidRPr="00F2413F">
        <w:rPr>
          <w:rFonts w:cs="Times New Roman" w:hAnsi="Arial Narrow" w:ascii="Arial Narrow"/>
        </w:rPr>
        <w:t xml:space="preserve">600,00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A2125" w:rsidRPr="00CA2125">
        <w:rPr>
          <w:rFonts w:cs="Times New Roman" w:hAnsi="Arial Narrow" w:ascii="Arial Narrow"/>
        </w:rPr>
        <w:t>"PROIZVODNJA VIJAKA KRANJEC" VELEPRODAJA I MALOPRODAJA ŽELJEZNOM ROBOM, VL. MLADEN KRANJEC, ULICA GRADA VUKOVARA 3</w:t>
      </w:r>
      <w:r w:rsidRPr="00F2413F">
        <w:rPr>
          <w:rFonts w:cs="Times New Roman" w:hAnsi="Arial Narrow" w:ascii="Arial Narrow"/>
        </w:rPr>
        <w:t xml:space="preserve">, OIB: 59294924118 otpušta Dužniku dug u iznosu </w:t>
      </w:r>
      <w:r w:rsidR="00097CC2" w:rsidRPr="00F2413F">
        <w:rPr>
          <w:rFonts w:cs="Times New Roman" w:hAnsi="Arial Narrow" w:ascii="Arial Narrow"/>
        </w:rPr>
        <w:t xml:space="preserve">990,15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PROTEGA GRADNJA vl. Zorjana Protega, Stjepana Radića 27, Šibenik, OIB: 34407937415 otpušta Dužniku dug u iznosu </w:t>
      </w:r>
      <w:r w:rsidR="00097CC2" w:rsidRPr="00F2413F">
        <w:rPr>
          <w:rFonts w:cs="Times New Roman" w:hAnsi="Arial Narrow" w:ascii="Arial Narrow"/>
        </w:rPr>
        <w:t xml:space="preserve">3.828,00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33495" w:rsidRPr="00933495">
        <w:rPr>
          <w:rFonts w:cs="Times New Roman" w:hAnsi="Arial Narrow" w:ascii="Arial Narrow"/>
        </w:rPr>
        <w:t>PUTNIK d.o.o. u stečaju, Trg hrvatskog sokola 10, Bjelovar</w:t>
      </w:r>
      <w:r w:rsidRPr="00F2413F">
        <w:rPr>
          <w:rFonts w:cs="Times New Roman" w:hAnsi="Arial Narrow" w:ascii="Arial Narrow"/>
        </w:rPr>
        <w:t xml:space="preserve">, OIB: 53483101005 otpušta Dužniku dug u iznosu </w:t>
      </w:r>
      <w:r w:rsidR="00097CC2" w:rsidRPr="00F2413F">
        <w:rPr>
          <w:rFonts w:cs="Times New Roman" w:hAnsi="Arial Narrow" w:ascii="Arial Narrow"/>
        </w:rPr>
        <w:t xml:space="preserve">1.200,00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33495" w:rsidRPr="00933495">
        <w:rPr>
          <w:rFonts w:cs="Times New Roman" w:hAnsi="Arial Narrow" w:ascii="Arial Narrow"/>
        </w:rPr>
        <w:t>RADIUS d.o.o., II Maksimirsko naselje 1/6, Zagreb</w:t>
      </w:r>
      <w:r w:rsidRPr="00F2413F">
        <w:rPr>
          <w:rFonts w:cs="Times New Roman" w:hAnsi="Arial Narrow" w:ascii="Arial Narrow"/>
        </w:rPr>
        <w:t xml:space="preserve">, OIB: 93579605648 otpušta Dužniku dug u iznosu </w:t>
      </w:r>
      <w:r w:rsidR="00097CC2" w:rsidRPr="00F2413F">
        <w:rPr>
          <w:rFonts w:cs="Times New Roman" w:hAnsi="Arial Narrow" w:ascii="Arial Narrow"/>
        </w:rPr>
        <w:t xml:space="preserve">5.034,03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33495" w:rsidRPr="00933495">
        <w:rPr>
          <w:rFonts w:cs="Times New Roman" w:hAnsi="Arial Narrow" w:ascii="Arial Narrow"/>
        </w:rPr>
        <w:t>RE-NE-RE ZAGREB d.o.o., Sv, Izidora 24, Zagreb</w:t>
      </w:r>
      <w:r w:rsidRPr="00F2413F">
        <w:rPr>
          <w:rFonts w:cs="Times New Roman" w:hAnsi="Arial Narrow" w:ascii="Arial Narrow"/>
        </w:rPr>
        <w:t xml:space="preserve">, OIB: 97936377330 otpušta Dužniku dug u iznosu </w:t>
      </w:r>
      <w:r w:rsidR="00097CC2" w:rsidRPr="00F2413F">
        <w:rPr>
          <w:rFonts w:cs="Times New Roman" w:hAnsi="Arial Narrow" w:ascii="Arial Narrow"/>
        </w:rPr>
        <w:t xml:space="preserve">3.562,50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SILA d.o.o., Radnička cesta 218, Zagreb, OIB: 27563421945 otpušta Dužniku dug u iznosu </w:t>
      </w:r>
      <w:r w:rsidR="00097CC2" w:rsidRPr="00F2413F">
        <w:rPr>
          <w:rFonts w:cs="Times New Roman" w:hAnsi="Arial Narrow" w:ascii="Arial Narrow"/>
        </w:rPr>
        <w:t xml:space="preserve">39.417,87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933495" w:rsidRPr="00933495">
        <w:rPr>
          <w:rFonts w:cs="Times New Roman" w:hAnsi="Arial Narrow" w:ascii="Arial Narrow"/>
        </w:rPr>
        <w:t>SKLADGRADNJA d.o.o., Gundulićeva 33, Split</w:t>
      </w:r>
      <w:r w:rsidRPr="00F2413F">
        <w:rPr>
          <w:rFonts w:cs="Times New Roman" w:hAnsi="Arial Narrow" w:ascii="Arial Narrow"/>
        </w:rPr>
        <w:t xml:space="preserve">, OIB: 84480158899 otpušta Dužniku dug u iznosu </w:t>
      </w:r>
      <w:r w:rsidR="00097CC2" w:rsidRPr="00F2413F">
        <w:rPr>
          <w:rFonts w:cs="Times New Roman" w:hAnsi="Arial Narrow" w:ascii="Arial Narrow"/>
        </w:rPr>
        <w:t xml:space="preserve">679,80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"STROJOBRAVAR", VL. ANTUN VALIDŽIĆ,ZAGREB, ULICA GRADA VUKOVARA 237 B</w:t>
      </w:r>
      <w:r w:rsidRPr="00F2413F">
        <w:rPr>
          <w:rFonts w:cs="Times New Roman" w:hAnsi="Arial Narrow" w:ascii="Arial Narrow"/>
        </w:rPr>
        <w:t xml:space="preserve">, OIB: 85374144249 otpušta Dužniku dug u iznosu </w:t>
      </w:r>
      <w:r w:rsidR="00097CC2" w:rsidRPr="00F2413F">
        <w:rPr>
          <w:rFonts w:cs="Times New Roman" w:hAnsi="Arial Narrow" w:ascii="Arial Narrow"/>
        </w:rPr>
        <w:t xml:space="preserve">1.432,95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SUPER MARIO d.o.o., Novo Svibje 4, Svibje</w:t>
      </w:r>
      <w:r w:rsidRPr="00F2413F">
        <w:rPr>
          <w:rFonts w:cs="Times New Roman" w:hAnsi="Arial Narrow" w:ascii="Arial Narrow"/>
        </w:rPr>
        <w:t xml:space="preserve">, OIB: 97003245557 otpušta Dužniku dug u iznosu </w:t>
      </w:r>
      <w:r w:rsidR="00097CC2" w:rsidRPr="00F2413F">
        <w:rPr>
          <w:rFonts w:cs="Times New Roman" w:hAnsi="Arial Narrow" w:ascii="Arial Narrow"/>
        </w:rPr>
        <w:t xml:space="preserve">77.986,50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T.I.M.S. OBRT ZA POSLOVNE USLUGE vl. Toni Kulaš, Avenija Dubrava 222, Zagreb</w:t>
      </w:r>
      <w:r w:rsidRPr="00F2413F">
        <w:rPr>
          <w:rFonts w:cs="Times New Roman" w:hAnsi="Arial Narrow" w:ascii="Arial Narrow"/>
        </w:rPr>
        <w:t xml:space="preserve">, OIB: 56104954267 otpušta Dužniku dug u iznosu </w:t>
      </w:r>
      <w:r w:rsidR="00097CC2" w:rsidRPr="00F2413F">
        <w:rPr>
          <w:rFonts w:cs="Times New Roman" w:hAnsi="Arial Narrow" w:ascii="Arial Narrow"/>
        </w:rPr>
        <w:t xml:space="preserve">8.102,71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TEAM d.d. u stečaju, Rudarska 1, Mursko Središće</w:t>
      </w:r>
      <w:r w:rsidRPr="00F2413F">
        <w:rPr>
          <w:rFonts w:cs="Times New Roman" w:hAnsi="Arial Narrow" w:ascii="Arial Narrow"/>
        </w:rPr>
        <w:t xml:space="preserve">, OIB: 78374990082 otpušta Dužniku dug u iznosu </w:t>
      </w:r>
      <w:r w:rsidR="00097CC2" w:rsidRPr="00F2413F">
        <w:rPr>
          <w:rFonts w:cs="Times New Roman" w:hAnsi="Arial Narrow" w:ascii="Arial Narrow"/>
        </w:rPr>
        <w:t xml:space="preserve">6.419,27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TEH-GRADNJA d.o.o., Ksenije Kantoci 3, Zagreb</w:t>
      </w:r>
      <w:r w:rsidRPr="00F2413F">
        <w:rPr>
          <w:rFonts w:cs="Times New Roman" w:hAnsi="Arial Narrow" w:ascii="Arial Narrow"/>
        </w:rPr>
        <w:t xml:space="preserve">, OIB: 13530191392 otpušta Dužniku dug u iznosu </w:t>
      </w:r>
      <w:r w:rsidR="00993204" w:rsidRPr="00F2413F">
        <w:rPr>
          <w:rFonts w:cs="Times New Roman" w:hAnsi="Arial Narrow" w:ascii="Arial Narrow"/>
        </w:rPr>
        <w:t>9.168,19</w:t>
      </w:r>
      <w:r w:rsidRPr="00F2413F">
        <w:rPr>
          <w:rFonts w:cs="Times New Roman" w:hAnsi="Arial Narrow" w:ascii="Arial Narrow"/>
        </w:rPr>
        <w:t>kn</w:t>
      </w:r>
    </w:p>
    <w:p w:rsidRDefault="005B2350" w:rsidP="00136B62" w:rsidR="005B2350" w:rsidRPr="00871EAE">
      <w:pPr>
        <w:ind w:left="709"/>
        <w:jc w:val="both"/>
        <w:rPr>
          <w:rFonts w:cs="Times New Roman" w:hAnsi="Arial Narrow" w:ascii="Arial Narrow"/>
        </w:rPr>
      </w:pPr>
      <w:r w:rsidRPr="00F2413F">
        <w:rPr>
          <w:rFonts w:cs="Times New Roman" w:hAnsi="Arial Narrow" w:ascii="Arial Narrow"/>
        </w:rPr>
        <w:lastRenderedPageBreak/>
        <w:t xml:space="preserve">Vjerovnik </w:t>
      </w:r>
      <w:r w:rsidR="00031F3A" w:rsidRPr="00031F3A">
        <w:rPr>
          <w:rFonts w:cs="Times New Roman" w:hAnsi="Arial Narrow" w:ascii="Arial Narrow"/>
        </w:rPr>
        <w:t>TEHNIKA d.d., Ulica grada Vukovara 274, Zagreb</w:t>
      </w:r>
      <w:r w:rsidRPr="00F2413F">
        <w:rPr>
          <w:rFonts w:cs="Times New Roman" w:hAnsi="Arial Narrow" w:ascii="Arial Narrow"/>
        </w:rPr>
        <w:t xml:space="preserve">, OIB: 73037001250 otpušta Dužniku dug u </w:t>
      </w:r>
      <w:r w:rsidRPr="00871EAE">
        <w:rPr>
          <w:rFonts w:cs="Times New Roman" w:hAnsi="Arial Narrow" w:ascii="Arial Narrow"/>
        </w:rPr>
        <w:t xml:space="preserve">iznosu </w:t>
      </w:r>
      <w:r w:rsidR="00993204" w:rsidRPr="00871EAE">
        <w:rPr>
          <w:rFonts w:cs="Times New Roman" w:hAnsi="Arial Narrow" w:ascii="Arial Narrow"/>
        </w:rPr>
        <w:t xml:space="preserve">12.484,04 </w:t>
      </w:r>
      <w:r w:rsidRPr="00871EAE">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871EAE">
        <w:rPr>
          <w:rFonts w:cs="Times New Roman" w:hAnsi="Arial Narrow" w:ascii="Arial Narrow"/>
        </w:rPr>
        <w:t xml:space="preserve">Vjerovnik </w:t>
      </w:r>
      <w:r w:rsidR="00031F3A" w:rsidRPr="00031F3A">
        <w:rPr>
          <w:rFonts w:cs="Times New Roman" w:hAnsi="Arial Narrow" w:ascii="Arial Narrow"/>
        </w:rPr>
        <w:t>Josip Baković, Zagrebačka cesta 229, Zagreb (ranije TERMOGRADNJA BAKOVIĆ vl. Josip Baković, Sv. Mihovila 211, Bročice, Novska)</w:t>
      </w:r>
      <w:r w:rsidRPr="00871EAE">
        <w:rPr>
          <w:rFonts w:cs="Times New Roman" w:hAnsi="Arial Narrow" w:ascii="Arial Narrow"/>
        </w:rPr>
        <w:t>, OIB: 45584004154 otpušta Dužniku dug u iznosu 0,00 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TPK-EPO PROIZVODNJA d.o.o., Slavonska Avenija 20, Zagreb</w:t>
      </w:r>
      <w:r w:rsidRPr="00F2413F">
        <w:rPr>
          <w:rFonts w:cs="Times New Roman" w:hAnsi="Arial Narrow" w:ascii="Arial Narrow"/>
        </w:rPr>
        <w:t xml:space="preserve">, OIB: 82752052701 otpušta Dužniku dug u iznosu </w:t>
      </w:r>
      <w:r w:rsidR="00993204" w:rsidRPr="00F2413F">
        <w:rPr>
          <w:rFonts w:cs="Times New Roman" w:hAnsi="Arial Narrow" w:ascii="Arial Narrow"/>
        </w:rPr>
        <w:t xml:space="preserve">9.649,73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TRANS METAL d.o.o., Vukovarska 308, Osijek</w:t>
      </w:r>
      <w:r w:rsidRPr="00F2413F">
        <w:rPr>
          <w:rFonts w:cs="Times New Roman" w:hAnsi="Arial Narrow" w:ascii="Arial Narrow"/>
        </w:rPr>
        <w:t xml:space="preserve">, OIB: </w:t>
      </w:r>
      <w:r w:rsidR="005A55DF" w:rsidRPr="005A55DF">
        <w:rPr>
          <w:rFonts w:cs="Times New Roman" w:hAnsi="Arial Narrow" w:ascii="Arial Narrow"/>
        </w:rPr>
        <w:t>01920819179</w:t>
      </w:r>
      <w:r w:rsidRPr="00F2413F">
        <w:rPr>
          <w:rFonts w:cs="Times New Roman" w:hAnsi="Arial Narrow" w:ascii="Arial Narrow"/>
        </w:rPr>
        <w:t xml:space="preserve"> otpušta Dužniku dug u iznosu </w:t>
      </w:r>
      <w:r w:rsidR="00993204" w:rsidRPr="00F2413F">
        <w:rPr>
          <w:rFonts w:cs="Times New Roman" w:hAnsi="Arial Narrow" w:ascii="Arial Narrow"/>
        </w:rPr>
        <w:t xml:space="preserve">1.875,00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UNIJABETON d.o.o., Čulinečka 271, Zagreb</w:t>
      </w:r>
      <w:r w:rsidRPr="00F2413F">
        <w:rPr>
          <w:rFonts w:cs="Times New Roman" w:hAnsi="Arial Narrow" w:ascii="Arial Narrow"/>
        </w:rPr>
        <w:t xml:space="preserve">, OIB: 46520613235 otpušta Dužniku dug u iznosu </w:t>
      </w:r>
      <w:r w:rsidR="00993204" w:rsidRPr="00F2413F">
        <w:rPr>
          <w:rFonts w:cs="Times New Roman" w:hAnsi="Arial Narrow" w:ascii="Arial Narrow"/>
        </w:rPr>
        <w:t xml:space="preserve">1.750,54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V.D.M. PROMET d.o.o., Zagorska 22, Zagreb</w:t>
      </w:r>
      <w:r w:rsidRPr="00F2413F">
        <w:rPr>
          <w:rFonts w:cs="Times New Roman" w:hAnsi="Arial Narrow" w:ascii="Arial Narrow"/>
        </w:rPr>
        <w:t xml:space="preserve">, OIB: 77440333831 otpušta Dužniku dug u iznosu </w:t>
      </w:r>
      <w:r w:rsidR="00993204" w:rsidRPr="00F2413F">
        <w:rPr>
          <w:rFonts w:cs="Times New Roman" w:hAnsi="Arial Narrow" w:ascii="Arial Narrow"/>
        </w:rPr>
        <w:t xml:space="preserve">5.196,00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VB-GRUPA d.o.o., Sprečka 23, Zagreb</w:t>
      </w:r>
      <w:r w:rsidRPr="00F2413F">
        <w:rPr>
          <w:rFonts w:cs="Times New Roman" w:hAnsi="Arial Narrow" w:ascii="Arial Narrow"/>
        </w:rPr>
        <w:t xml:space="preserve">, OIB: 47440301609 otpušta Dužniku dug u iznosu </w:t>
      </w:r>
      <w:r w:rsidR="00993204" w:rsidRPr="00F2413F">
        <w:rPr>
          <w:rFonts w:cs="Times New Roman" w:hAnsi="Arial Narrow" w:ascii="Arial Narrow"/>
        </w:rPr>
        <w:t xml:space="preserve">19.144,80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VEDRAN TRANS d.o.o., 3. Jazbinski odvojak 1, Zagreb</w:t>
      </w:r>
      <w:r w:rsidRPr="00F2413F">
        <w:rPr>
          <w:rFonts w:cs="Times New Roman" w:hAnsi="Arial Narrow" w:ascii="Arial Narrow"/>
        </w:rPr>
        <w:t xml:space="preserve">, OIB: </w:t>
      </w:r>
      <w:r w:rsidR="005A55DF" w:rsidRPr="005A55DF">
        <w:rPr>
          <w:rFonts w:cs="Times New Roman" w:hAnsi="Arial Narrow" w:ascii="Arial Narrow"/>
        </w:rPr>
        <w:t>04140935433</w:t>
      </w:r>
      <w:r w:rsidRPr="00F2413F">
        <w:rPr>
          <w:rFonts w:cs="Times New Roman" w:hAnsi="Arial Narrow" w:ascii="Arial Narrow"/>
        </w:rPr>
        <w:t xml:space="preserve"> otpušta Dužniku dug u iznosu </w:t>
      </w:r>
      <w:r w:rsidR="00993204" w:rsidRPr="00F2413F">
        <w:rPr>
          <w:rFonts w:cs="Times New Roman" w:hAnsi="Arial Narrow" w:ascii="Arial Narrow"/>
        </w:rPr>
        <w:t xml:space="preserve">2.203,43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031F3A" w:rsidRPr="00031F3A">
        <w:rPr>
          <w:rFonts w:cs="Times New Roman" w:hAnsi="Arial Narrow" w:ascii="Arial Narrow"/>
        </w:rPr>
        <w:t>VELKOM d.o.o. u stečaju, Ivana Gorana Kovačića 13, Velika Gorica</w:t>
      </w:r>
      <w:r w:rsidRPr="00F2413F">
        <w:rPr>
          <w:rFonts w:cs="Times New Roman" w:hAnsi="Arial Narrow" w:ascii="Arial Narrow"/>
        </w:rPr>
        <w:t xml:space="preserve">, OIB: </w:t>
      </w:r>
      <w:r w:rsidR="005A55DF" w:rsidRPr="005A55DF">
        <w:rPr>
          <w:rFonts w:cs="Times New Roman" w:hAnsi="Arial Narrow" w:ascii="Arial Narrow"/>
        </w:rPr>
        <w:t>00697315626</w:t>
      </w:r>
      <w:r w:rsidRPr="00F2413F">
        <w:rPr>
          <w:rFonts w:cs="Times New Roman" w:hAnsi="Arial Narrow" w:ascii="Arial Narrow"/>
        </w:rPr>
        <w:t xml:space="preserve"> otpušta Dužniku dug u iznosu </w:t>
      </w:r>
      <w:r w:rsidR="00993204" w:rsidRPr="00F2413F">
        <w:rPr>
          <w:rFonts w:cs="Times New Roman" w:hAnsi="Arial Narrow" w:ascii="Arial Narrow"/>
        </w:rPr>
        <w:t xml:space="preserve">112.003,36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93A01" w:rsidRPr="00C93A01">
        <w:rPr>
          <w:rFonts w:cs="Times New Roman" w:hAnsi="Arial Narrow" w:ascii="Arial Narrow"/>
        </w:rPr>
        <w:t>VIPnet d.o.o., Vrtni put 1, Zagreb</w:t>
      </w:r>
      <w:r w:rsidRPr="00F2413F">
        <w:rPr>
          <w:rFonts w:cs="Times New Roman" w:hAnsi="Arial Narrow" w:ascii="Arial Narrow"/>
        </w:rPr>
        <w:t xml:space="preserve">, OIB: 29524210204 otpušta Dužniku dug u iznosu </w:t>
      </w:r>
      <w:r w:rsidR="00993204" w:rsidRPr="00F2413F">
        <w:rPr>
          <w:rFonts w:cs="Times New Roman" w:hAnsi="Arial Narrow" w:ascii="Arial Narrow"/>
        </w:rPr>
        <w:t xml:space="preserve">2.280,77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93A01" w:rsidRPr="00C93A01">
        <w:rPr>
          <w:rFonts w:cs="Times New Roman" w:hAnsi="Arial Narrow" w:ascii="Arial Narrow"/>
        </w:rPr>
        <w:t>VUČNA SLUŽBA "ČAČE" vl. Ante Gašperov, KRČULJ, ŠIROKE 22, PRIMOŠTEN</w:t>
      </w:r>
      <w:r w:rsidRPr="00F2413F">
        <w:rPr>
          <w:rFonts w:cs="Times New Roman" w:hAnsi="Arial Narrow" w:ascii="Arial Narrow"/>
        </w:rPr>
        <w:t xml:space="preserve">, OIB: 87797305436 otpušta Dužniku dug u iznosu </w:t>
      </w:r>
      <w:r w:rsidR="00993204" w:rsidRPr="00F2413F">
        <w:rPr>
          <w:rFonts w:cs="Times New Roman" w:hAnsi="Arial Narrow" w:ascii="Arial Narrow"/>
        </w:rPr>
        <w:t xml:space="preserve">225,00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93A01" w:rsidRPr="00C93A01">
        <w:rPr>
          <w:rFonts w:cs="Times New Roman" w:hAnsi="Arial Narrow" w:ascii="Arial Narrow"/>
        </w:rPr>
        <w:t>WÜRTH-HRVATSKA d.o.o., Franje Lučića 32, Zagreb</w:t>
      </w:r>
      <w:r w:rsidRPr="00F2413F">
        <w:rPr>
          <w:rFonts w:cs="Times New Roman" w:hAnsi="Arial Narrow" w:ascii="Arial Narrow"/>
        </w:rPr>
        <w:t xml:space="preserve">, OIB: 52641439848 otpušta Dužniku dug u iznosu </w:t>
      </w:r>
      <w:r w:rsidR="00993204" w:rsidRPr="00F2413F">
        <w:rPr>
          <w:rFonts w:cs="Times New Roman" w:hAnsi="Arial Narrow" w:ascii="Arial Narrow"/>
        </w:rPr>
        <w:t xml:space="preserve">822,05 </w:t>
      </w:r>
      <w:r w:rsidRPr="00F2413F">
        <w:rPr>
          <w:rFonts w:cs="Times New Roman" w:hAnsi="Arial Narrow" w:ascii="Arial Narrow"/>
        </w:rPr>
        <w:t>kn</w:t>
      </w:r>
    </w:p>
    <w:p w:rsidRDefault="005B2350" w:rsidP="00136B62" w:rsidR="005B2350" w:rsidRPr="00F2413F">
      <w:pPr>
        <w:ind w:left="709"/>
        <w:jc w:val="both"/>
        <w:rPr>
          <w:rFonts w:cs="Times New Roman" w:hAnsi="Arial Narrow" w:ascii="Arial Narrow"/>
        </w:rPr>
      </w:pPr>
      <w:r w:rsidRPr="00F2413F">
        <w:rPr>
          <w:rFonts w:cs="Times New Roman" w:hAnsi="Arial Narrow" w:ascii="Arial Narrow"/>
        </w:rPr>
        <w:t xml:space="preserve">Vjerovnik </w:t>
      </w:r>
      <w:r w:rsidR="00C93A01" w:rsidRPr="00C93A01">
        <w:rPr>
          <w:rFonts w:cs="Times New Roman" w:hAnsi="Arial Narrow" w:ascii="Arial Narrow"/>
        </w:rPr>
        <w:t>Zagrebački Mamut d.o.o., Ljubljanska avenija 18, Zagreb</w:t>
      </w:r>
      <w:r w:rsidRPr="00F2413F">
        <w:rPr>
          <w:rFonts w:cs="Times New Roman" w:hAnsi="Arial Narrow" w:ascii="Arial Narrow"/>
        </w:rPr>
        <w:t xml:space="preserve">, OIB: 74316143482 otpušta Dužniku dug u iznosu </w:t>
      </w:r>
      <w:r w:rsidR="00993204" w:rsidRPr="00F2413F">
        <w:rPr>
          <w:rFonts w:cs="Times New Roman" w:hAnsi="Arial Narrow" w:ascii="Arial Narrow"/>
        </w:rPr>
        <w:t xml:space="preserve">50.859,00 </w:t>
      </w:r>
      <w:r w:rsidRPr="00F2413F">
        <w:rPr>
          <w:rFonts w:cs="Times New Roman" w:hAnsi="Arial Narrow" w:ascii="Arial Narrow"/>
        </w:rPr>
        <w:t>kn</w:t>
      </w:r>
    </w:p>
    <w:p w:rsidRDefault="005B2350" w:rsidP="00136B62" w:rsidR="00024811" w:rsidRPr="00F2413F">
      <w:pPr>
        <w:ind w:left="709"/>
        <w:jc w:val="both"/>
        <w:rPr>
          <w:rFonts w:cs="Times New Roman" w:eastAsia="Times New Roman" w:hAnsi="Arial Narrow" w:ascii="Arial Narrow"/>
          <w:color w:val="000000"/>
          <w:lang w:eastAsia="hr-HR"/>
        </w:rPr>
      </w:pPr>
      <w:r w:rsidRPr="00F2413F">
        <w:rPr>
          <w:rFonts w:cs="Times New Roman" w:hAnsi="Arial Narrow" w:ascii="Arial Narrow"/>
        </w:rPr>
        <w:t xml:space="preserve">Vjerovnik </w:t>
      </w:r>
      <w:r w:rsidR="00C93A01" w:rsidRPr="00C93A01">
        <w:rPr>
          <w:rFonts w:cs="Times New Roman" w:hAnsi="Arial Narrow" w:ascii="Arial Narrow"/>
        </w:rPr>
        <w:t>ZEC, d.o.o., Put svetog Izidora 15, Split</w:t>
      </w:r>
      <w:r w:rsidRPr="00F2413F">
        <w:rPr>
          <w:rFonts w:cs="Times New Roman" w:hAnsi="Arial Narrow" w:ascii="Arial Narrow"/>
        </w:rPr>
        <w:t xml:space="preserve">, OIB: 23401310479 otpušta Dužniku dug u iznosu </w:t>
      </w:r>
      <w:r w:rsidR="00993204" w:rsidRPr="00F2413F">
        <w:rPr>
          <w:rFonts w:cs="Times New Roman" w:hAnsi="Arial Narrow" w:ascii="Arial Narrow"/>
        </w:rPr>
        <w:t xml:space="preserve">1.725,00 </w:t>
      </w:r>
      <w:r w:rsidRPr="00F2413F">
        <w:rPr>
          <w:rFonts w:cs="Times New Roman" w:hAnsi="Arial Narrow" w:ascii="Arial Narrow"/>
        </w:rPr>
        <w:t>kn</w:t>
      </w:r>
    </w:p>
    <w:p w:rsidRDefault="00187F3F" w:rsidP="004C3A3E" w:rsidR="004C3A3E" w:rsidRPr="00F2413F">
      <w:pPr>
        <w:pStyle w:val="Odlomakpopisa"/>
        <w:numPr>
          <w:ilvl w:val="0"/>
          <w:numId w:val="1"/>
        </w:numPr>
        <w:jc w:val="both"/>
        <w:rPr>
          <w:rFonts w:cs="Times New Roman" w:hAnsi="Arial Narrow" w:ascii="Arial Narrow"/>
        </w:rPr>
      </w:pPr>
      <w:r w:rsidRPr="00F2413F">
        <w:rPr>
          <w:rFonts w:cs="Times New Roman" w:hAnsi="Arial Narrow" w:ascii="Arial Narrow"/>
        </w:rPr>
        <w:t xml:space="preserve">Vjerovnici iz </w:t>
      </w:r>
      <w:r w:rsidRPr="00F2413F">
        <w:rPr>
          <w:rFonts w:cs="Times New Roman" w:hAnsi="Arial Narrow" w:ascii="Arial Narrow"/>
          <w:b/>
        </w:rPr>
        <w:t>GRUPE 3</w:t>
      </w:r>
      <w:r w:rsidR="004C3A3E" w:rsidRPr="00F2413F">
        <w:rPr>
          <w:rFonts w:cs="Times New Roman" w:hAnsi="Arial Narrow" w:ascii="Arial Narrow"/>
          <w:b/>
        </w:rPr>
        <w:t>a</w:t>
      </w:r>
      <w:r w:rsidRPr="00F2413F">
        <w:rPr>
          <w:rFonts w:cs="Times New Roman" w:hAnsi="Arial Narrow" w:ascii="Arial Narrow"/>
          <w:b/>
        </w:rPr>
        <w:t xml:space="preserve"> OSTALI VJEROVNICI PODGRUPA DOBAVLJAČI </w:t>
      </w:r>
      <w:r w:rsidR="004C3A3E" w:rsidRPr="00F2413F">
        <w:rPr>
          <w:rFonts w:cs="Times New Roman" w:hAnsi="Arial Narrow" w:ascii="Arial Narrow"/>
        </w:rPr>
        <w:t>Dužnik se obvezuje preostale iznose iz utvrđene tražbine pojedinog Vjerovnika, ove podgrupe platiti nakon proteka razdoblja počeka (grace period) u trajanju od 2 (dvije) godine, odnosno 24 (dvadeset i četiri) mjeseca, koji počinje teći od datuma pravomoćnosti rješenja Trgovačkog suda kojim se odobrava sklapanje Nagodbe, u daljnjem roku od 6 (šest) godina, odnosno 72 (sedamdeset i dva) mjeseca, kroz jednake mjesečne obroke.</w:t>
      </w:r>
    </w:p>
    <w:p w:rsidRDefault="004C3A3E" w:rsidP="004C3A3E" w:rsidR="004C3A3E" w:rsidRPr="00F2413F">
      <w:pPr>
        <w:pStyle w:val="Odlomakpopisa"/>
        <w:jc w:val="both"/>
        <w:rPr>
          <w:rFonts w:cs="Times New Roman" w:hAnsi="Arial Narrow" w:ascii="Arial Narrow"/>
        </w:rPr>
      </w:pPr>
    </w:p>
    <w:p w:rsidRDefault="004C3A3E" w:rsidP="004C3A3E" w:rsidR="0016135B" w:rsidRPr="00F2413F">
      <w:pPr>
        <w:pStyle w:val="Odlomakpopisa"/>
        <w:numPr>
          <w:ilvl w:val="0"/>
          <w:numId w:val="1"/>
        </w:numPr>
        <w:jc w:val="both"/>
        <w:rPr>
          <w:rFonts w:cs="Times New Roman" w:hAnsi="Arial Narrow" w:ascii="Arial Narrow"/>
        </w:rPr>
      </w:pPr>
      <w:r w:rsidRPr="00F2413F">
        <w:rPr>
          <w:rFonts w:cs="Times New Roman" w:hAnsi="Arial Narrow" w:ascii="Arial Narrow"/>
        </w:rPr>
        <w:t>Prvi mjesečni obrok tražbine Vjerovnika ove podgrupe dospijeva na naplatu zadnji dan prvog kalendarskog mjeseca nakon proteka 24 (dvadeset i četiri) mjeseca od datuma pravomoćnosti rješenja Trgovačkog suda kojim se odobrava sklapanje Nagodbe. Preostali mjesečni obroci dospijevaju zadnjeg dana svakog sljedećeg kalendarskog mjeseca. Posljednji obrok dospijeva na naplatu zadnjeg dana prvog sljedećeg mjeseca nakon proteka 96 (devedeset i šest) mjeseci od datuma pravomoćnosti rješenja Trgovačkog suda kojim se odobrava sklapanje Nagodbe.</w:t>
      </w:r>
    </w:p>
    <w:p w:rsidRDefault="00AC5876" w:rsidP="00192B21" w:rsidR="00AC5876">
      <w:pPr>
        <w:jc w:val="both"/>
        <w:rPr>
          <w:rFonts w:cs="Times New Roman" w:hAnsi="Arial Narrow" w:ascii="Arial Narrow"/>
          <w:sz w:val="24"/>
          <w:szCs w:val="24"/>
        </w:rPr>
      </w:pPr>
    </w:p>
    <w:tbl>
      <w:tblPr>
        <w:tblStyle w:val="Reetkatablice"/>
        <w:tblW w:type="auto" w:w="0"/>
        <w:tblLook w:val="04A0" w:noVBand="1" w:noHBand="0" w:lastColumn="0" w:firstColumn="1" w:lastRow="0" w:firstRow="1"/>
      </w:tblPr>
      <w:tblGrid>
        <w:gridCol w:w="2405"/>
        <w:gridCol w:w="1843"/>
        <w:gridCol w:w="1559"/>
        <w:gridCol w:w="1985"/>
        <w:gridCol w:w="1270"/>
      </w:tblGrid>
      <w:tr w:rsidTr="00A119AE" w:rsidR="00A13354" w:rsidRPr="00100E79">
        <w:tc>
          <w:tcPr>
            <w:tcW w:type="dxa" w:w="2405"/>
          </w:tcPr>
          <w:p w:rsidRDefault="00A13354" w:rsidP="00A119AE" w:rsidR="00A13354" w:rsidRPr="00100E79">
            <w:pPr>
              <w:rPr>
                <w:rFonts w:hAnsi="Arial Narrow" w:ascii="Arial Narrow"/>
                <w:sz w:val="18"/>
                <w:szCs w:val="18"/>
              </w:rPr>
            </w:pPr>
            <w:r w:rsidRPr="00100E79">
              <w:rPr>
                <w:rFonts w:cs="Times New Roman" w:eastAsia="Calibri" w:hAnsi="Arial Narrow" w:ascii="Arial Narrow"/>
                <w:b/>
                <w:sz w:val="18"/>
                <w:szCs w:val="18"/>
              </w:rPr>
              <w:lastRenderedPageBreak/>
              <w:t>OSTALI VJEROVNICI GRUPA DOBAVLJAČI</w:t>
            </w:r>
          </w:p>
        </w:tc>
        <w:tc>
          <w:tcPr>
            <w:tcW w:type="dxa" w:w="1843"/>
          </w:tcPr>
          <w:p w:rsidRDefault="00A13354" w:rsidP="00A119AE" w:rsidR="00A13354" w:rsidRPr="00100E79">
            <w:pPr>
              <w:jc w:val="right"/>
              <w:rPr>
                <w:rFonts w:hAnsi="Arial Narrow" w:ascii="Arial Narrow"/>
                <w:sz w:val="18"/>
                <w:szCs w:val="18"/>
              </w:rPr>
            </w:pPr>
            <w:r w:rsidRPr="00100E79">
              <w:rPr>
                <w:rFonts w:hAnsi="Arial Narrow" w:ascii="Arial Narrow"/>
                <w:b/>
                <w:sz w:val="18"/>
                <w:szCs w:val="18"/>
              </w:rPr>
              <w:t>UTVRĐENA TRAŽBINA</w:t>
            </w:r>
          </w:p>
        </w:tc>
        <w:tc>
          <w:tcPr>
            <w:tcW w:type="dxa" w:w="1559"/>
          </w:tcPr>
          <w:p w:rsidRDefault="00A13354" w:rsidP="00A119AE" w:rsidR="00A13354" w:rsidRPr="00100E79">
            <w:pPr>
              <w:jc w:val="right"/>
              <w:rPr>
                <w:rFonts w:hAnsi="Arial Narrow" w:ascii="Arial Narrow"/>
                <w:b/>
                <w:sz w:val="18"/>
                <w:szCs w:val="18"/>
              </w:rPr>
            </w:pPr>
            <w:r w:rsidRPr="00100E79">
              <w:rPr>
                <w:rFonts w:hAnsi="Arial Narrow" w:ascii="Arial Narrow"/>
                <w:b/>
                <w:sz w:val="18"/>
                <w:szCs w:val="18"/>
              </w:rPr>
              <w:t>OTPIS TRAŽBINE</w:t>
            </w:r>
          </w:p>
        </w:tc>
        <w:tc>
          <w:tcPr>
            <w:tcW w:type="dxa" w:w="1985"/>
          </w:tcPr>
          <w:p w:rsidRDefault="00A13354" w:rsidP="00A119AE" w:rsidR="00A13354" w:rsidRPr="00100E79">
            <w:pPr>
              <w:jc w:val="right"/>
              <w:rPr>
                <w:rFonts w:hAnsi="Arial Narrow" w:ascii="Arial Narrow"/>
                <w:b/>
                <w:sz w:val="18"/>
                <w:szCs w:val="18"/>
              </w:rPr>
            </w:pPr>
            <w:r w:rsidRPr="00100E79">
              <w:rPr>
                <w:rFonts w:hAnsi="Arial Narrow" w:ascii="Arial Narrow"/>
                <w:b/>
                <w:sz w:val="18"/>
                <w:szCs w:val="18"/>
              </w:rPr>
              <w:t>UMANJENA TRAŽBINA</w:t>
            </w:r>
          </w:p>
        </w:tc>
        <w:tc>
          <w:tcPr>
            <w:tcW w:type="dxa" w:w="1270"/>
          </w:tcPr>
          <w:p w:rsidRDefault="00A13354" w:rsidP="00A119AE" w:rsidR="00A13354" w:rsidRPr="00100E79">
            <w:pPr>
              <w:jc w:val="right"/>
              <w:rPr>
                <w:rFonts w:hAnsi="Arial Narrow" w:ascii="Arial Narrow"/>
                <w:b/>
                <w:sz w:val="18"/>
                <w:szCs w:val="18"/>
              </w:rPr>
            </w:pPr>
            <w:r w:rsidRPr="00100E79">
              <w:rPr>
                <w:rFonts w:hAnsi="Arial Narrow" w:ascii="Arial Narrow"/>
                <w:b/>
                <w:sz w:val="18"/>
                <w:szCs w:val="18"/>
              </w:rPr>
              <w:t>OBROK</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AGIT d.o.o., Heinzelova 51,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12.699,92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7.619,95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5.079,97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70,56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AGRAMKRAN d.o.o., Andraševečka 7,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92.469,09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55.481,45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36.987,64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513,72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"AGRO - DOM" TRGOVINA I SERVIS POLJOPRIVREDNIH STROJEVA, VL. ZORAN CRNOMARKOVIĆ I DUBRAVKO KUŠ ZAGREB, Bunićeva 20,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3.130,76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1.878,46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1.252,30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17,39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AKTOMA d.o.o. u stečaju, Trg kralja Petra Krešimira IV br.10, Daruvar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4.428,00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2.656,80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1.771,20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24,60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ALFA GRADITELJ d.o.o. u stečaju, Ilica 190,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9.582,34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5.749,40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3.832,94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53,24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AMS NAKLADNIŠTVO d.o.o., Vijenac Frane Gotovca 10,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9.760,00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5.856,00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3.904,00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54,22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"APGM - LJUBIĆ" OBRT ZA AUTOPRIJEVOZ, TRGOVINU I USLUGE GRAĐEVINSKOM MEHANIZACIJOM, vl. Davorin Ljubić,, Kapucinska 32a,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47.410,00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28.446,00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18.964,00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263,39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AS FLOOR d.o.o., 9. svibnja 16, Samobor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40.859,75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24.515,85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16.343,90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227,00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ASCON INSTITUT d.o.o., Čista Mlaka (Općina Rugvica), Zagrebačka 91</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4.000,00 kn</w:t>
            </w:r>
          </w:p>
        </w:tc>
        <w:tc>
          <w:tcPr>
            <w:tcW w:type="dxa" w:w="1559"/>
          </w:tcPr>
          <w:p w:rsidRDefault="00A13354" w:rsidP="00A119AE" w:rsidR="00A13354" w:rsidRPr="00100E79">
            <w:pPr>
              <w:jc w:val="right"/>
              <w:rPr>
                <w:rFonts w:hAnsi="Arial Narrow" w:ascii="Arial Narrow"/>
                <w:sz w:val="18"/>
                <w:szCs w:val="18"/>
              </w:rPr>
            </w:pPr>
            <w:r w:rsidRPr="00100E79">
              <w:rPr>
                <w:rFonts w:cs="Times New Roman" w:hAnsi="Arial Narrow" w:ascii="Arial Narrow"/>
                <w:sz w:val="18"/>
                <w:szCs w:val="18"/>
              </w:rPr>
              <w:t>2.400,00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1.600,00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22,22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ATM RADIAL d.o.o., Ul. A.Topića-Mimare 5,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26.193,75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15.716,25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10.477,50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145,52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AUTO PNEUMATIKA d.o.o., Murati 2, Zagreb</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1.167,50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700,50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467,00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6,49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BAJKMONT d.o.o., Svetomatejska 12, Sesvete</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1.687,50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1.012,50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675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9,38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BETON-LUČKO d.o.o., Puškarićeva 1/b, Lučko-Zagreb</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303.220,56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181.932,34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121.288,22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1.684,56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BIANCHI CASSEFORME S.R.L. Forno di Taro,via G. di Vittorio, Italija</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1.403,51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842,11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561,40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7,80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BISNODE d.o.o., Fallerovo šetalište 22, Zagreb</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4.112,50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2.467,50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1.645,00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22.85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BRAMGRAD NEKRETNINE d.o.o., Vučak 28, Zagreb (ranije </w:t>
            </w:r>
            <w:r w:rsidRPr="00100E79">
              <w:rPr>
                <w:rFonts w:cs="Times New Roman" w:eastAsia="Calibri" w:hAnsi="Arial Narrow" w:ascii="Arial Narrow"/>
                <w:sz w:val="18"/>
                <w:szCs w:val="18"/>
              </w:rPr>
              <w:lastRenderedPageBreak/>
              <w:t>BRAMGRAD graditeljstvo i inženjering u unutarnjem i vanjskotrgovinskom prometu d.o.o.)</w:t>
            </w:r>
          </w:p>
        </w:tc>
        <w:tc>
          <w:tcPr>
            <w:tcW w:type="dxa" w:w="1843"/>
          </w:tcPr>
          <w:p w:rsidRDefault="00A13354" w:rsidP="00A119AE" w:rsidR="00A13354" w:rsidRPr="00100E79">
            <w:pPr>
              <w:jc w:val="right"/>
              <w:rPr>
                <w:rFonts w:cs="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lastRenderedPageBreak/>
              <w:t>563,75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338,25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225,50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3,13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BRIKO d.o.o., Ivanovićeva 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16,67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BUŠLJETA SERVIS d.o.o. u stečaju, Privlačka ulica 4, Zadar (brisano)</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1.500,00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900,00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8,33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DE-NI VOZILA d.o.o. u stečaju, Jablanska 34,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3.284,10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1.970,46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1.313,64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18,25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IVAN MIHALJEVIĆ, Zagreb, Savski gaj V Put 5 (ranije Usluge u građevinarstvu i iznajmljivanje predmeta za osobnu upotrebu "DIJAREZ 3M" - vl. IVAN MIHALJEVIĆ, Zagreb, Savski gaj V Put 5)</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2.250,00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1.350,00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900,00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12,50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DIMNJAČAR - vl., MARKO TOMEŠIĆ I NIKICA TOMEŠIĆ, ZAGREB, DUBRAVA 153</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123,75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74,25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49,50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0,69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DIV GRUPA d.o.o. , Bobovica 10/a, Samobor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55.363,58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33.218,15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22.145,43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307,58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"DIZALICE BANKOVIĆ" PRIJEVOZ, TRGOV., GRAĐEV., UGOST., I RAČUNOV. vl.Marin Banković, Jastrebarsko, Plešivička 57</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3.125,00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1.875,00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17,36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DO RE MI d.o.o., Pilatušćak 28,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31.866,14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19.119,68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12.746,46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177,03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DOMO-TRANS d.o.o., Osječka ulica 5/b, Split</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238,68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143,21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95,47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1,33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DRAVA-PROMET d.o.o., Aleja ruža 2/b,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3.750,00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2.250,00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1.500,00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20,83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Đuro Đaković Montaža - Dizalice d. o. o., Dr. Mile Budaka 1, Slavonski Brod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11.875,00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7.125,00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4.750,00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65,97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EJOT SPOJNA TEHNIKA d.o.o., Franje Lučića 23/3,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2.272,43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1.363,46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908,97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12,62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ELTRA MG d.o.o., Prigornica 2,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7.475,80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4.485,48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2.990,32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41,53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EUROMARKT d.o.o., I Resnik 45,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660,00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 xml:space="preserve">440,00 kn </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6,11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FRANTO d.o.o. u stečaju, Put </w:t>
            </w:r>
            <w:r w:rsidRPr="00100E79">
              <w:rPr>
                <w:rFonts w:cs="Times New Roman" w:eastAsia="Calibri" w:hAnsi="Arial Narrow" w:ascii="Arial Narrow"/>
                <w:sz w:val="18"/>
                <w:szCs w:val="18"/>
              </w:rPr>
              <w:lastRenderedPageBreak/>
              <w:t xml:space="preserve">Vukića 1, Zadar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lastRenderedPageBreak/>
              <w:t>22.458,06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13.474,84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8.983,22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124,77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GEN-I Zagreb d.o.o., Radnička cesta 54,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1.175,40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705,24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470,16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6,53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GEO ISPITIVANJA d.o.o., Jaruščica 7/a,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37.974,93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22.784,96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15.189,97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210,97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GORICA STAKLO d.o.o., Sisačka 43, Velika Gorica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2.453,61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1.472,17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981,44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13,63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GRGIĆ TRANSPORT d.o.o., Galdovačka 339, Sisak</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3.936,00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2.361,60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1.574,40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21,87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H.F.S. OPREMA d.o.o., Ilije Gregorića 25/a, Brdovec</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1.728,75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1.037,25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691,50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9,60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OT-OPTIMA TELEKOM d.d., Bani 75/a, Zagreb (ranije H1 TELEKOM d.d., Dračevac 2/d, Split)</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2.180,62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1.308,37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872,25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12,11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HABEK, obrt za prijevoz i iznajmljivanje, vl. SLOBODAN HABEK, STUPNIČKI OBREŽ, HORVATSKA 2B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750,00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450,00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4,17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HANSA - FLEX CROATIA d.o.o., III Resnik 9,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1.191,60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714,96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476,64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6,62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HIDROPNEUMATIKA d.o.o., Gornje Psarjevo 16/b, Sveti Ivan Zelina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4.190,00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2.514,00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1.676,00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23,28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EPISTOLA-AGRO d.o.o. u stečaju, Zagreb, Berislavićeva 7 (ranije HIDRO-REGULACIJA d.o.o., Brodska 71, Podcrkavlje)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2.595,47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1.557,28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1.038,19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14.42 kn</w:t>
            </w:r>
          </w:p>
        </w:tc>
      </w:tr>
      <w:tr w:rsidTr="00A119AE" w:rsidR="00A13354" w:rsidRPr="00100E79">
        <w:tc>
          <w:tcPr>
            <w:tcW w:type="dxa" w:w="2405"/>
          </w:tcPr>
          <w:p w:rsidRDefault="00A13354" w:rsidP="00A119AE" w:rsidR="00A13354" w:rsidRPr="00100E79">
            <w:pPr>
              <w:jc w:val="both"/>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HT d.d., R.F.Mihanovića 9,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13.491,38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8.094,83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5.396,55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74,95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ISTO d.d. u stečaju, Augusta Šenoe 4-6, Varaždin (ranije Industrogradnja grupa d.d, Kennedyjev trg 2,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21.319,93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12.791,96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8.527,97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118,44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ISTRABENZ PLINI d.o.o., Pristanište Podbok 3, Bakar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8.657,87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5.194,72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3.463,15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48,10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IVANIŠ-PROMET d.o.o., Gračanska cesta 159,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3.375,00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2.025,00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1.350,00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18,75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IZOPLAN d.o.o. u stečaju</w:t>
            </w:r>
            <w:r w:rsidRPr="00100E79">
              <w:rPr>
                <w:rFonts w:cs="Times New Roman" w:eastAsia="Calibri" w:hAnsi="Arial Narrow" w:ascii="Arial Narrow"/>
                <w:sz w:val="18"/>
                <w:szCs w:val="18"/>
              </w:rPr>
              <w:cr/>
              <w:t>, Miroševečki brijeg 43,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55.214,58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33.128,75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22.085,83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306,75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IZOPROOF j.d.o.o., Miroševečki brijeg 43,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35.600,00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21.360,00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14.240,00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197,78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JAVNI PRIJEVOZ vl. Đuro Asančaić, Zagrađe 41, Pleternica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3.125,00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1.875,00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17,36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JEDINSTVO KRAPINA d.o.o., Mihaljekov Jarek 33, Krapina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2.500,00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1.500,00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13,89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JEDVAJ  vl. Antun Jedvaj, Braće Ribara 17, Bestovje prijavio tražbinu a glasao JEDVAJ, obrt za građevinarstvo i ugostiteljstvo vl. DARINKA JEDVAJ, BESTOVJE, BRAĆE RIBARA 17, OIB 97063498677</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5.800,00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3.480,00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2.320,00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32,22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KABEMA d.o.o. u stečaju, Cvjetno naselje 4, Velika Gorica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3.706,93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2.224,16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1.482,77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20,59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KAMELEON I.M. d.o.o., Franje Petrića 2, Sesvete</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16,67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KAP KIŠE d.o.o., Žitnjak bb,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1.043.873,81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626.324,29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417.549,52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5.799,30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KOMUNALNA INFRASTRUKTURA d.o.o. - u stečaju, Kolodrvorska 64, Velika Gorica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98.320,32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58.992,19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39.328,13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546,22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KOMTEH d.o.o., Josipa Zorića 39, Dugo Selo</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28,48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17,09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11,39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0,16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KOPIJA-PROMET d.o.o., Uvalička 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616,88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370,13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246,75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3,43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KOTURIĆ d.o.o., Čulinečka 221/e,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2.239,98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1.343,99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895,99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12,44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KRPANIĆ d.o.o., Nikole Tesle bb, Križevci</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103.035,58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61.821,35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41.214,23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572,42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LABUDOVIĆ ANTO, Gradna 5/a, Samobor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59.000,00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35.400,00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23.600,00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327,78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LIAS OSTERREICH GMBH LIAPOR, Fabrickstrasse 11, Austrija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759,33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455,60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303,73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4,22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"LIMAČ" ELEKTROSTROJARSKA RADNJA I TRGOVINA DJEČJIH PROIZVODA, STJEPAN ZAPLATIĆ, POLJE KRAPINSKO 146, KRAPINA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5.483,08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3.289,85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2.193,23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30,46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LINEAR PROJEKT d.o.o., Zavidovićka 20,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7.000,00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4.200,00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2.800,00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38,88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LJUBIĆ - MONTAŽA d.o.o., Kapucinska 32/a,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3.487,50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2.092,50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1.395,00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19,37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MARKANOVIĆ ALOJZIJE, Miramarska cesta 9,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268.130,52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160.878,31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107.252,20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1.489,61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KRMPOTIĆ MLADEN, STENJEVEC 29, ZAGREB (ranije M&amp;B KRMPOTIĆ vl. Mladen i Božica Krmpotić, Samoborska 230,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562,50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eastAsia="Times New Roman" w:hAnsi="Arial Narrow" w:ascii="Arial Narrow"/>
                <w:color w:val="000000"/>
                <w:sz w:val="18"/>
                <w:szCs w:val="18"/>
                <w:lang w:eastAsia="hr-HR"/>
              </w:rPr>
              <w:t>337,50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225,00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3,13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METAL-KOVIS d.o.o., Stara c. 14, Mala Rakovica, Samobor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64.146,03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38.487,62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25.658,41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356,37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M.I. HRŠAK d.o.o., Frana Galovića 17, Krapina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eastAsia="Times New Roman" w:hAnsi="Arial Narrow" w:ascii="Arial Narrow"/>
                <w:color w:val="000000"/>
                <w:sz w:val="18"/>
                <w:szCs w:val="18"/>
                <w:lang w:eastAsia="hr-HR"/>
              </w:rPr>
              <w:t>6,54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3,92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2,62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0,04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MORE d.o.o., Velebitska 8/a, Zadar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82.084,01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49.250,41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32.833,60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456,02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MST d.o.o., Braće Radića 11, Donja Zdenčina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21.764,69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13.058,81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8.705,88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120,91 kn</w:t>
            </w:r>
          </w:p>
        </w:tc>
      </w:tr>
      <w:tr w:rsidTr="00A119AE" w:rsidR="00A13354">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NEXE GRADNJA d.o.o. Našice, Braće Radića 24, Našice</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0,00 kn</w:t>
            </w:r>
          </w:p>
        </w:tc>
        <w:tc>
          <w:tcPr>
            <w:tcW w:type="dxa" w:w="1559"/>
          </w:tcPr>
          <w:p w:rsidRDefault="00A13354" w:rsidP="00A119AE" w:rsidR="00A13354">
            <w:pPr>
              <w:jc w:val="right"/>
            </w:pPr>
            <w:r w:rsidRPr="006D2AD7">
              <w:rPr>
                <w:rFonts w:cs="Times New Roman" w:eastAsia="Times New Roman" w:hAnsi="Arial Narrow" w:ascii="Arial Narrow"/>
                <w:color w:val="000000"/>
                <w:sz w:val="18"/>
                <w:szCs w:val="18"/>
                <w:lang w:eastAsia="hr-HR"/>
              </w:rPr>
              <w:t>0,00 kn</w:t>
            </w:r>
          </w:p>
        </w:tc>
        <w:tc>
          <w:tcPr>
            <w:tcW w:type="dxa" w:w="1985"/>
          </w:tcPr>
          <w:p w:rsidRDefault="00A13354" w:rsidP="00A119AE" w:rsidR="00A13354">
            <w:pPr>
              <w:jc w:val="right"/>
            </w:pPr>
            <w:r w:rsidRPr="006D2AD7">
              <w:rPr>
                <w:rFonts w:cs="Times New Roman" w:eastAsia="Times New Roman" w:hAnsi="Arial Narrow" w:ascii="Arial Narrow"/>
                <w:color w:val="000000"/>
                <w:sz w:val="18"/>
                <w:szCs w:val="18"/>
                <w:lang w:eastAsia="hr-HR"/>
              </w:rPr>
              <w:t>0,00 kn</w:t>
            </w:r>
          </w:p>
        </w:tc>
        <w:tc>
          <w:tcPr>
            <w:tcW w:type="dxa" w:w="1270"/>
          </w:tcPr>
          <w:p w:rsidRDefault="00A13354" w:rsidP="00A119AE" w:rsidR="00A13354">
            <w:pPr>
              <w:jc w:val="right"/>
            </w:pPr>
            <w:r w:rsidRPr="006D2AD7">
              <w:rPr>
                <w:rFonts w:cs="Times New Roman" w:eastAsia="Times New Roman" w:hAnsi="Arial Narrow" w:ascii="Arial Narrow"/>
                <w:color w:val="000000"/>
                <w:sz w:val="18"/>
                <w:szCs w:val="18"/>
                <w:lang w:eastAsia="hr-HR"/>
              </w:rPr>
              <w:t>0,00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GRUBEŠA PRIJEVOZ, vl. Branko Grubeša, PIŠKOREVCI, ZAGREBAČKA 24</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5.250,00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3.150,00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2.100,00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29,17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ORBIT, obrt za proizvodnju i usluge, vl. Damir Dobrin, Rakitje, Ivana Mažuranića 11</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6.823,58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4.094,15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2.729,43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37,91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OSIJEK-KOTEKS dd, Šamačka 11, Osijek</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280.699,46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168.419,68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112.279,78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1.559,44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PAL-VAL d.o.o. u stečaju, Gradna 5/b, Samobor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431.876,71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259.126,03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172.750,68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2.399,32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PERI oplate i skele d.o.o., Banjavčićeva 13/V,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138.694,53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83.216,72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55.477,81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770,53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PERUŠA TRANSPORTI d.o.o. u stečaju, Ravnice 2, Donja Pušća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1.250,00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750,00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6,94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PEVEC d.d., Trg Stjepana Radića 26, Bjelovar</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1.354.503,41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812.702,05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541.801,36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7.525,02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PIRSON MONTAŽA, d.o.o., Okuč 5, Klis</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26,40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15,84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10,56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0,15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LJUDEVIT POSTRUŽIN, ZAGREB, HAVRINI 31 (ranije "POSTRUŽIN AKZ" SOBOSLIKAR I LIČILAC - VL. LJUDEVIT POSTRUŽIN, ZAGREB, HAVRINI 31)</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2.500,00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1.500,00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1.000,00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13,89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PROFI-AL, OBRT ZA TRGOVINU, ELEKTROINSTALACIJE I SERVIS ALATNIH STROJEVA, VL. DUBRAVKO ŠABAN, </w:t>
            </w:r>
            <w:r w:rsidRPr="00100E79">
              <w:rPr>
                <w:rFonts w:cs="Times New Roman" w:eastAsia="Calibri" w:hAnsi="Arial Narrow" w:ascii="Arial Narrow"/>
                <w:sz w:val="18"/>
                <w:szCs w:val="18"/>
              </w:rPr>
              <w:lastRenderedPageBreak/>
              <w:t>ZAGREB, MIKULINCI 4 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lastRenderedPageBreak/>
              <w:t>3.249,97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1.949,98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1.299,99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18,06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 xml:space="preserve">PROIZVODNJA JAVOR d.o.o., Patkovac 83, Patkovac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1.276,25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765,75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510,50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7,09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"OMEGA", PROIZVODNJA OPRUGA, VL.TEUFIK ŠEĆERKADIĆ, ZAGREB, SAVSKA 80</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5,56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"PROIZVODNJA VIJAKA KRANJEC" VELEPRODAJA I MALOPRODAJA ŽELJEZNOM ROBOM, VL. MLADEN KRANJEC, ULICA GRADA VUKOVARA 3</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1.650,25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990,15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660,10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9,17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PROTEGA GRADNJA vl. Zorjana Protega, Stjepana Radića 27, Šibenik</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6.380,00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3.828,00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2.552,00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35,44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PUTNIK d.o.o. u stečaju, Trg hrvatskog sokola 10, Bjelovar (brisano)</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2.000,00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1.200,00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800,00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11,11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RADIUS d.o.o., II Maksimirsko naselje 1/6,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8.390,05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5.034,03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3.356,02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46,61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RE-NE-RE ZAGREB d.o.o., Sv, Izidora 24,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5.937,50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3.562,50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2.375,00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32,99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SILA d.o.o., Radnička cesta 218,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65.696,45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39.417,87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26.278,58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364,98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SKLADGRADNJA d.o.o., Gundulićeva 33, Split</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1.133,00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679,80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453,20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6.29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"STROJOBRAVAR", VL. ANTUN VALIDŽIĆ,ZAGREB, ULICA GRADA VUKOVARA 237 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2.388,25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1.432,95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955,30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13,27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SUPER MARIO d.o.o., Novo Svibje 4, Svibje</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129.977,50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77.986,50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51.991,00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722,10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T.I.M.S. OBRT ZA POSLOVNE USLUGE vl. Toni Kulaš, Avenija Dubrava 222,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13.504,51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8.102,71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5.401,80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75,03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TEAM d.d. u stečaju, Rudarska 1, Mursko Središće (stečaj)</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10.698,79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6.419,27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4.279,52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59,44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TEH-GRADNJA d.o.o., Ksenije Kantoci 3,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15.280,31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9.168,19kn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6.112,12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84,89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TEHNIKA d.d., Ulica grada Vukovara 274,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20.806,73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12.484,04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8.322,69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115,59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Josip Baković, Zagrebačka cesta 229, Zagreb (ranije TERMOGRADNJA BAKOVIĆ vl. </w:t>
            </w:r>
            <w:r w:rsidRPr="00100E79">
              <w:rPr>
                <w:rFonts w:cs="Times New Roman" w:eastAsia="Calibri" w:hAnsi="Arial Narrow" w:ascii="Arial Narrow"/>
                <w:sz w:val="18"/>
                <w:szCs w:val="18"/>
              </w:rPr>
              <w:lastRenderedPageBreak/>
              <w:t>Josip Baković, Sv. Mihovila 211, Bročice, Novska)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lastRenderedPageBreak/>
              <w:t>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8C7090">
              <w:rPr>
                <w:rFonts w:cs="Times New Roman" w:eastAsia="Times New Roman" w:hAnsi="Arial Narrow" w:ascii="Arial Narrow"/>
                <w:color w:val="000000"/>
                <w:sz w:val="18"/>
                <w:szCs w:val="18"/>
                <w:lang w:eastAsia="hr-HR"/>
              </w:rPr>
              <w:t>0,00 kn</w:t>
            </w:r>
          </w:p>
        </w:tc>
        <w:tc>
          <w:tcPr>
            <w:tcW w:type="dxa" w:w="1985"/>
          </w:tcPr>
          <w:p w:rsidRDefault="00A13354" w:rsidP="00A119AE" w:rsidR="00A13354" w:rsidRPr="00100E79">
            <w:pPr>
              <w:jc w:val="right"/>
              <w:rPr>
                <w:rFonts w:hAnsi="Arial Narrow" w:ascii="Arial Narrow"/>
                <w:sz w:val="18"/>
                <w:szCs w:val="18"/>
              </w:rPr>
            </w:pPr>
            <w:r w:rsidRPr="008C7090">
              <w:rPr>
                <w:rFonts w:hAnsi="Arial Narrow" w:ascii="Arial Narrow"/>
                <w:sz w:val="18"/>
                <w:szCs w:val="18"/>
              </w:rPr>
              <w:t>0,00 kn</w:t>
            </w:r>
          </w:p>
        </w:tc>
        <w:tc>
          <w:tcPr>
            <w:tcW w:type="dxa" w:w="1270"/>
          </w:tcPr>
          <w:p w:rsidRDefault="00A13354" w:rsidP="00A119AE" w:rsidR="00A13354" w:rsidRPr="00100E79">
            <w:pPr>
              <w:jc w:val="right"/>
              <w:rPr>
                <w:rFonts w:hAnsi="Arial Narrow" w:ascii="Arial Narrow"/>
                <w:sz w:val="18"/>
                <w:szCs w:val="18"/>
              </w:rPr>
            </w:pPr>
            <w:r w:rsidRPr="008C7090">
              <w:rPr>
                <w:rFonts w:hAnsi="Arial Narrow" w:ascii="Arial Narrow"/>
                <w:sz w:val="18"/>
                <w:szCs w:val="18"/>
              </w:rPr>
              <w:t>0,00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lastRenderedPageBreak/>
              <w:t>TPK-EPO PROIZVODNJA d.o.o., Slavonska Avenija 20,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16.082,88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9.649,73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6.433,15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89,35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TRANS METAL d.o.o., Vukovarska 308, Osijek</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3.125,00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1.875,00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17,36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UNIJABETON d.o.o., Čulinečka 271,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2.917,56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1.750,54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1.167,02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16,21</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V.D.M. PROMET d.o.o., Zagorska 22, Zagreb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8.660,00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5.196,00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3.464,00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48,11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 xml:space="preserve">VB-GRUPA d.o.o., Sprečka 23, Zagreb </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31.908,00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19.144,80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12.763,20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177,27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VEDRAN TRANS d.o.o., 3. Jazbinski odvojak 1,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3.672,38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2.203,43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1.468,95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20.40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VELKOM d.o.o. u stečaju, Ivana Gorana Kovačića 13, Velika Gorica</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186.672,27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112.003,36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74.668,88</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1.037,07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VIPnet d.o.o., Vrtni put 1,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3.801,28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2.280,77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1.520,51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21,12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VUČNA SLUŽBA "ČAČE" vl. Ante Gašperov, KRČULJ, ŠIROKE 22, PRIMOŠTEN</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375,00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225,00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2,08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WÜRTH-HRVATSKA d.o.o., Franje Lučića 32,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eastAsia="Times New Roman" w:hAnsi="Arial Narrow" w:ascii="Arial Narrow"/>
                <w:color w:val="000000"/>
                <w:sz w:val="18"/>
                <w:szCs w:val="18"/>
                <w:lang w:eastAsia="hr-HR"/>
              </w:rPr>
              <w:t>1.370,08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822,05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548,03</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7,61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Zagrebački Mamut d.o.o., Ljubljanska avenija 18, Zagreb</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84.765,00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50.859,00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33.906,00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470,92 kn</w:t>
            </w:r>
          </w:p>
        </w:tc>
      </w:tr>
      <w:tr w:rsidTr="00A119AE" w:rsidR="00A13354" w:rsidRPr="00100E79">
        <w:tc>
          <w:tcPr>
            <w:tcW w:type="dxa" w:w="2405"/>
          </w:tcPr>
          <w:p w:rsidRDefault="00A13354" w:rsidP="00A119AE" w:rsidR="00A13354" w:rsidRPr="00100E79">
            <w:pPr>
              <w:spacing w:lineRule="auto" w:line="276" w:after="200"/>
              <w:rPr>
                <w:rFonts w:cs="Times New Roman" w:eastAsia="Calibri" w:hAnsi="Arial Narrow" w:ascii="Arial Narrow"/>
                <w:sz w:val="18"/>
                <w:szCs w:val="18"/>
              </w:rPr>
            </w:pPr>
            <w:r w:rsidRPr="00100E79">
              <w:rPr>
                <w:rFonts w:cs="Times New Roman" w:eastAsia="Calibri" w:hAnsi="Arial Narrow" w:ascii="Arial Narrow"/>
                <w:sz w:val="18"/>
                <w:szCs w:val="18"/>
              </w:rPr>
              <w:t>ZEC, d.o.o., Put svetog Izidora 15, Split</w:t>
            </w:r>
          </w:p>
        </w:tc>
        <w:tc>
          <w:tcPr>
            <w:tcW w:type="dxa" w:w="1843"/>
          </w:tcPr>
          <w:p w:rsidRDefault="00A13354" w:rsidP="00A119AE" w:rsidR="00A13354" w:rsidRPr="00100E79">
            <w:pPr>
              <w:jc w:val="right"/>
              <w:rPr>
                <w:rFonts w:cs="Times New Roman" w:eastAsia="Times New Roman" w:hAnsi="Arial Narrow" w:ascii="Arial Narrow"/>
                <w:color w:val="000000"/>
                <w:sz w:val="18"/>
                <w:szCs w:val="18"/>
              </w:rPr>
            </w:pPr>
            <w:r w:rsidRPr="00100E79">
              <w:rPr>
                <w:rFonts w:cs="Times New Roman" w:eastAsia="Times New Roman" w:hAnsi="Arial Narrow" w:ascii="Arial Narrow"/>
                <w:color w:val="000000"/>
                <w:sz w:val="18"/>
                <w:szCs w:val="18"/>
                <w:lang w:eastAsia="hr-HR"/>
              </w:rPr>
              <w:t>2.875,00 kn</w:t>
            </w:r>
          </w:p>
        </w:tc>
        <w:tc>
          <w:tcPr>
            <w:tcW w:type="dxa" w:w="1559"/>
          </w:tcPr>
          <w:p w:rsidRDefault="00A13354" w:rsidP="00A119AE" w:rsidR="00A13354" w:rsidRPr="00100E79">
            <w:pPr>
              <w:jc w:val="right"/>
              <w:rPr>
                <w:rFonts w:cs="Times New Roman" w:eastAsia="Times New Roman" w:hAnsi="Arial Narrow" w:ascii="Arial Narrow"/>
                <w:color w:val="000000"/>
                <w:sz w:val="18"/>
                <w:szCs w:val="18"/>
                <w:lang w:eastAsia="hr-HR"/>
              </w:rPr>
            </w:pPr>
            <w:r w:rsidRPr="00100E79">
              <w:rPr>
                <w:rFonts w:cs="Times New Roman" w:hAnsi="Arial Narrow" w:ascii="Arial Narrow"/>
                <w:sz w:val="18"/>
                <w:szCs w:val="18"/>
              </w:rPr>
              <w:t>1.725,00 kn</w:t>
            </w:r>
          </w:p>
        </w:tc>
        <w:tc>
          <w:tcPr>
            <w:tcW w:type="dxa" w:w="1985"/>
          </w:tcPr>
          <w:p w:rsidRDefault="00A13354" w:rsidP="00A119AE" w:rsidR="00A13354" w:rsidRPr="00100E79">
            <w:pPr>
              <w:jc w:val="right"/>
              <w:rPr>
                <w:rFonts w:hAnsi="Arial Narrow" w:ascii="Arial Narrow"/>
                <w:sz w:val="18"/>
                <w:szCs w:val="18"/>
              </w:rPr>
            </w:pPr>
            <w:r>
              <w:rPr>
                <w:rFonts w:hAnsi="Arial Narrow" w:ascii="Arial Narrow"/>
                <w:sz w:val="18"/>
                <w:szCs w:val="18"/>
              </w:rPr>
              <w:t>1.150,00 kn</w:t>
            </w:r>
          </w:p>
        </w:tc>
        <w:tc>
          <w:tcPr>
            <w:tcW w:type="dxa" w:w="1270"/>
          </w:tcPr>
          <w:p w:rsidRDefault="00A13354" w:rsidP="00A119AE" w:rsidR="00A13354" w:rsidRPr="00100E79">
            <w:pPr>
              <w:jc w:val="right"/>
              <w:rPr>
                <w:rFonts w:hAnsi="Arial Narrow" w:ascii="Arial Narrow"/>
                <w:sz w:val="18"/>
                <w:szCs w:val="18"/>
              </w:rPr>
            </w:pPr>
            <w:r>
              <w:rPr>
                <w:rFonts w:hAnsi="Arial Narrow" w:ascii="Arial Narrow"/>
                <w:sz w:val="18"/>
                <w:szCs w:val="18"/>
              </w:rPr>
              <w:t>15,97 kn</w:t>
            </w:r>
          </w:p>
        </w:tc>
      </w:tr>
    </w:tbl>
    <w:p w:rsidRDefault="00A13354" w:rsidP="00192B21" w:rsidR="00A13354" w:rsidRPr="00747780">
      <w:pPr>
        <w:jc w:val="both"/>
        <w:rPr>
          <w:rFonts w:cs="Times New Roman" w:hAnsi="Arial Narrow" w:ascii="Arial Narrow"/>
          <w:sz w:val="24"/>
          <w:szCs w:val="24"/>
        </w:rPr>
      </w:pPr>
    </w:p>
    <w:p w:rsidRDefault="00AC5876" w:rsidP="004C3A3E" w:rsidR="00192B21" w:rsidRPr="00747780">
      <w:pPr>
        <w:pStyle w:val="Odlomakpopisa"/>
        <w:numPr>
          <w:ilvl w:val="0"/>
          <w:numId w:val="20"/>
        </w:numPr>
        <w:jc w:val="both"/>
        <w:rPr>
          <w:rFonts w:cs="Times New Roman" w:hAnsi="Arial Narrow" w:ascii="Arial Narrow"/>
          <w:sz w:val="24"/>
          <w:szCs w:val="24"/>
        </w:rPr>
      </w:pPr>
      <w:r w:rsidRPr="00747780">
        <w:rPr>
          <w:rFonts w:cs="Times New Roman" w:hAnsi="Arial Narrow" w:ascii="Arial Narrow"/>
          <w:b/>
          <w:sz w:val="24"/>
          <w:szCs w:val="24"/>
        </w:rPr>
        <w:t xml:space="preserve">GRUPA </w:t>
      </w:r>
      <w:r w:rsidR="000D346E" w:rsidRPr="00747780">
        <w:rPr>
          <w:rFonts w:cs="Times New Roman" w:hAnsi="Arial Narrow" w:ascii="Arial Narrow"/>
          <w:b/>
          <w:sz w:val="24"/>
          <w:szCs w:val="24"/>
        </w:rPr>
        <w:t>SUDUŽNIŠTVA</w:t>
      </w:r>
      <w:r w:rsidRPr="00747780">
        <w:rPr>
          <w:rFonts w:cs="Times New Roman" w:hAnsi="Arial Narrow" w:ascii="Arial Narrow"/>
          <w:sz w:val="24"/>
          <w:szCs w:val="24"/>
        </w:rPr>
        <w:t xml:space="preserve"> </w:t>
      </w:r>
    </w:p>
    <w:p w:rsidRDefault="00192B21" w:rsidP="00192B21" w:rsidR="00192B21" w:rsidRPr="00747780">
      <w:pPr>
        <w:pStyle w:val="Odlomakpopisa"/>
        <w:jc w:val="both"/>
        <w:rPr>
          <w:rFonts w:cs="Times New Roman" w:hAnsi="Arial Narrow" w:ascii="Arial Narrow"/>
          <w:sz w:val="24"/>
          <w:szCs w:val="24"/>
        </w:rPr>
      </w:pPr>
    </w:p>
    <w:p w:rsidRDefault="00192B21" w:rsidP="004C3A3E" w:rsidR="00192B21" w:rsidRPr="00F2413F">
      <w:pPr>
        <w:pStyle w:val="Odlomakpopisa"/>
        <w:numPr>
          <w:ilvl w:val="0"/>
          <w:numId w:val="1"/>
        </w:numPr>
        <w:jc w:val="both"/>
        <w:rPr>
          <w:rFonts w:cs="Times New Roman" w:hAnsi="Arial Narrow" w:ascii="Arial Narrow"/>
        </w:rPr>
      </w:pPr>
      <w:r w:rsidRPr="00F2413F">
        <w:rPr>
          <w:rFonts w:cs="Times New Roman" w:hAnsi="Arial Narrow" w:ascii="Arial Narrow"/>
        </w:rPr>
        <w:t xml:space="preserve">Dužnik će utvrđene tražbine Vjerovnika iz </w:t>
      </w:r>
      <w:r w:rsidRPr="00F2413F">
        <w:rPr>
          <w:rFonts w:cs="Times New Roman" w:hAnsi="Arial Narrow" w:ascii="Arial Narrow"/>
          <w:b/>
        </w:rPr>
        <w:t>GRUPE 3</w:t>
      </w:r>
      <w:r w:rsidR="004C3A3E" w:rsidRPr="00F2413F">
        <w:rPr>
          <w:rFonts w:cs="Times New Roman" w:hAnsi="Arial Narrow" w:ascii="Arial Narrow"/>
          <w:b/>
        </w:rPr>
        <w:t xml:space="preserve">b OSTALI VJEROVNICI </w:t>
      </w:r>
      <w:r w:rsidRPr="00F2413F">
        <w:rPr>
          <w:rFonts w:cs="Times New Roman" w:hAnsi="Arial Narrow" w:ascii="Arial Narrow"/>
          <w:b/>
        </w:rPr>
        <w:t xml:space="preserve">GRUPA </w:t>
      </w:r>
      <w:r w:rsidR="009A556E" w:rsidRPr="00F2413F">
        <w:rPr>
          <w:rFonts w:cs="Times New Roman" w:hAnsi="Arial Narrow" w:ascii="Arial Narrow"/>
          <w:b/>
        </w:rPr>
        <w:t>SUDUŽNIŠTVA</w:t>
      </w:r>
      <w:r w:rsidRPr="00F2413F">
        <w:rPr>
          <w:rFonts w:cs="Times New Roman" w:hAnsi="Arial Narrow" w:ascii="Arial Narrow"/>
        </w:rPr>
        <w:t xml:space="preserve"> namiriti na slijedeći način:</w:t>
      </w:r>
    </w:p>
    <w:p w:rsidRDefault="00192B21" w:rsidP="00192B21" w:rsidR="00192B21" w:rsidRPr="00F2413F">
      <w:pPr>
        <w:pStyle w:val="Odlomakpopisa"/>
        <w:spacing w:after="0"/>
        <w:jc w:val="both"/>
        <w:rPr>
          <w:rFonts w:cs="Times New Roman" w:hAnsi="Arial Narrow" w:ascii="Arial Narrow"/>
        </w:rPr>
      </w:pPr>
    </w:p>
    <w:p w:rsidRDefault="00192B21" w:rsidP="004C3A3E" w:rsidR="00192B21" w:rsidRPr="00F2413F">
      <w:pPr>
        <w:pStyle w:val="Odlomakpopisa"/>
        <w:spacing w:after="0"/>
        <w:jc w:val="both"/>
        <w:rPr>
          <w:rFonts w:cs="Times New Roman" w:hAnsi="Arial Narrow" w:ascii="Arial Narrow"/>
        </w:rPr>
      </w:pPr>
      <w:r w:rsidRPr="00F2413F">
        <w:rPr>
          <w:rFonts w:cs="Times New Roman" w:hAnsi="Arial Narrow" w:ascii="Arial Narrow"/>
        </w:rPr>
        <w:t xml:space="preserve">Vjerovnicima iz </w:t>
      </w:r>
      <w:r w:rsidRPr="00F2413F">
        <w:rPr>
          <w:rFonts w:cs="Times New Roman" w:hAnsi="Arial Narrow" w:ascii="Arial Narrow"/>
          <w:b/>
        </w:rPr>
        <w:t>GRUPE 3</w:t>
      </w:r>
      <w:r w:rsidR="004C3A3E" w:rsidRPr="00F2413F">
        <w:rPr>
          <w:rFonts w:cs="Times New Roman" w:hAnsi="Arial Narrow" w:ascii="Arial Narrow"/>
          <w:b/>
        </w:rPr>
        <w:t>b</w:t>
      </w:r>
      <w:r w:rsidRPr="00F2413F">
        <w:rPr>
          <w:rFonts w:cs="Times New Roman" w:hAnsi="Arial Narrow" w:ascii="Arial Narrow"/>
          <w:b/>
        </w:rPr>
        <w:t xml:space="preserve"> OS</w:t>
      </w:r>
      <w:r w:rsidR="004C3A3E" w:rsidRPr="00F2413F">
        <w:rPr>
          <w:rFonts w:cs="Times New Roman" w:hAnsi="Arial Narrow" w:ascii="Arial Narrow"/>
          <w:b/>
        </w:rPr>
        <w:t xml:space="preserve">TALI VJEROVNICI </w:t>
      </w:r>
      <w:r w:rsidRPr="00F2413F">
        <w:rPr>
          <w:rFonts w:cs="Times New Roman" w:hAnsi="Arial Narrow" w:ascii="Arial Narrow"/>
          <w:b/>
        </w:rPr>
        <w:t xml:space="preserve">GRUPA </w:t>
      </w:r>
      <w:r w:rsidR="009A556E" w:rsidRPr="00F2413F">
        <w:rPr>
          <w:rFonts w:cs="Times New Roman" w:hAnsi="Arial Narrow" w:ascii="Arial Narrow"/>
          <w:b/>
        </w:rPr>
        <w:t>SUDUŽNIŠTVA</w:t>
      </w:r>
      <w:r w:rsidRPr="00F2413F">
        <w:rPr>
          <w:rFonts w:cs="Times New Roman" w:hAnsi="Arial Narrow" w:ascii="Arial Narrow"/>
        </w:rPr>
        <w:t xml:space="preserve"> utvrđene su tražbine prema Dužniku u slijedećim iznosima</w:t>
      </w:r>
      <w:r w:rsidRPr="00F2413F">
        <w:rPr>
          <w:rFonts w:cs="Times New Roman" w:hAnsi="Arial Narrow" w:ascii="Arial Narrow"/>
          <w:b/>
        </w:rPr>
        <w:t>:</w:t>
      </w:r>
    </w:p>
    <w:p w:rsidRDefault="00192B21" w:rsidP="00136B62" w:rsidR="00192B21" w:rsidRPr="00F2413F">
      <w:pPr>
        <w:spacing w:after="0"/>
        <w:ind w:left="709"/>
        <w:jc w:val="both"/>
        <w:rPr>
          <w:rFonts w:cs="Times New Roman" w:hAnsi="Arial Narrow" w:ascii="Arial Narrow"/>
        </w:rPr>
      </w:pPr>
    </w:p>
    <w:p w:rsidRDefault="00192B21" w:rsidP="00136B62" w:rsidR="00192B21" w:rsidRPr="00F2413F">
      <w:pPr>
        <w:spacing w:after="0"/>
        <w:ind w:left="709"/>
        <w:jc w:val="both"/>
        <w:rPr>
          <w:rFonts w:cs="Times New Roman" w:hAnsi="Arial Narrow" w:ascii="Arial Narrow"/>
        </w:rPr>
      </w:pPr>
      <w:r w:rsidRPr="00F2413F">
        <w:rPr>
          <w:rFonts w:cs="Times New Roman" w:hAnsi="Arial Narrow" w:ascii="Arial Narrow"/>
        </w:rPr>
        <w:t xml:space="preserve">Vjerovniku </w:t>
      </w:r>
      <w:r w:rsidR="00EC4FAE" w:rsidRPr="00F2413F">
        <w:rPr>
          <w:rFonts w:cs="Times New Roman" w:hAnsi="Arial Narrow" w:ascii="Arial Narrow"/>
        </w:rPr>
        <w:t>LABUDOVIĆ ANTO, Gradna 5/a, Samobor</w:t>
      </w:r>
      <w:r w:rsidRPr="00F2413F">
        <w:rPr>
          <w:rFonts w:cs="Times New Roman" w:hAnsi="Arial Narrow" w:ascii="Arial Narrow"/>
        </w:rPr>
        <w:t>, OIB:</w:t>
      </w:r>
      <w:r w:rsidRPr="00F2413F">
        <w:rPr>
          <w:rFonts w:cs="Times New Roman" w:eastAsia="Times New Roman" w:hAnsi="Arial Narrow" w:ascii="Arial Narrow"/>
          <w:color w:val="000000"/>
          <w:lang w:eastAsia="hr-HR"/>
        </w:rPr>
        <w:t xml:space="preserve"> </w:t>
      </w:r>
      <w:r w:rsidR="00F41F21" w:rsidRPr="00F41F21">
        <w:rPr>
          <w:rFonts w:cs="Times New Roman" w:eastAsia="Times New Roman" w:hAnsi="Arial Narrow" w:ascii="Arial Narrow"/>
          <w:color w:val="000000"/>
          <w:lang w:eastAsia="hr-HR"/>
        </w:rPr>
        <w:t>07268381654</w:t>
      </w:r>
      <w:r w:rsidRPr="00F2413F">
        <w:rPr>
          <w:rFonts w:cs="Times New Roman" w:eastAsia="Times New Roman" w:hAnsi="Arial Narrow" w:ascii="Arial Narrow"/>
          <w:color w:val="000000"/>
          <w:lang w:eastAsia="hr-HR"/>
        </w:rPr>
        <w:t xml:space="preserve"> utvrđena je tražbina u iznosu od </w:t>
      </w:r>
      <w:r w:rsidRPr="00F2413F">
        <w:rPr>
          <w:rFonts w:cs="Times New Roman" w:hAnsi="Arial Narrow" w:ascii="Arial Narrow"/>
        </w:rPr>
        <w:t xml:space="preserve"> </w:t>
      </w:r>
      <w:r w:rsidR="00EC4FAE" w:rsidRPr="00F2413F">
        <w:rPr>
          <w:rFonts w:cs="Times New Roman" w:eastAsia="Times New Roman" w:hAnsi="Arial Narrow" w:ascii="Arial Narrow"/>
          <w:color w:val="000000"/>
          <w:lang w:eastAsia="hr-HR"/>
        </w:rPr>
        <w:t xml:space="preserve">1.881.433,95 </w:t>
      </w:r>
      <w:r w:rsidRPr="00F2413F">
        <w:rPr>
          <w:rFonts w:cs="Times New Roman" w:hAnsi="Arial Narrow" w:ascii="Arial Narrow"/>
        </w:rPr>
        <w:t>kn.</w:t>
      </w:r>
    </w:p>
    <w:p w:rsidRDefault="00192B21" w:rsidP="00192B21" w:rsidR="00192B21" w:rsidRPr="00F2413F">
      <w:pPr>
        <w:spacing w:after="0"/>
        <w:jc w:val="both"/>
        <w:rPr>
          <w:rFonts w:cs="Times New Roman" w:hAnsi="Arial Narrow" w:ascii="Arial Narrow"/>
        </w:rPr>
      </w:pPr>
    </w:p>
    <w:p w:rsidRDefault="00192B21" w:rsidP="004C3A3E" w:rsidR="00192B21" w:rsidRPr="00F2413F">
      <w:pPr>
        <w:pStyle w:val="Odlomakpopisa"/>
        <w:numPr>
          <w:ilvl w:val="0"/>
          <w:numId w:val="1"/>
        </w:numPr>
        <w:jc w:val="both"/>
        <w:rPr>
          <w:rFonts w:cs="Times New Roman" w:eastAsia="Times New Roman" w:hAnsi="Arial Narrow" w:ascii="Arial Narrow"/>
          <w:color w:val="000000"/>
          <w:lang w:eastAsia="hr-HR"/>
        </w:rPr>
      </w:pPr>
      <w:r w:rsidRPr="00F2413F">
        <w:rPr>
          <w:rFonts w:cs="Times New Roman" w:hAnsi="Arial Narrow" w:ascii="Arial Narrow"/>
        </w:rPr>
        <w:t xml:space="preserve">Vjerovnici iz </w:t>
      </w:r>
      <w:r w:rsidR="009A556E" w:rsidRPr="00F2413F">
        <w:rPr>
          <w:rFonts w:cs="Times New Roman" w:hAnsi="Arial Narrow" w:ascii="Arial Narrow"/>
          <w:b/>
        </w:rPr>
        <w:t>GRUPE 3</w:t>
      </w:r>
      <w:r w:rsidR="001A6E82" w:rsidRPr="00F2413F">
        <w:rPr>
          <w:rFonts w:cs="Times New Roman" w:hAnsi="Arial Narrow" w:ascii="Arial Narrow"/>
          <w:b/>
        </w:rPr>
        <w:t xml:space="preserve">c </w:t>
      </w:r>
      <w:r w:rsidR="009A556E" w:rsidRPr="00F2413F">
        <w:rPr>
          <w:rFonts w:cs="Times New Roman" w:hAnsi="Arial Narrow" w:ascii="Arial Narrow"/>
          <w:b/>
        </w:rPr>
        <w:t xml:space="preserve"> OSTALI VJEROVNICI GRUPA SUDUŽNIŠTVA</w:t>
      </w:r>
      <w:r w:rsidR="009A556E" w:rsidRPr="00F2413F">
        <w:rPr>
          <w:rFonts w:cs="Times New Roman" w:hAnsi="Arial Narrow" w:ascii="Arial Narrow"/>
        </w:rPr>
        <w:t xml:space="preserve"> </w:t>
      </w:r>
      <w:r w:rsidRPr="00F2413F">
        <w:rPr>
          <w:rFonts w:cs="Times New Roman" w:hAnsi="Arial Narrow" w:ascii="Arial Narrow"/>
        </w:rPr>
        <w:t>otpuštaju dug  Dužniku u dijelu kojega čini 60% (šezdeset posto) od utvrđenog iznosa tražbine, a Dužnik pristaje na otpust duga, tako da:</w:t>
      </w:r>
    </w:p>
    <w:p w:rsidRDefault="00192B21" w:rsidP="00136B62" w:rsidR="00192B21" w:rsidRPr="00F2413F">
      <w:pPr>
        <w:pStyle w:val="Odlomakpopisa"/>
        <w:spacing w:after="0"/>
        <w:ind w:left="851"/>
        <w:jc w:val="both"/>
        <w:rPr>
          <w:rFonts w:cs="Times New Roman" w:hAnsi="Arial Narrow" w:ascii="Arial Narrow"/>
        </w:rPr>
      </w:pPr>
    </w:p>
    <w:p w:rsidRDefault="00EC4FAE" w:rsidP="00136B62" w:rsidR="00192B21" w:rsidRPr="00F2413F">
      <w:pPr>
        <w:ind w:left="851"/>
        <w:jc w:val="both"/>
        <w:rPr>
          <w:rFonts w:cs="Times New Roman" w:eastAsia="Times New Roman" w:hAnsi="Arial Narrow" w:ascii="Arial Narrow"/>
          <w:color w:val="000000"/>
          <w:lang w:eastAsia="hr-HR"/>
        </w:rPr>
      </w:pPr>
      <w:r w:rsidRPr="00F2413F">
        <w:rPr>
          <w:rFonts w:cs="Times New Roman" w:hAnsi="Arial Narrow" w:ascii="Arial Narrow"/>
        </w:rPr>
        <w:lastRenderedPageBreak/>
        <w:t xml:space="preserve">Vjerovniku LABUDOVIĆ ANTO, Gradna 5/a, Samobor, OIB: </w:t>
      </w:r>
      <w:r w:rsidR="00F41F21" w:rsidRPr="00F41F21">
        <w:rPr>
          <w:rFonts w:cs="Times New Roman" w:hAnsi="Arial Narrow" w:ascii="Arial Narrow"/>
        </w:rPr>
        <w:t>07268381654</w:t>
      </w:r>
      <w:r w:rsidRPr="00F2413F">
        <w:rPr>
          <w:rFonts w:cs="Times New Roman" w:hAnsi="Arial Narrow" w:ascii="Arial Narrow"/>
        </w:rPr>
        <w:t xml:space="preserve"> </w:t>
      </w:r>
      <w:r w:rsidR="00192B21" w:rsidRPr="00F2413F">
        <w:rPr>
          <w:rFonts w:cs="Times New Roman" w:eastAsia="Times New Roman" w:hAnsi="Arial Narrow" w:ascii="Arial Narrow"/>
          <w:color w:val="000000"/>
          <w:lang w:eastAsia="hr-HR"/>
        </w:rPr>
        <w:t xml:space="preserve">otpušta Dužniku dug u iznosu </w:t>
      </w:r>
      <w:r w:rsidRPr="00F2413F">
        <w:rPr>
          <w:rFonts w:cs="Times New Roman" w:eastAsia="Times New Roman" w:hAnsi="Arial Narrow" w:ascii="Arial Narrow"/>
          <w:color w:val="000000"/>
          <w:lang w:eastAsia="hr-HR"/>
        </w:rPr>
        <w:t>1.128.860,37</w:t>
      </w:r>
      <w:r w:rsidR="009A556E" w:rsidRPr="00F2413F">
        <w:rPr>
          <w:rFonts w:cs="Times New Roman" w:eastAsia="Times New Roman" w:hAnsi="Arial Narrow" w:ascii="Arial Narrow"/>
          <w:color w:val="000000"/>
          <w:lang w:eastAsia="hr-HR"/>
        </w:rPr>
        <w:t xml:space="preserve"> </w:t>
      </w:r>
      <w:r w:rsidR="00192B21" w:rsidRPr="00F2413F">
        <w:rPr>
          <w:rFonts w:cs="Times New Roman" w:eastAsia="Times New Roman" w:hAnsi="Arial Narrow" w:ascii="Arial Narrow"/>
          <w:color w:val="000000"/>
          <w:lang w:eastAsia="hr-HR"/>
        </w:rPr>
        <w:t>kn</w:t>
      </w:r>
    </w:p>
    <w:p w:rsidRDefault="00192B21" w:rsidP="00192B21" w:rsidR="00192B21" w:rsidRPr="00F2413F">
      <w:pPr>
        <w:jc w:val="both"/>
        <w:rPr>
          <w:rFonts w:cs="Times New Roman" w:eastAsia="Times New Roman" w:hAnsi="Arial Narrow" w:ascii="Arial Narrow"/>
          <w:color w:val="000000"/>
          <w:lang w:eastAsia="hr-HR"/>
        </w:rPr>
      </w:pPr>
    </w:p>
    <w:p w:rsidRDefault="00192B21" w:rsidP="004C3A3E" w:rsidR="00EC4FAE" w:rsidRPr="00F2413F">
      <w:pPr>
        <w:pStyle w:val="Odlomakpopisa"/>
        <w:numPr>
          <w:ilvl w:val="0"/>
          <w:numId w:val="1"/>
        </w:numPr>
        <w:jc w:val="both"/>
        <w:rPr>
          <w:rFonts w:cs="Times New Roman" w:hAnsi="Arial Narrow" w:ascii="Arial Narrow"/>
        </w:rPr>
      </w:pPr>
      <w:r w:rsidRPr="00F2413F">
        <w:rPr>
          <w:rFonts w:cs="Times New Roman" w:hAnsi="Arial Narrow" w:ascii="Arial Narrow"/>
        </w:rPr>
        <w:t>Vjerovnici</w:t>
      </w:r>
      <w:r w:rsidR="00EC4FAE" w:rsidRPr="00F2413F">
        <w:rPr>
          <w:rFonts w:cs="Times New Roman" w:hAnsi="Arial Narrow" w:ascii="Arial Narrow"/>
        </w:rPr>
        <w:t>ma</w:t>
      </w:r>
      <w:r w:rsidRPr="00F2413F">
        <w:rPr>
          <w:rFonts w:cs="Times New Roman" w:hAnsi="Arial Narrow" w:ascii="Arial Narrow"/>
        </w:rPr>
        <w:t xml:space="preserve"> iz </w:t>
      </w:r>
      <w:r w:rsidR="009A556E" w:rsidRPr="00F2413F">
        <w:rPr>
          <w:rFonts w:cs="Times New Roman" w:hAnsi="Arial Narrow" w:ascii="Arial Narrow"/>
          <w:b/>
        </w:rPr>
        <w:t>GRUPE 3</w:t>
      </w:r>
      <w:r w:rsidR="001A6E82" w:rsidRPr="00F2413F">
        <w:rPr>
          <w:rFonts w:cs="Times New Roman" w:hAnsi="Arial Narrow" w:ascii="Arial Narrow"/>
          <w:b/>
        </w:rPr>
        <w:t>c</w:t>
      </w:r>
      <w:r w:rsidR="004C3A3E" w:rsidRPr="00F2413F">
        <w:rPr>
          <w:rFonts w:cs="Times New Roman" w:hAnsi="Arial Narrow" w:ascii="Arial Narrow"/>
          <w:b/>
        </w:rPr>
        <w:t xml:space="preserve"> OSTALI VJEROVNICI </w:t>
      </w:r>
      <w:r w:rsidR="009A556E" w:rsidRPr="00F2413F">
        <w:rPr>
          <w:rFonts w:cs="Times New Roman" w:hAnsi="Arial Narrow" w:ascii="Arial Narrow"/>
          <w:b/>
        </w:rPr>
        <w:t>GRUPA SUDUŽNIŠTVA</w:t>
      </w:r>
      <w:r w:rsidRPr="00F2413F">
        <w:rPr>
          <w:rFonts w:cs="Times New Roman" w:hAnsi="Arial Narrow" w:ascii="Arial Narrow"/>
          <w:b/>
        </w:rPr>
        <w:t xml:space="preserve"> </w:t>
      </w:r>
      <w:r w:rsidR="00EC4FAE" w:rsidRPr="00F2413F">
        <w:rPr>
          <w:rFonts w:cs="Times New Roman" w:hAnsi="Arial Narrow" w:ascii="Arial Narrow"/>
        </w:rPr>
        <w:t>Dužnik se obvezuje namiriti Vjerovniku umanjene tražbine Vjerovnika ove podgrupe Nagodbe u slučaju nastanka regresne obveze, te u slučaju poziva vjerovnika na plaćanje, nakon proteka razdoblja počeka (grace period) određenog od 2 (dvije) godine, odnosno 24 (dvadeset i četiri) mjeseca, koji počinje teći od datuma poziva Vjerovnika na plaćanje po sudužništvu, ali ne prije dana pravomoćnosti rješenja predstečajne nagodbe pred nadležnim Trgovačkim sudom, u daljnjem od 6 (šest) godina, odnosno 72 (sedamdeset i dva) mjeseca kroz jednake mjesečne obroke</w:t>
      </w:r>
      <w:r w:rsidR="008123B6">
        <w:rPr>
          <w:rFonts w:cs="Times New Roman" w:hAnsi="Arial Narrow" w:ascii="Arial Narrow"/>
        </w:rPr>
        <w:t>.</w:t>
      </w:r>
    </w:p>
    <w:p w:rsidRDefault="00EC4FAE" w:rsidP="00EC4FAE" w:rsidR="00EC4FAE" w:rsidRPr="00F2413F">
      <w:pPr>
        <w:pStyle w:val="Odlomakpopisa"/>
        <w:jc w:val="both"/>
        <w:rPr>
          <w:rFonts w:cs="Times New Roman" w:hAnsi="Arial Narrow" w:ascii="Arial Narrow"/>
        </w:rPr>
      </w:pPr>
    </w:p>
    <w:p w:rsidRDefault="00EC4FAE" w:rsidP="004C3A3E" w:rsidR="00EC4FAE" w:rsidRPr="00F2413F">
      <w:pPr>
        <w:pStyle w:val="Odlomakpopisa"/>
        <w:numPr>
          <w:ilvl w:val="0"/>
          <w:numId w:val="1"/>
        </w:numPr>
        <w:jc w:val="both"/>
        <w:rPr>
          <w:rFonts w:cs="Times New Roman" w:hAnsi="Arial Narrow" w:ascii="Arial Narrow"/>
        </w:rPr>
      </w:pPr>
      <w:r w:rsidRPr="00F2413F">
        <w:rPr>
          <w:rFonts w:cs="Times New Roman" w:hAnsi="Arial Narrow" w:ascii="Arial Narrow"/>
        </w:rPr>
        <w:t>Prvi mjesečni obrok otplate tražbine dospijeva na isplatu koncem prvog sljedećeg mjeseca nakon proteka 24 (dvadeset i četiri) mjeseca koji počinju teći od datuma poziva Vjerovnika na plaćanje po sudužništvu, ali ne prije pravomoćnosti rješenja predstečajne nagodbe pred nadležnim Trgovačkim sudom, svi ostali redovni obroci dospijevaju koncem svakog narednog mjeseca, do posljednjeg obroka koji dospijeva na isplatu koncem prvog sljedećeg mjeseca nakon proteka 96 (devedeset i šest) mjeseci od datuma poziva Vjerovnika na plaćanje po sudužništvu, ali ne prije dana pravomoćnosti rješenja predstečajne nagodbe pred nadležnim Trgovačkim sudom</w:t>
      </w:r>
      <w:r w:rsidR="008123B6">
        <w:rPr>
          <w:rFonts w:cs="Times New Roman" w:hAnsi="Arial Narrow" w:ascii="Arial Narrow"/>
        </w:rPr>
        <w:t>.</w:t>
      </w:r>
    </w:p>
    <w:p w:rsidRDefault="00EC4FAE" w:rsidP="00EC4FAE" w:rsidR="00EC4FAE" w:rsidRPr="00F2413F">
      <w:pPr>
        <w:pStyle w:val="Odlomakpopisa"/>
        <w:jc w:val="both"/>
        <w:rPr>
          <w:rFonts w:cs="Times New Roman" w:hAnsi="Arial Narrow" w:ascii="Arial Narrow"/>
        </w:rPr>
      </w:pPr>
    </w:p>
    <w:p w:rsidRDefault="00EC4FAE" w:rsidP="004C3A3E" w:rsidR="00653EE9">
      <w:pPr>
        <w:pStyle w:val="Odlomakpopisa"/>
        <w:numPr>
          <w:ilvl w:val="0"/>
          <w:numId w:val="1"/>
        </w:numPr>
        <w:jc w:val="both"/>
        <w:rPr>
          <w:rFonts w:cs="Times New Roman" w:hAnsi="Arial Narrow" w:ascii="Arial Narrow"/>
        </w:rPr>
      </w:pPr>
      <w:r w:rsidRPr="00F2413F">
        <w:rPr>
          <w:rFonts w:cs="Times New Roman" w:hAnsi="Arial Narrow" w:ascii="Arial Narrow"/>
        </w:rPr>
        <w:t>Dužnik se obvezuje regresno namiriti umanjene tražbine Vjerovnika ove podgrupe Nagodbe samo u slučaju da se vjerovnici naplate svoje tražbine od sudužnika temeljem postojećih ugovora. Dužnik predlaže da se tražbine vjerovnika po osnovi sudužništva i jamstva, namiruje u skladu s ugovornim odredbama, te u potpunosti ostaju na snazi sva prava i obveze sadržane u Ugovorima koja nisu protivna uređenju ove predstečajne nagodbe</w:t>
      </w:r>
      <w:r w:rsidR="00136B62">
        <w:rPr>
          <w:rFonts w:cs="Times New Roman" w:hAnsi="Arial Narrow" w:ascii="Arial Narrow"/>
        </w:rPr>
        <w:t>.</w:t>
      </w:r>
    </w:p>
    <w:p w:rsidRDefault="00A13354" w:rsidP="00A107FD" w:rsidR="00A13354">
      <w:pPr>
        <w:spacing w:after="0"/>
      </w:pPr>
    </w:p>
    <w:tbl>
      <w:tblPr>
        <w:tblStyle w:val="Reetkatablice"/>
        <w:tblW w:type="auto" w:w="0"/>
        <w:tblLook w:val="04A0" w:noVBand="1" w:noHBand="0" w:lastColumn="0" w:firstColumn="1" w:lastRow="0" w:firstRow="1"/>
      </w:tblPr>
      <w:tblGrid>
        <w:gridCol w:w="2405"/>
        <w:gridCol w:w="1843"/>
        <w:gridCol w:w="1559"/>
        <w:gridCol w:w="1985"/>
        <w:gridCol w:w="1270"/>
      </w:tblGrid>
      <w:tr w:rsidTr="00A119AE" w:rsidR="00A13354" w:rsidRPr="00423EB6">
        <w:tc>
          <w:tcPr>
            <w:tcW w:type="dxa" w:w="2405"/>
          </w:tcPr>
          <w:p w:rsidRDefault="00A13354" w:rsidP="00A119AE" w:rsidR="00A13354" w:rsidRPr="00641AB7">
            <w:pPr>
              <w:rPr>
                <w:sz w:val="18"/>
                <w:szCs w:val="18"/>
              </w:rPr>
            </w:pPr>
            <w:r w:rsidRPr="00641AB7">
              <w:rPr>
                <w:rFonts w:cs="Times New Roman" w:eastAsia="Calibri" w:hAnsi="Arial Narrow" w:ascii="Arial Narrow"/>
                <w:b/>
                <w:sz w:val="18"/>
                <w:szCs w:val="18"/>
              </w:rPr>
              <w:t>OSTALI VJEROVNICI GRUPA SUDUŽNIŠTVA</w:t>
            </w:r>
          </w:p>
        </w:tc>
        <w:tc>
          <w:tcPr>
            <w:tcW w:type="dxa" w:w="1843"/>
          </w:tcPr>
          <w:p w:rsidRDefault="00A13354" w:rsidP="00A119AE" w:rsidR="00A13354" w:rsidRPr="00641AB7">
            <w:pPr>
              <w:jc w:val="right"/>
              <w:rPr>
                <w:sz w:val="18"/>
                <w:szCs w:val="18"/>
              </w:rPr>
            </w:pPr>
            <w:r w:rsidRPr="00641AB7">
              <w:rPr>
                <w:rFonts w:hAnsi="Arial Narrow" w:ascii="Arial Narrow"/>
                <w:b/>
                <w:sz w:val="18"/>
                <w:szCs w:val="18"/>
              </w:rPr>
              <w:t>UTVRĐENA TRAŽBINA</w:t>
            </w:r>
          </w:p>
        </w:tc>
        <w:tc>
          <w:tcPr>
            <w:tcW w:type="dxa" w:w="1559"/>
          </w:tcPr>
          <w:p w:rsidRDefault="00A13354" w:rsidP="00A119AE" w:rsidR="00A13354" w:rsidRPr="00423EB6">
            <w:pPr>
              <w:jc w:val="right"/>
              <w:rPr>
                <w:rFonts w:hAnsi="Arial Narrow" w:ascii="Arial Narrow"/>
                <w:b/>
                <w:sz w:val="18"/>
                <w:szCs w:val="18"/>
              </w:rPr>
            </w:pPr>
            <w:r w:rsidRPr="00423EB6">
              <w:rPr>
                <w:rFonts w:hAnsi="Arial Narrow" w:ascii="Arial Narrow"/>
                <w:b/>
                <w:sz w:val="18"/>
                <w:szCs w:val="18"/>
              </w:rPr>
              <w:t>OTPIS TRAŽBINE</w:t>
            </w:r>
          </w:p>
        </w:tc>
        <w:tc>
          <w:tcPr>
            <w:tcW w:type="dxa" w:w="1985"/>
          </w:tcPr>
          <w:p w:rsidRDefault="00A13354" w:rsidP="00A119AE" w:rsidR="00A13354" w:rsidRPr="00423EB6">
            <w:pPr>
              <w:jc w:val="right"/>
              <w:rPr>
                <w:rFonts w:hAnsi="Arial Narrow" w:ascii="Arial Narrow"/>
                <w:b/>
                <w:sz w:val="18"/>
                <w:szCs w:val="18"/>
              </w:rPr>
            </w:pPr>
            <w:r w:rsidRPr="00423EB6">
              <w:rPr>
                <w:rFonts w:hAnsi="Arial Narrow" w:ascii="Arial Narrow"/>
                <w:b/>
                <w:sz w:val="18"/>
                <w:szCs w:val="18"/>
              </w:rPr>
              <w:t>UMANJENA TRAŽBINA</w:t>
            </w:r>
          </w:p>
        </w:tc>
        <w:tc>
          <w:tcPr>
            <w:tcW w:type="dxa" w:w="1270"/>
          </w:tcPr>
          <w:p w:rsidRDefault="00A13354" w:rsidP="00A119AE" w:rsidR="00A13354" w:rsidRPr="00423EB6">
            <w:pPr>
              <w:jc w:val="right"/>
              <w:rPr>
                <w:rFonts w:hAnsi="Arial Narrow" w:ascii="Arial Narrow"/>
                <w:b/>
                <w:sz w:val="18"/>
                <w:szCs w:val="18"/>
              </w:rPr>
            </w:pPr>
            <w:r w:rsidRPr="00423EB6">
              <w:rPr>
                <w:rFonts w:hAnsi="Arial Narrow" w:ascii="Arial Narrow"/>
                <w:b/>
                <w:sz w:val="18"/>
                <w:szCs w:val="18"/>
              </w:rPr>
              <w:t>OBROK</w:t>
            </w:r>
          </w:p>
        </w:tc>
      </w:tr>
      <w:tr w:rsidTr="00A119AE" w:rsidR="00A13354" w:rsidRPr="00423EB6">
        <w:tc>
          <w:tcPr>
            <w:tcW w:type="dxa" w:w="2405"/>
          </w:tcPr>
          <w:p w:rsidRDefault="00A13354" w:rsidP="00A119AE" w:rsidR="00A13354" w:rsidRPr="00641AB7">
            <w:pPr>
              <w:jc w:val="both"/>
              <w:rPr>
                <w:rFonts w:cs="Times New Roman" w:eastAsia="Times New Roman" w:hAnsi="Arial Narrow" w:ascii="Arial Narrow"/>
                <w:color w:val="000000"/>
                <w:sz w:val="18"/>
                <w:szCs w:val="18"/>
              </w:rPr>
            </w:pPr>
            <w:r w:rsidRPr="00641AB7">
              <w:rPr>
                <w:rFonts w:cs="Times New Roman" w:hAnsi="Arial Narrow" w:ascii="Arial Narrow"/>
                <w:sz w:val="18"/>
                <w:szCs w:val="18"/>
              </w:rPr>
              <w:t>LABUDOVIĆ ANTO, Gradna 5/a, Samobor, OIB: 07268381654</w:t>
            </w:r>
          </w:p>
        </w:tc>
        <w:tc>
          <w:tcPr>
            <w:tcW w:type="dxa" w:w="1843"/>
          </w:tcPr>
          <w:p w:rsidRDefault="00A13354" w:rsidP="00A119AE" w:rsidR="00A13354" w:rsidRPr="00641AB7">
            <w:pPr>
              <w:jc w:val="right"/>
              <w:rPr>
                <w:rFonts w:cs="Times New Roman" w:eastAsia="Times New Roman" w:hAnsi="Arial Narrow" w:ascii="Arial Narrow"/>
                <w:color w:val="000000"/>
                <w:sz w:val="18"/>
                <w:szCs w:val="18"/>
              </w:rPr>
            </w:pPr>
            <w:r w:rsidRPr="00641AB7">
              <w:rPr>
                <w:rFonts w:cs="Times New Roman" w:eastAsia="Times New Roman" w:hAnsi="Arial Narrow" w:ascii="Arial Narrow"/>
                <w:color w:val="000000"/>
                <w:sz w:val="18"/>
                <w:szCs w:val="18"/>
                <w:lang w:eastAsia="hr-HR"/>
              </w:rPr>
              <w:t>1.881.433,95 kn</w:t>
            </w:r>
          </w:p>
        </w:tc>
        <w:tc>
          <w:tcPr>
            <w:tcW w:type="dxa" w:w="1559"/>
          </w:tcPr>
          <w:p w:rsidRDefault="00A13354" w:rsidP="00A119AE" w:rsidR="00A13354" w:rsidRPr="00423EB6">
            <w:pPr>
              <w:jc w:val="right"/>
              <w:rPr>
                <w:rFonts w:hAnsi="Arial Narrow" w:ascii="Arial Narrow"/>
                <w:sz w:val="18"/>
                <w:szCs w:val="18"/>
              </w:rPr>
            </w:pPr>
            <w:r w:rsidRPr="00C96FA6">
              <w:rPr>
                <w:rFonts w:cs="Times New Roman" w:eastAsia="Times New Roman" w:hAnsi="Arial Narrow" w:ascii="Arial Narrow"/>
                <w:color w:val="000000"/>
                <w:sz w:val="18"/>
                <w:szCs w:val="18"/>
                <w:lang w:eastAsia="hr-HR"/>
              </w:rPr>
              <w:t>1.128.860,37 kn</w:t>
            </w:r>
          </w:p>
        </w:tc>
        <w:tc>
          <w:tcPr>
            <w:tcW w:type="dxa" w:w="1985"/>
          </w:tcPr>
          <w:p w:rsidRDefault="00A13354" w:rsidP="00A119AE" w:rsidR="00A13354" w:rsidRPr="00423EB6">
            <w:pPr>
              <w:jc w:val="right"/>
              <w:rPr>
                <w:rFonts w:hAnsi="Arial Narrow" w:ascii="Arial Narrow"/>
                <w:sz w:val="18"/>
                <w:szCs w:val="18"/>
              </w:rPr>
            </w:pPr>
            <w:r>
              <w:rPr>
                <w:rFonts w:hAnsi="Arial Narrow" w:ascii="Arial Narrow"/>
                <w:sz w:val="18"/>
                <w:szCs w:val="18"/>
              </w:rPr>
              <w:t>752.573,58</w:t>
            </w:r>
            <w:r w:rsidRPr="00423EB6">
              <w:rPr>
                <w:rFonts w:hAnsi="Arial Narrow" w:ascii="Arial Narrow"/>
                <w:sz w:val="18"/>
                <w:szCs w:val="18"/>
              </w:rPr>
              <w:t xml:space="preserve"> kn</w:t>
            </w:r>
          </w:p>
        </w:tc>
        <w:tc>
          <w:tcPr>
            <w:tcW w:type="dxa" w:w="1270"/>
          </w:tcPr>
          <w:p w:rsidRDefault="00A13354" w:rsidP="00A119AE" w:rsidR="00A13354" w:rsidRPr="00423EB6">
            <w:pPr>
              <w:jc w:val="right"/>
              <w:rPr>
                <w:rFonts w:hAnsi="Arial Narrow" w:ascii="Arial Narrow"/>
                <w:sz w:val="18"/>
                <w:szCs w:val="18"/>
              </w:rPr>
            </w:pPr>
            <w:r>
              <w:rPr>
                <w:rFonts w:hAnsi="Arial Narrow" w:ascii="Arial Narrow"/>
                <w:sz w:val="18"/>
                <w:szCs w:val="18"/>
              </w:rPr>
              <w:t>10.452,41 kn</w:t>
            </w:r>
          </w:p>
        </w:tc>
      </w:tr>
    </w:tbl>
    <w:p w:rsidRDefault="00136B62" w:rsidP="00136B62" w:rsidR="00136B62" w:rsidRPr="00DA4A68">
      <w:pPr>
        <w:rPr>
          <w:rFonts w:cs="Arial" w:hAnsi="Arial Narrow" w:ascii="Arial Narrow"/>
        </w:rPr>
      </w:pPr>
    </w:p>
    <w:p w:rsidRDefault="00136B62" w:rsidP="00136B62" w:rsidR="00136B62" w:rsidRPr="00DA4A68">
      <w:pPr>
        <w:pStyle w:val="Standard"/>
        <w:spacing w:after="0"/>
        <w:ind w:left="709"/>
        <w:jc w:val="center"/>
        <w:rPr>
          <w:rFonts w:cs="Arial" w:hAnsi="Arial Narrow" w:ascii="Arial Narrow"/>
          <w:b/>
        </w:rPr>
      </w:pPr>
      <w:r w:rsidRPr="00DA4A68">
        <w:rPr>
          <w:rFonts w:cs="Arial" w:hAnsi="Arial Narrow" w:ascii="Arial Narrow"/>
          <w:b/>
        </w:rPr>
        <w:t>OBVEZE DUŽNIKA PREMA</w:t>
      </w:r>
    </w:p>
    <w:p w:rsidRDefault="00136B62" w:rsidP="00136B62" w:rsidR="00136B62" w:rsidRPr="00DA4A68">
      <w:pPr>
        <w:pStyle w:val="Standard"/>
        <w:spacing w:after="0"/>
        <w:ind w:left="709"/>
        <w:jc w:val="center"/>
        <w:rPr>
          <w:rFonts w:cs="Arial" w:hAnsi="Arial Narrow" w:ascii="Arial Narrow"/>
          <w:b/>
        </w:rPr>
      </w:pPr>
      <w:r w:rsidRPr="00DA4A68">
        <w:rPr>
          <w:rFonts w:cs="Arial" w:hAnsi="Arial Narrow" w:ascii="Arial Narrow"/>
          <w:b/>
        </w:rPr>
        <w:t>SVIM VJEROVNICIMA</w:t>
      </w:r>
    </w:p>
    <w:p w:rsidRDefault="00136B62" w:rsidP="00136B62" w:rsidR="00136B62" w:rsidRPr="00DA4A68">
      <w:pPr>
        <w:pStyle w:val="Odlomakpopisa"/>
        <w:spacing w:after="0"/>
        <w:ind w:left="709"/>
        <w:jc w:val="center"/>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Dužnik se obvezuje da će tijekom svojeg daljnjeg poslovanja i ispunjavanja obveza preuzetih ovom Nagodbom postupati s pažnjom dobrog gospodarstvenika i poduzimati radnje koje su u interesu Vjerovnika i Dužnika.</w:t>
      </w:r>
    </w:p>
    <w:p w:rsidRDefault="00136B62" w:rsidP="00136B62" w:rsidR="00136B62" w:rsidRPr="00DA4A68">
      <w:pPr>
        <w:pStyle w:val="Odlomakpopisa"/>
        <w:spacing w:after="0"/>
        <w:ind w:hanging="720"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Dužnik se obvezuje da će tijekom izvršenja ove Nagodbe poštivati sve obveze i ograničenja propisana ZFPPN-om te će se suzdržati od poduzimanja bilo kakvih pravnih radnji koje bi bile u suprotnosti sa smislom ove Nagodbe.</w:t>
      </w:r>
    </w:p>
    <w:p w:rsidRDefault="00136B62" w:rsidP="00136B62" w:rsidR="00136B62" w:rsidRPr="00DA4A68">
      <w:pPr>
        <w:pStyle w:val="Odlomakpopisa"/>
        <w:spacing w:after="0"/>
        <w:ind w:left="709"/>
        <w:jc w:val="center"/>
        <w:rPr>
          <w:rFonts w:cs="Arial" w:hAnsi="Arial Narrow" w:ascii="Arial Narrow"/>
        </w:rPr>
      </w:pPr>
    </w:p>
    <w:p w:rsidRDefault="00136B62" w:rsidP="00136B62" w:rsidR="00136B62" w:rsidRPr="00DA4A68">
      <w:pPr>
        <w:pStyle w:val="Standard"/>
        <w:spacing w:after="0"/>
        <w:ind w:left="709"/>
        <w:jc w:val="center"/>
        <w:rPr>
          <w:rFonts w:cs="Arial" w:hAnsi="Arial Narrow" w:ascii="Arial Narrow"/>
          <w:b/>
        </w:rPr>
      </w:pPr>
      <w:r w:rsidRPr="00DA4A68">
        <w:rPr>
          <w:rFonts w:cs="Arial" w:hAnsi="Arial Narrow" w:ascii="Arial Narrow"/>
          <w:b/>
        </w:rPr>
        <w:t>OBVEZE DUŽNIKA NA ISPUNJENJE</w:t>
      </w:r>
    </w:p>
    <w:p w:rsidRDefault="00136B62" w:rsidP="00136B62" w:rsidR="00136B62" w:rsidRPr="00DA4A68">
      <w:pPr>
        <w:pStyle w:val="Standard"/>
        <w:spacing w:after="0"/>
        <w:ind w:left="709"/>
        <w:jc w:val="center"/>
        <w:rPr>
          <w:rFonts w:cs="Arial" w:hAnsi="Arial Narrow" w:ascii="Arial Narrow"/>
          <w:b/>
        </w:rPr>
      </w:pPr>
      <w:r w:rsidRPr="00DA4A68">
        <w:rPr>
          <w:rFonts w:cs="Arial" w:hAnsi="Arial Narrow" w:ascii="Arial Narrow"/>
          <w:b/>
        </w:rPr>
        <w:t>PRIORITETNIH TRAŽBINA RADNIKA</w:t>
      </w:r>
    </w:p>
    <w:p w:rsidRDefault="00136B62" w:rsidP="00136B62" w:rsidR="00136B62" w:rsidRPr="00DA4A68">
      <w:pPr>
        <w:pStyle w:val="Odlomakpopisa"/>
        <w:spacing w:after="0"/>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Default="00136B62" w:rsidP="00136B62" w:rsidR="00136B62" w:rsidRPr="00DA4A68">
      <w:pPr>
        <w:pStyle w:val="Odlomakpopisa"/>
        <w:spacing w:after="0"/>
        <w:ind w:hanging="720"/>
        <w:jc w:val="both"/>
        <w:rPr>
          <w:rFonts w:cs="Arial" w:hAnsi="Arial Narrow" w:ascii="Arial Narrow"/>
        </w:rPr>
      </w:pPr>
    </w:p>
    <w:p w:rsidRDefault="00136B62" w:rsidP="00136B62" w:rsidR="00136B62" w:rsidRPr="00DA4A68">
      <w:pPr>
        <w:pStyle w:val="Odlomakpopisa"/>
        <w:spacing w:after="0"/>
        <w:jc w:val="center"/>
        <w:rPr>
          <w:rFonts w:cs="Arial" w:hAnsi="Arial Narrow" w:ascii="Arial Narrow"/>
          <w:b/>
        </w:rPr>
      </w:pPr>
      <w:r w:rsidRPr="00DA4A68">
        <w:rPr>
          <w:rFonts w:cs="Arial" w:hAnsi="Arial Narrow" w:ascii="Arial Narrow"/>
          <w:b/>
        </w:rPr>
        <w:t>ZAVRŠNE ODREDBE</w:t>
      </w:r>
    </w:p>
    <w:p w:rsidRDefault="00136B62" w:rsidP="00136B62" w:rsidR="00136B62" w:rsidRPr="00DA4A68">
      <w:pPr>
        <w:pStyle w:val="Odlomakpopisa"/>
        <w:spacing w:after="0"/>
        <w:ind w:hanging="720"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Pr>
          <w:rFonts w:cs="Arial" w:hAnsi="Arial Narrow" w:ascii="Arial Narrow"/>
        </w:rPr>
        <w:lastRenderedPageBreak/>
        <w:t>Dužnik</w:t>
      </w:r>
      <w:r w:rsidRPr="00DA4A68">
        <w:rPr>
          <w:rFonts w:cs="Arial" w:hAnsi="Arial Narrow" w:ascii="Arial Narrow"/>
        </w:rPr>
        <w:t xml:space="preserve">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136B62" w:rsidP="00136B62" w:rsidR="00136B62" w:rsidRPr="00DA4A68">
      <w:pPr>
        <w:pStyle w:val="Odlomakpopisa"/>
        <w:spacing w:after="0"/>
        <w:ind w:hanging="720"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136B62" w:rsidP="00136B62" w:rsidR="00136B62" w:rsidRPr="00DA4A68">
      <w:pPr>
        <w:pStyle w:val="Odlomakpopisa"/>
        <w:spacing w:after="0"/>
        <w:ind w:hanging="720"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136B62" w:rsidP="00136B62" w:rsidR="00136B62" w:rsidRPr="00DA4A68">
      <w:pPr>
        <w:pStyle w:val="Odlomakpopisa"/>
        <w:spacing w:after="0"/>
        <w:ind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136B62" w:rsidP="00136B62" w:rsidR="00136B62" w:rsidRPr="00DA4A68">
      <w:pPr>
        <w:pStyle w:val="Odlomakpopisa"/>
        <w:spacing w:after="0"/>
        <w:ind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Dužnik se obvezuje temeljem članka 79. stavka 3. ZFPPN-a osigurati da sve mjere financijskog restrukturiranja iz Plana financijskog restrukturiranja pod kojima su Vjerovnici prihvatili ovu Nagodbu, budu provedene u rokovima određenim za njihovu provedbu.</w:t>
      </w:r>
    </w:p>
    <w:p w:rsidRDefault="00136B62" w:rsidP="00136B62" w:rsidR="00136B62" w:rsidRPr="00DA4A68">
      <w:pPr>
        <w:pStyle w:val="Odlomakpopisa"/>
        <w:spacing w:after="0"/>
        <w:ind w:hanging="720"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Dužnik je obvezan temeljem članka 79. stavka 4. ZFPPN-a za svako kalendarsko tromjesečje sastaviti izvješće o provedbi financijskog restrukturiranja za razdoblje na koje se odnosi.</w:t>
      </w:r>
    </w:p>
    <w:p w:rsidRDefault="00136B62" w:rsidP="00136B62" w:rsidR="00136B62" w:rsidRPr="00DA4A68">
      <w:pPr>
        <w:pStyle w:val="Odlomakpopisa"/>
        <w:ind w:hanging="720" w:left="709"/>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Ova Nagodba je prihvaćena od strane Dužnika i Vjerovnika čije tražbine čine potrebnu većinu propisanu člankom 63. stavkom 2. ZFPPN-a.</w:t>
      </w:r>
    </w:p>
    <w:p w:rsidRDefault="00136B62" w:rsidP="00136B62" w:rsidR="00136B62" w:rsidRPr="00DA4A68">
      <w:pPr>
        <w:pStyle w:val="Odlomakpopisa"/>
        <w:ind w:hanging="720" w:left="709"/>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Ova Nagodba nema pravni učinak obnove obveza, odnosno ne predstavlja novaciju tražbina Vjerovnika prema Dužniku.</w:t>
      </w:r>
    </w:p>
    <w:p w:rsidRDefault="00136B62" w:rsidP="00136B62" w:rsidR="00136B62" w:rsidRPr="00DA4A68">
      <w:pPr>
        <w:pStyle w:val="Odlomakpopisa"/>
        <w:spacing w:after="0"/>
        <w:ind w:left="709"/>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Ako se Nagodba potpuno ne izvrši, Vjerovnici koji su namireni u Postupku</w:t>
      </w:r>
      <w:r>
        <w:rPr>
          <w:rFonts w:cs="Arial" w:hAnsi="Arial Narrow" w:ascii="Arial Narrow"/>
        </w:rPr>
        <w:t xml:space="preserve"> </w:t>
      </w:r>
      <w:r w:rsidRPr="00DA4A68">
        <w:rPr>
          <w:rFonts w:cs="Arial" w:hAnsi="Arial Narrow" w:ascii="Arial Narrow"/>
        </w:rPr>
        <w:t>predstečajne nagodbe temeljem članka 82. stavka 2. ZFPPN-a nisu dužni vratiti ono što su primili temeljem Nagodbe.</w:t>
      </w:r>
    </w:p>
    <w:p w:rsidRDefault="00136B62" w:rsidP="00136B62" w:rsidR="00136B62" w:rsidRPr="00DA4A68">
      <w:pPr>
        <w:pStyle w:val="Odlomakpopisa"/>
        <w:spacing w:after="0"/>
        <w:jc w:val="both"/>
        <w:rPr>
          <w:rFonts w:cs="Arial" w:hAnsi="Arial Narrow" w:ascii="Arial Narrow"/>
        </w:rPr>
      </w:pPr>
    </w:p>
    <w:p w:rsidRDefault="00136B62" w:rsidP="00136B62" w:rsidR="00136B62" w:rsidRPr="00DA4A68">
      <w:pPr>
        <w:pStyle w:val="Odlomakpopisa"/>
        <w:numPr>
          <w:ilvl w:val="0"/>
          <w:numId w:val="1"/>
        </w:numPr>
        <w:suppressAutoHyphens/>
        <w:autoSpaceDN w:val="false"/>
        <w:spacing w:lineRule="auto" w:line="259" w:after="0"/>
        <w:contextualSpacing w:val="false"/>
        <w:jc w:val="both"/>
        <w:textAlignment w:val="baseline"/>
        <w:rPr>
          <w:rFonts w:cs="Arial" w:hAnsi="Arial Narrow" w:ascii="Arial Narrow"/>
        </w:rPr>
      </w:pPr>
      <w:r w:rsidRPr="00DA4A68">
        <w:rPr>
          <w:rFonts w:cs="Arial" w:hAnsi="Arial Narrow" w:ascii="Arial Narrow"/>
        </w:rPr>
        <w:t>Vjerovnici koji su djelomično namireni temeljem ove Nagodbe u slučaju otvaranja stečajnog postupka nad Dužnikom prijavljuju u stečajnom postupku iznose umanjenih tražbina utvrđene Nagodbom, umanjenu za iznos koji se smatra da su temeljem Nagodbe namireni.</w:t>
      </w:r>
    </w:p>
    <w:p w:rsidRDefault="00136B62" w:rsidP="00136B62" w:rsidR="00136B62" w:rsidRPr="00136B62">
      <w:pPr>
        <w:pStyle w:val="Odlomakpopisa"/>
        <w:rPr>
          <w:rFonts w:cs="Times New Roman" w:hAnsi="Arial Narrow" w:ascii="Arial Narrow"/>
        </w:rPr>
      </w:pPr>
    </w:p>
    <w:p w:rsidRDefault="00D40756" w:rsidP="00214DF7" w:rsidR="00D40756" w:rsidRPr="00F2413F">
      <w:pPr>
        <w:pStyle w:val="Odlomakpopisa"/>
        <w:jc w:val="both"/>
        <w:rPr>
          <w:rFonts w:cs="Times New Roman" w:hAnsi="Arial Narrow" w:ascii="Arial Narrow"/>
        </w:rPr>
      </w:pPr>
    </w:p>
    <w:p w:rsidRDefault="00B51AEF" w:rsidP="00136B62" w:rsidR="00136B62">
      <w:pPr>
        <w:ind w:left="709"/>
        <w:rPr>
          <w:rFonts w:cs="Times New Roman" w:hAnsi="Arial Narrow" w:ascii="Arial Narrow"/>
        </w:rPr>
      </w:pPr>
      <w:r w:rsidRPr="00A107FD">
        <w:rPr>
          <w:rFonts w:cs="Times New Roman" w:hAnsi="Arial Narrow" w:ascii="Arial Narrow"/>
        </w:rPr>
        <w:t xml:space="preserve">U </w:t>
      </w:r>
      <w:r w:rsidR="00887DD0" w:rsidRPr="00A107FD">
        <w:rPr>
          <w:rFonts w:cs="Times New Roman" w:hAnsi="Arial Narrow" w:ascii="Arial Narrow"/>
        </w:rPr>
        <w:t xml:space="preserve">Zagrebu, </w:t>
      </w:r>
      <w:r w:rsidR="00A107FD" w:rsidRPr="00A107FD">
        <w:rPr>
          <w:rFonts w:cs="Times New Roman" w:hAnsi="Arial Narrow" w:ascii="Arial Narrow"/>
        </w:rPr>
        <w:t>20</w:t>
      </w:r>
      <w:r w:rsidR="00136B62" w:rsidRPr="00A107FD">
        <w:rPr>
          <w:rFonts w:cs="Times New Roman" w:hAnsi="Arial Narrow" w:ascii="Arial Narrow"/>
        </w:rPr>
        <w:t>.</w:t>
      </w:r>
      <w:r w:rsidR="00A107FD" w:rsidRPr="00A107FD">
        <w:rPr>
          <w:rFonts w:cs="Times New Roman" w:hAnsi="Arial Narrow" w:ascii="Arial Narrow"/>
        </w:rPr>
        <w:t xml:space="preserve"> ožujka </w:t>
      </w:r>
      <w:r w:rsidR="000A0087" w:rsidRPr="00A107FD">
        <w:rPr>
          <w:rFonts w:cs="Times New Roman" w:hAnsi="Arial Narrow" w:ascii="Arial Narrow"/>
        </w:rPr>
        <w:t>201</w:t>
      </w:r>
      <w:r w:rsidR="00A107FD" w:rsidRPr="00A107FD">
        <w:rPr>
          <w:rFonts w:cs="Times New Roman" w:hAnsi="Arial Narrow" w:ascii="Arial Narrow"/>
        </w:rPr>
        <w:t>8</w:t>
      </w:r>
      <w:r w:rsidR="00887DD0" w:rsidRPr="00A107FD">
        <w:rPr>
          <w:rFonts w:cs="Times New Roman" w:hAnsi="Arial Narrow" w:ascii="Arial Narrow"/>
        </w:rPr>
        <w:t>.</w:t>
      </w:r>
      <w:r w:rsidR="00136B62" w:rsidRPr="00A107FD">
        <w:rPr>
          <w:rFonts w:cs="Times New Roman" w:hAnsi="Arial Narrow" w:ascii="Arial Narrow"/>
        </w:rPr>
        <w:t xml:space="preserve"> godine.</w:t>
      </w:r>
    </w:p>
    <w:p w:rsidRDefault="00136B62" w:rsidP="00136B62" w:rsidR="00136B62">
      <w:pPr>
        <w:ind w:left="709"/>
        <w:rPr>
          <w:rFonts w:cs="Times New Roman" w:hAnsi="Arial Narrow" w:ascii="Arial Narrow"/>
        </w:rPr>
      </w:pPr>
    </w:p>
    <w:p w:rsidRDefault="004C3A3E" w:rsidP="00136B62" w:rsidR="00214DF7" w:rsidRPr="00F2413F">
      <w:pPr>
        <w:ind w:left="709"/>
        <w:rPr>
          <w:rFonts w:cs="Times New Roman" w:hAnsi="Arial Narrow" w:ascii="Arial Narrow"/>
        </w:rPr>
      </w:pPr>
      <w:r w:rsidRPr="00F2413F">
        <w:rPr>
          <w:rFonts w:cs="Times New Roman" w:hAnsi="Arial Narrow" w:ascii="Arial Narrow"/>
        </w:rPr>
        <w:t>Dužnik</w:t>
      </w:r>
      <w:r w:rsidR="00F2413F">
        <w:rPr>
          <w:rFonts w:cs="Times New Roman" w:hAnsi="Arial Narrow" w:ascii="Arial Narrow"/>
        </w:rPr>
        <w:t xml:space="preserve"> p</w:t>
      </w:r>
      <w:r w:rsidRPr="00F2413F">
        <w:rPr>
          <w:rFonts w:cs="Times New Roman" w:hAnsi="Arial Narrow" w:ascii="Arial Narrow"/>
        </w:rPr>
        <w:t>o punomoćniku</w:t>
      </w:r>
    </w:p>
    <w:sectPr w:rsidSect="00B931DF" w:rsidR="00214DF7" w:rsidRPr="00F2413F">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D07" w:rsidP="006D4812" w:rsidR="00074D07">
      <w:pPr>
        <w:spacing w:after="0"/>
      </w:pPr>
      <w:r>
        <w:separator/>
      </w:r>
    </w:p>
  </w:endnote>
  <w:endnote w:id="0" w:type="continuationSeparator">
    <w:p w:rsidRDefault="00074D07" w:rsidP="006D4812" w:rsidR="00074D0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343" w:rsidP="00871EAE" w:rsidR="00D54343">
    <w:pPr>
      <w:pStyle w:val="Podnoje"/>
      <w:jc w:val="center"/>
    </w:pPr>
    <w:r>
      <w:fldChar w:fldCharType="begin"/>
    </w:r>
    <w:r>
      <w:instrText xml:space="preserve"> PAGE   \* MERGEFORMAT </w:instrText>
    </w:r>
    <w:r>
      <w:fldChar w:fldCharType="separate"/>
    </w:r>
    <w:r w:rsidR="00C36595">
      <w:rPr>
        <w:noProof/>
      </w:rPr>
      <w:t>33</w:t>
    </w:r>
    <w:r>
      <w:rPr>
        <w:noProof/>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D07" w:rsidP="006D4812" w:rsidR="00074D07">
      <w:pPr>
        <w:spacing w:after="0"/>
      </w:pPr>
      <w:r>
        <w:separator/>
      </w:r>
    </w:p>
  </w:footnote>
  <w:footnote w:id="0" w:type="continuationSeparator">
    <w:p w:rsidRDefault="00074D07" w:rsidP="006D4812" w:rsidR="00074D07">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067F9"/>
    <w:multiLevelType w:val="hybridMultilevel"/>
    <w:tmpl w:val="4998C838"/>
    <w:lvl w:tplc="C6FADF62"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400518"/>
    <w:multiLevelType w:val="hybridMultilevel"/>
    <w:tmpl w:val="38E6310C"/>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9E60AE"/>
    <w:multiLevelType w:val="hybridMultilevel"/>
    <w:tmpl w:val="11AAF0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BD0ABD"/>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F456F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66D9C"/>
    <w:multiLevelType w:val="hybridMultilevel"/>
    <w:tmpl w:val="056C484A"/>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4167B7"/>
    <w:multiLevelType w:val="hybridMultilevel"/>
    <w:tmpl w:val="60F4FC92"/>
    <w:lvl w:tplc="0A9435EC" w:ilvl="0">
      <w:start w:val="1"/>
      <w:numFmt w:val="bullet"/>
      <w:lvlText w:val="•"/>
      <w:lvlJc w:val="left"/>
      <w:pPr>
        <w:tabs>
          <w:tab w:pos="720" w:val="num"/>
        </w:tabs>
        <w:ind w:hanging="360" w:left="720"/>
      </w:pPr>
      <w:rPr>
        <w:rFonts w:hAnsi="Arial" w:ascii="Arial" w:hint="default"/>
      </w:rPr>
    </w:lvl>
    <w:lvl w:tentative="true" w:tplc="032E6948" w:ilvl="1">
      <w:start w:val="1"/>
      <w:numFmt w:val="bullet"/>
      <w:lvlText w:val="•"/>
      <w:lvlJc w:val="left"/>
      <w:pPr>
        <w:tabs>
          <w:tab w:pos="1440" w:val="num"/>
        </w:tabs>
        <w:ind w:hanging="360" w:left="1440"/>
      </w:pPr>
      <w:rPr>
        <w:rFonts w:hAnsi="Arial" w:ascii="Arial" w:hint="default"/>
      </w:rPr>
    </w:lvl>
    <w:lvl w:tentative="true" w:tplc="7C646B62" w:ilvl="2">
      <w:start w:val="1"/>
      <w:numFmt w:val="bullet"/>
      <w:lvlText w:val="•"/>
      <w:lvlJc w:val="left"/>
      <w:pPr>
        <w:tabs>
          <w:tab w:pos="2160" w:val="num"/>
        </w:tabs>
        <w:ind w:hanging="360" w:left="2160"/>
      </w:pPr>
      <w:rPr>
        <w:rFonts w:hAnsi="Arial" w:ascii="Arial" w:hint="default"/>
      </w:rPr>
    </w:lvl>
    <w:lvl w:tentative="true" w:tplc="FDE85758" w:ilvl="3">
      <w:start w:val="1"/>
      <w:numFmt w:val="bullet"/>
      <w:lvlText w:val="•"/>
      <w:lvlJc w:val="left"/>
      <w:pPr>
        <w:tabs>
          <w:tab w:pos="2880" w:val="num"/>
        </w:tabs>
        <w:ind w:hanging="360" w:left="2880"/>
      </w:pPr>
      <w:rPr>
        <w:rFonts w:hAnsi="Arial" w:ascii="Arial" w:hint="default"/>
      </w:rPr>
    </w:lvl>
    <w:lvl w:tplc="32487B64" w:ilvl="4">
      <w:start w:val="1"/>
      <w:numFmt w:val="bullet"/>
      <w:lvlText w:val="•"/>
      <w:lvlJc w:val="left"/>
      <w:pPr>
        <w:tabs>
          <w:tab w:pos="3600" w:val="num"/>
        </w:tabs>
        <w:ind w:hanging="360" w:left="3600"/>
      </w:pPr>
      <w:rPr>
        <w:rFonts w:hAnsi="Arial" w:ascii="Arial" w:hint="default"/>
      </w:rPr>
    </w:lvl>
    <w:lvl w:tentative="true" w:tplc="1A72E366" w:ilvl="5">
      <w:start w:val="1"/>
      <w:numFmt w:val="bullet"/>
      <w:lvlText w:val="•"/>
      <w:lvlJc w:val="left"/>
      <w:pPr>
        <w:tabs>
          <w:tab w:pos="4320" w:val="num"/>
        </w:tabs>
        <w:ind w:hanging="360" w:left="4320"/>
      </w:pPr>
      <w:rPr>
        <w:rFonts w:hAnsi="Arial" w:ascii="Arial" w:hint="default"/>
      </w:rPr>
    </w:lvl>
    <w:lvl w:tentative="true" w:tplc="51F8F902" w:ilvl="6">
      <w:start w:val="1"/>
      <w:numFmt w:val="bullet"/>
      <w:lvlText w:val="•"/>
      <w:lvlJc w:val="left"/>
      <w:pPr>
        <w:tabs>
          <w:tab w:pos="5040" w:val="num"/>
        </w:tabs>
        <w:ind w:hanging="360" w:left="5040"/>
      </w:pPr>
      <w:rPr>
        <w:rFonts w:hAnsi="Arial" w:ascii="Arial" w:hint="default"/>
      </w:rPr>
    </w:lvl>
    <w:lvl w:tentative="true" w:tplc="563A7A22" w:ilvl="7">
      <w:start w:val="1"/>
      <w:numFmt w:val="bullet"/>
      <w:lvlText w:val="•"/>
      <w:lvlJc w:val="left"/>
      <w:pPr>
        <w:tabs>
          <w:tab w:pos="5760" w:val="num"/>
        </w:tabs>
        <w:ind w:hanging="360" w:left="5760"/>
      </w:pPr>
      <w:rPr>
        <w:rFonts w:hAnsi="Arial" w:ascii="Arial" w:hint="default"/>
      </w:rPr>
    </w:lvl>
    <w:lvl w:tentative="true" w:tplc="F6D00A28" w:ilvl="8">
      <w:start w:val="1"/>
      <w:numFmt w:val="bullet"/>
      <w:lvlText w:val="•"/>
      <w:lvlJc w:val="left"/>
      <w:pPr>
        <w:tabs>
          <w:tab w:pos="6480" w:val="num"/>
        </w:tabs>
        <w:ind w:hanging="360" w:left="6480"/>
      </w:pPr>
      <w:rPr>
        <w:rFonts w:hAnsi="Arial" w:ascii="Arial" w:hint="default"/>
      </w:rPr>
    </w:lvl>
  </w:abstractNum>
  <w:abstractNum w:abstractNumId="7">
    <w:nsid w:val="35D914B4"/>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A726E1B"/>
    <w:multiLevelType w:val="hybridMultilevel"/>
    <w:tmpl w:val="A50C36E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B37634"/>
    <w:multiLevelType w:val="hybridMultilevel"/>
    <w:tmpl w:val="DE34029A"/>
    <w:lvl w:tplc="1988EE60" w:ilvl="0">
      <w:start w:val="1"/>
      <w:numFmt w:val="bullet"/>
      <w:lvlText w:val="•"/>
      <w:lvlJc w:val="left"/>
      <w:pPr>
        <w:tabs>
          <w:tab w:pos="720" w:val="num"/>
        </w:tabs>
        <w:ind w:hanging="360" w:left="720"/>
      </w:pPr>
      <w:rPr>
        <w:rFonts w:hAnsi="Arial" w:ascii="Arial" w:hint="default"/>
      </w:rPr>
    </w:lvl>
    <w:lvl w:tentative="true" w:tplc="A044F20A" w:ilvl="1">
      <w:start w:val="1"/>
      <w:numFmt w:val="bullet"/>
      <w:lvlText w:val="•"/>
      <w:lvlJc w:val="left"/>
      <w:pPr>
        <w:tabs>
          <w:tab w:pos="1440" w:val="num"/>
        </w:tabs>
        <w:ind w:hanging="360" w:left="1440"/>
      </w:pPr>
      <w:rPr>
        <w:rFonts w:hAnsi="Arial" w:ascii="Arial" w:hint="default"/>
      </w:rPr>
    </w:lvl>
    <w:lvl w:tentative="true" w:tplc="FA24E56A" w:ilvl="2">
      <w:start w:val="1"/>
      <w:numFmt w:val="bullet"/>
      <w:lvlText w:val="•"/>
      <w:lvlJc w:val="left"/>
      <w:pPr>
        <w:tabs>
          <w:tab w:pos="2160" w:val="num"/>
        </w:tabs>
        <w:ind w:hanging="360" w:left="2160"/>
      </w:pPr>
      <w:rPr>
        <w:rFonts w:hAnsi="Arial" w:ascii="Arial" w:hint="default"/>
      </w:rPr>
    </w:lvl>
    <w:lvl w:tentative="true" w:tplc="AE8EEF16" w:ilvl="3">
      <w:start w:val="1"/>
      <w:numFmt w:val="bullet"/>
      <w:lvlText w:val="•"/>
      <w:lvlJc w:val="left"/>
      <w:pPr>
        <w:tabs>
          <w:tab w:pos="2880" w:val="num"/>
        </w:tabs>
        <w:ind w:hanging="360" w:left="2880"/>
      </w:pPr>
      <w:rPr>
        <w:rFonts w:hAnsi="Arial" w:ascii="Arial" w:hint="default"/>
      </w:rPr>
    </w:lvl>
    <w:lvl w:tplc="D6D8C1EE" w:ilvl="4">
      <w:start w:val="1"/>
      <w:numFmt w:val="bullet"/>
      <w:lvlText w:val="•"/>
      <w:lvlJc w:val="left"/>
      <w:pPr>
        <w:tabs>
          <w:tab w:pos="3600" w:val="num"/>
        </w:tabs>
        <w:ind w:hanging="360" w:left="3600"/>
      </w:pPr>
      <w:rPr>
        <w:rFonts w:hAnsi="Arial" w:ascii="Arial" w:hint="default"/>
      </w:rPr>
    </w:lvl>
    <w:lvl w:tentative="true" w:tplc="42D8C598" w:ilvl="5">
      <w:start w:val="1"/>
      <w:numFmt w:val="bullet"/>
      <w:lvlText w:val="•"/>
      <w:lvlJc w:val="left"/>
      <w:pPr>
        <w:tabs>
          <w:tab w:pos="4320" w:val="num"/>
        </w:tabs>
        <w:ind w:hanging="360" w:left="4320"/>
      </w:pPr>
      <w:rPr>
        <w:rFonts w:hAnsi="Arial" w:ascii="Arial" w:hint="default"/>
      </w:rPr>
    </w:lvl>
    <w:lvl w:tentative="true" w:tplc="14765208" w:ilvl="6">
      <w:start w:val="1"/>
      <w:numFmt w:val="bullet"/>
      <w:lvlText w:val="•"/>
      <w:lvlJc w:val="left"/>
      <w:pPr>
        <w:tabs>
          <w:tab w:pos="5040" w:val="num"/>
        </w:tabs>
        <w:ind w:hanging="360" w:left="5040"/>
      </w:pPr>
      <w:rPr>
        <w:rFonts w:hAnsi="Arial" w:ascii="Arial" w:hint="default"/>
      </w:rPr>
    </w:lvl>
    <w:lvl w:tentative="true" w:tplc="6100A2CC" w:ilvl="7">
      <w:start w:val="1"/>
      <w:numFmt w:val="bullet"/>
      <w:lvlText w:val="•"/>
      <w:lvlJc w:val="left"/>
      <w:pPr>
        <w:tabs>
          <w:tab w:pos="5760" w:val="num"/>
        </w:tabs>
        <w:ind w:hanging="360" w:left="5760"/>
      </w:pPr>
      <w:rPr>
        <w:rFonts w:hAnsi="Arial" w:ascii="Arial" w:hint="default"/>
      </w:rPr>
    </w:lvl>
    <w:lvl w:tentative="true" w:tplc="1D60365E" w:ilvl="8">
      <w:start w:val="1"/>
      <w:numFmt w:val="bullet"/>
      <w:lvlText w:val="•"/>
      <w:lvlJc w:val="left"/>
      <w:pPr>
        <w:tabs>
          <w:tab w:pos="6480" w:val="num"/>
        </w:tabs>
        <w:ind w:hanging="360" w:left="6480"/>
      </w:pPr>
      <w:rPr>
        <w:rFonts w:hAnsi="Arial" w:ascii="Arial" w:hint="default"/>
      </w:rPr>
    </w:lvl>
  </w:abstractNum>
  <w:abstractNum w:abstractNumId="10">
    <w:nsid w:val="468D564C"/>
    <w:multiLevelType w:val="hybridMultilevel"/>
    <w:tmpl w:val="5DA85E9A"/>
    <w:lvl w:tplc="A3186CB8" w:ilvl="0">
      <w:start w:val="2"/>
      <w:numFmt w:val="lowerLetter"/>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22228C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2387782"/>
    <w:multiLevelType w:val="hybridMultilevel"/>
    <w:tmpl w:val="BBECE714"/>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9E74CB6"/>
    <w:multiLevelType w:val="hybridMultilevel"/>
    <w:tmpl w:val="261A2C70"/>
    <w:lvl w:tplc="EB04A00A" w:ilvl="0">
      <w:start w:val="2"/>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AC62482"/>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6E94327"/>
    <w:multiLevelType w:val="hybridMultilevel"/>
    <w:tmpl w:val="FF421792"/>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7">
    <w:nsid w:val="688176A4"/>
    <w:multiLevelType w:val="hybridMultilevel"/>
    <w:tmpl w:val="847C2E98"/>
    <w:lvl w:tplc="7AA22186"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0985A38"/>
    <w:multiLevelType w:val="hybridMultilevel"/>
    <w:tmpl w:val="1F1CDB3C"/>
    <w:lvl w:tplc="1AA81886"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78D2366"/>
    <w:multiLevelType w:val="hybridMultilevel"/>
    <w:tmpl w:val="47E0F3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FC92447"/>
    <w:multiLevelType w:val="hybridMultilevel"/>
    <w:tmpl w:val="15581308"/>
    <w:lvl w:tplc="3A7E7DD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2"/>
  </w:num>
  <w:num w:numId="3">
    <w:abstractNumId w:val="8"/>
  </w:num>
  <w:num w:numId="4">
    <w:abstractNumId w:val="15"/>
  </w:num>
  <w:num w:numId="5">
    <w:abstractNumId w:val="17"/>
  </w:num>
  <w:num w:numId="6">
    <w:abstractNumId w:val="6"/>
  </w:num>
  <w:num w:numId="7">
    <w:abstractNumId w:val="9"/>
  </w:num>
  <w:num w:numId="8">
    <w:abstractNumId w:val="0"/>
  </w:num>
  <w:num w:numId="9">
    <w:abstractNumId w:val="4"/>
  </w:num>
  <w:num w:numId="10">
    <w:abstractNumId w:val="11"/>
  </w:num>
  <w:num w:numId="11">
    <w:abstractNumId w:val="19"/>
  </w:num>
  <w:num w:numId="12">
    <w:abstractNumId w:val="3"/>
  </w:num>
  <w:num w:numId="13">
    <w:abstractNumId w:val="10"/>
  </w:num>
  <w:num w:numId="14">
    <w:abstractNumId w:val="14"/>
  </w:num>
  <w:num w:numId="15">
    <w:abstractNumId w:val="7"/>
  </w:num>
  <w:num w:numId="16">
    <w:abstractNumId w:val="1"/>
  </w:num>
  <w:num w:numId="17">
    <w:abstractNumId w:val="5"/>
  </w:num>
  <w:num w:numId="18">
    <w:abstractNumId w:val="12"/>
  </w:num>
  <w:num w:numId="19">
    <w:abstractNumId w:val="20"/>
  </w:num>
  <w:num w:numId="20">
    <w:abstractNumId w:val="13"/>
  </w:num>
  <w:num w:numId="21">
    <w:abstractNumId w:val="16"/>
    <w:lvlOverride w:ilvl="0">
      <w:lvl w:ilvl="0">
        <w:start w:val="1"/>
        <w:numFmt w:val="decimal"/>
        <w:lvlText w:val="%1."/>
        <w:lvlJc w:val="left"/>
        <w:pPr>
          <w:ind w:hanging="360" w:left="360"/>
        </w:pPr>
        <w:rPr>
          <w:rFonts w:cs="Arial" w:hAnsi="Arial" w:ascii="Arial" w:hint="default"/>
          <w:b/>
        </w:rPr>
      </w:lvl>
    </w:lvlOverride>
    <w:lvlOverride w:ilvl="1">
      <w:lvl w:ilvl="1">
        <w:start w:val="1"/>
        <w:numFmt w:val="lowerLetter"/>
        <w:lvlText w:val="%2."/>
        <w:lvlJc w:val="left"/>
        <w:pPr>
          <w:ind w:hanging="360" w:left="1440"/>
        </w:pPr>
        <w:rPr>
          <w:rFonts w:cs="Times New Roman"/>
        </w:rPr>
      </w:lvl>
    </w:lvlOverride>
    <w:lvlOverride w:ilvl="2">
      <w:lvl w:ilvl="2">
        <w:start w:val="1"/>
        <w:numFmt w:val="lowerRoman"/>
        <w:lvlText w:val="%3."/>
        <w:lvlJc w:val="right"/>
        <w:pPr>
          <w:ind w:hanging="180" w:left="2160"/>
        </w:pPr>
        <w:rPr>
          <w:rFonts w:cs="Times New Roman"/>
        </w:rPr>
      </w:lvl>
    </w:lvlOverride>
    <w:lvlOverride w:ilvl="3">
      <w:lvl w:ilvl="3">
        <w:start w:val="1"/>
        <w:numFmt w:val="decimal"/>
        <w:lvlText w:val="%4."/>
        <w:lvlJc w:val="left"/>
        <w:pPr>
          <w:ind w:hanging="360" w:left="2880"/>
        </w:pPr>
        <w:rPr>
          <w:rFonts w:cs="Times New Roman"/>
        </w:rPr>
      </w:lvl>
    </w:lvlOverride>
    <w:lvlOverride w:ilvl="4">
      <w:lvl w:ilvl="4">
        <w:start w:val="1"/>
        <w:numFmt w:val="lowerLetter"/>
        <w:lvlText w:val="%5."/>
        <w:lvlJc w:val="left"/>
        <w:pPr>
          <w:ind w:hanging="360" w:left="3600"/>
        </w:pPr>
        <w:rPr>
          <w:rFonts w:cs="Times New Roman"/>
        </w:rPr>
      </w:lvl>
    </w:lvlOverride>
    <w:lvlOverride w:ilvl="5">
      <w:lvl w:ilvl="5">
        <w:start w:val="1"/>
        <w:numFmt w:val="lowerRoman"/>
        <w:lvlText w:val="%6."/>
        <w:lvlJc w:val="right"/>
        <w:pPr>
          <w:ind w:hanging="180" w:left="4320"/>
        </w:pPr>
        <w:rPr>
          <w:rFonts w:cs="Times New Roman"/>
        </w:rPr>
      </w:lvl>
    </w:lvlOverride>
    <w:lvlOverride w:ilvl="6">
      <w:lvl w:ilvl="6">
        <w:start w:val="1"/>
        <w:numFmt w:val="decimal"/>
        <w:lvlText w:val="%7."/>
        <w:lvlJc w:val="left"/>
        <w:pPr>
          <w:ind w:hanging="360" w:left="5040"/>
        </w:pPr>
        <w:rPr>
          <w:rFonts w:cs="Times New Roman"/>
        </w:rPr>
      </w:lvl>
    </w:lvlOverride>
    <w:lvlOverride w:ilvl="7">
      <w:lvl w:ilvl="7">
        <w:start w:val="1"/>
        <w:numFmt w:val="lowerLetter"/>
        <w:lvlText w:val="%8."/>
        <w:lvlJc w:val="left"/>
        <w:pPr>
          <w:ind w:hanging="360" w:left="5760"/>
        </w:pPr>
        <w:rPr>
          <w:rFonts w:cs="Times New Roman"/>
        </w:rPr>
      </w:lvl>
    </w:lvlOverride>
    <w:lvlOverride w:ilvl="8">
      <w:lvl w:ilvl="8">
        <w:start w:val="1"/>
        <w:numFmt w:val="lowerRoman"/>
        <w:lvlText w:val="%9."/>
        <w:lvlJc w:val="right"/>
        <w:pPr>
          <w:ind w:hanging="180" w:left="6480"/>
        </w:pPr>
        <w:rPr>
          <w:rFonts w:cs="Times New Roman"/>
        </w:rPr>
      </w:lvl>
    </w:lvlOverride>
  </w:num>
  <w:num w:numId="22">
    <w:abstractNumId w:val="16"/>
  </w:num>
  <w:num w:numId="23">
    <w:abstractNumId w:val="16"/>
    <w:lvlOverride w:ilvl="0">
      <w:lvl w:ilvl="0">
        <w:start w:val="1"/>
        <w:numFmt w:val="decimal"/>
        <w:lvlText w:val="%1."/>
        <w:lvlJc w:val="left"/>
        <w:pPr>
          <w:ind w:hanging="360" w:left="360"/>
        </w:pPr>
        <w:rPr>
          <w:rFonts w:cs="Arial" w:hAnsi="Arial" w:ascii="Arial" w:hint="default"/>
          <w:b/>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130B"/>
    <w:rsid w:val="00004C1B"/>
    <w:rsid w:val="00024811"/>
    <w:rsid w:val="00031F3A"/>
    <w:rsid w:val="00033E37"/>
    <w:rsid w:val="00036969"/>
    <w:rsid w:val="00047905"/>
    <w:rsid w:val="000515EA"/>
    <w:rsid w:val="000516AE"/>
    <w:rsid w:val="000603F5"/>
    <w:rsid w:val="00061F22"/>
    <w:rsid w:val="00074D07"/>
    <w:rsid w:val="00077FDD"/>
    <w:rsid w:val="00084390"/>
    <w:rsid w:val="00097CC2"/>
    <w:rsid w:val="000A0087"/>
    <w:rsid w:val="000A27F7"/>
    <w:rsid w:val="000C0749"/>
    <w:rsid w:val="000D346E"/>
    <w:rsid w:val="000D3D13"/>
    <w:rsid w:val="000E2798"/>
    <w:rsid w:val="000E6FAD"/>
    <w:rsid w:val="00100D92"/>
    <w:rsid w:val="00103C7F"/>
    <w:rsid w:val="00120DA9"/>
    <w:rsid w:val="00123D38"/>
    <w:rsid w:val="00130705"/>
    <w:rsid w:val="00136B62"/>
    <w:rsid w:val="00141194"/>
    <w:rsid w:val="00144C62"/>
    <w:rsid w:val="00161060"/>
    <w:rsid w:val="0016135B"/>
    <w:rsid w:val="00177B3C"/>
    <w:rsid w:val="00187F3F"/>
    <w:rsid w:val="00192B21"/>
    <w:rsid w:val="00193708"/>
    <w:rsid w:val="00196B4E"/>
    <w:rsid w:val="001A6E82"/>
    <w:rsid w:val="001B061F"/>
    <w:rsid w:val="001B2D64"/>
    <w:rsid w:val="001B7BFF"/>
    <w:rsid w:val="001C1C24"/>
    <w:rsid w:val="001E0D9C"/>
    <w:rsid w:val="001E3469"/>
    <w:rsid w:val="001E6641"/>
    <w:rsid w:val="00201A9C"/>
    <w:rsid w:val="00213FE5"/>
    <w:rsid w:val="00214DF7"/>
    <w:rsid w:val="00220A2A"/>
    <w:rsid w:val="00227AE5"/>
    <w:rsid w:val="00247696"/>
    <w:rsid w:val="00262CD9"/>
    <w:rsid w:val="002908CD"/>
    <w:rsid w:val="002A1338"/>
    <w:rsid w:val="002A3F81"/>
    <w:rsid w:val="002C009D"/>
    <w:rsid w:val="002C18C1"/>
    <w:rsid w:val="002D0E2D"/>
    <w:rsid w:val="00313918"/>
    <w:rsid w:val="00325A8E"/>
    <w:rsid w:val="00327EF3"/>
    <w:rsid w:val="003431DB"/>
    <w:rsid w:val="003552B2"/>
    <w:rsid w:val="0035758E"/>
    <w:rsid w:val="00362E25"/>
    <w:rsid w:val="0036456B"/>
    <w:rsid w:val="0038571F"/>
    <w:rsid w:val="00392CB2"/>
    <w:rsid w:val="003B0ECF"/>
    <w:rsid w:val="003C48BC"/>
    <w:rsid w:val="003C6A86"/>
    <w:rsid w:val="003D24AA"/>
    <w:rsid w:val="003E5BF0"/>
    <w:rsid w:val="003F271D"/>
    <w:rsid w:val="0041130B"/>
    <w:rsid w:val="004230CF"/>
    <w:rsid w:val="0042595A"/>
    <w:rsid w:val="00497F0A"/>
    <w:rsid w:val="004A0E19"/>
    <w:rsid w:val="004C18EE"/>
    <w:rsid w:val="004C2444"/>
    <w:rsid w:val="004C3A3E"/>
    <w:rsid w:val="004E12E2"/>
    <w:rsid w:val="004F05BA"/>
    <w:rsid w:val="00503B85"/>
    <w:rsid w:val="00511AE0"/>
    <w:rsid w:val="00511AED"/>
    <w:rsid w:val="00515C9E"/>
    <w:rsid w:val="00530DE0"/>
    <w:rsid w:val="00540603"/>
    <w:rsid w:val="005435B2"/>
    <w:rsid w:val="0056350B"/>
    <w:rsid w:val="005838E0"/>
    <w:rsid w:val="00583B56"/>
    <w:rsid w:val="00583C44"/>
    <w:rsid w:val="00594F7B"/>
    <w:rsid w:val="005A18A1"/>
    <w:rsid w:val="005A55DF"/>
    <w:rsid w:val="005A651E"/>
    <w:rsid w:val="005B2350"/>
    <w:rsid w:val="005B460E"/>
    <w:rsid w:val="005C59E3"/>
    <w:rsid w:val="0063423D"/>
    <w:rsid w:val="00653EE9"/>
    <w:rsid w:val="006870AF"/>
    <w:rsid w:val="0069059F"/>
    <w:rsid w:val="00691580"/>
    <w:rsid w:val="00693B50"/>
    <w:rsid w:val="006969E5"/>
    <w:rsid w:val="006D03E3"/>
    <w:rsid w:val="006D1C3F"/>
    <w:rsid w:val="006D1E3F"/>
    <w:rsid w:val="006D4812"/>
    <w:rsid w:val="00716577"/>
    <w:rsid w:val="0073053A"/>
    <w:rsid w:val="00747780"/>
    <w:rsid w:val="00755F18"/>
    <w:rsid w:val="007675B8"/>
    <w:rsid w:val="0077738B"/>
    <w:rsid w:val="007921B7"/>
    <w:rsid w:val="007B097A"/>
    <w:rsid w:val="007B6F16"/>
    <w:rsid w:val="007C347B"/>
    <w:rsid w:val="007D7B47"/>
    <w:rsid w:val="007F7D19"/>
    <w:rsid w:val="008123B6"/>
    <w:rsid w:val="00815B42"/>
    <w:rsid w:val="0084365E"/>
    <w:rsid w:val="00845B60"/>
    <w:rsid w:val="00846C58"/>
    <w:rsid w:val="00857D02"/>
    <w:rsid w:val="00871EAE"/>
    <w:rsid w:val="00881B4E"/>
    <w:rsid w:val="00887DD0"/>
    <w:rsid w:val="008A73E2"/>
    <w:rsid w:val="008B2717"/>
    <w:rsid w:val="008B3C64"/>
    <w:rsid w:val="008C1894"/>
    <w:rsid w:val="008D0803"/>
    <w:rsid w:val="008E2CA1"/>
    <w:rsid w:val="008F7C15"/>
    <w:rsid w:val="009054D5"/>
    <w:rsid w:val="0092587B"/>
    <w:rsid w:val="00926DD1"/>
    <w:rsid w:val="00933495"/>
    <w:rsid w:val="009361A8"/>
    <w:rsid w:val="00944F92"/>
    <w:rsid w:val="0095370E"/>
    <w:rsid w:val="009552A5"/>
    <w:rsid w:val="00985EC3"/>
    <w:rsid w:val="00993204"/>
    <w:rsid w:val="009A556E"/>
    <w:rsid w:val="009B1154"/>
    <w:rsid w:val="009C25DC"/>
    <w:rsid w:val="009C6406"/>
    <w:rsid w:val="009D65E0"/>
    <w:rsid w:val="009D680A"/>
    <w:rsid w:val="009D6F95"/>
    <w:rsid w:val="00A107FD"/>
    <w:rsid w:val="00A13354"/>
    <w:rsid w:val="00A75710"/>
    <w:rsid w:val="00A76C9A"/>
    <w:rsid w:val="00A92246"/>
    <w:rsid w:val="00A92B34"/>
    <w:rsid w:val="00A94816"/>
    <w:rsid w:val="00A9557A"/>
    <w:rsid w:val="00A97C77"/>
    <w:rsid w:val="00AC5876"/>
    <w:rsid w:val="00AE6460"/>
    <w:rsid w:val="00AF4743"/>
    <w:rsid w:val="00B0080A"/>
    <w:rsid w:val="00B01E2B"/>
    <w:rsid w:val="00B07829"/>
    <w:rsid w:val="00B12EB7"/>
    <w:rsid w:val="00B16BD6"/>
    <w:rsid w:val="00B44DCB"/>
    <w:rsid w:val="00B51AEF"/>
    <w:rsid w:val="00B74F99"/>
    <w:rsid w:val="00B931DF"/>
    <w:rsid w:val="00B97860"/>
    <w:rsid w:val="00BB60B8"/>
    <w:rsid w:val="00BC70BC"/>
    <w:rsid w:val="00BE5F3D"/>
    <w:rsid w:val="00BE605B"/>
    <w:rsid w:val="00C312CA"/>
    <w:rsid w:val="00C36595"/>
    <w:rsid w:val="00C36632"/>
    <w:rsid w:val="00C41AB5"/>
    <w:rsid w:val="00C44B76"/>
    <w:rsid w:val="00C93A01"/>
    <w:rsid w:val="00CA2125"/>
    <w:rsid w:val="00CB5C76"/>
    <w:rsid w:val="00CB6491"/>
    <w:rsid w:val="00CC638A"/>
    <w:rsid w:val="00CD6473"/>
    <w:rsid w:val="00CE579D"/>
    <w:rsid w:val="00CE6D27"/>
    <w:rsid w:val="00D1359F"/>
    <w:rsid w:val="00D14C5F"/>
    <w:rsid w:val="00D30491"/>
    <w:rsid w:val="00D369A9"/>
    <w:rsid w:val="00D40756"/>
    <w:rsid w:val="00D51DCC"/>
    <w:rsid w:val="00D54343"/>
    <w:rsid w:val="00D61F8A"/>
    <w:rsid w:val="00D6239D"/>
    <w:rsid w:val="00D71CF1"/>
    <w:rsid w:val="00D95507"/>
    <w:rsid w:val="00DA05F6"/>
    <w:rsid w:val="00DA7004"/>
    <w:rsid w:val="00DC216C"/>
    <w:rsid w:val="00DD12A5"/>
    <w:rsid w:val="00DD4605"/>
    <w:rsid w:val="00DF2D4D"/>
    <w:rsid w:val="00E02791"/>
    <w:rsid w:val="00E105DE"/>
    <w:rsid w:val="00E16587"/>
    <w:rsid w:val="00E1776C"/>
    <w:rsid w:val="00E205F5"/>
    <w:rsid w:val="00E40E9E"/>
    <w:rsid w:val="00E450F7"/>
    <w:rsid w:val="00E53F2D"/>
    <w:rsid w:val="00E75E0A"/>
    <w:rsid w:val="00E83104"/>
    <w:rsid w:val="00E85584"/>
    <w:rsid w:val="00EA0163"/>
    <w:rsid w:val="00EC4FAE"/>
    <w:rsid w:val="00ED6B6F"/>
    <w:rsid w:val="00F2413F"/>
    <w:rsid w:val="00F33406"/>
    <w:rsid w:val="00F41F21"/>
    <w:rsid w:val="00F430E0"/>
    <w:rsid w:val="00F551E9"/>
    <w:rsid w:val="00F55959"/>
    <w:rsid w:val="00F724E8"/>
    <w:rsid w:val="00F83EA4"/>
    <w:rsid w:val="00F860C4"/>
    <w:rsid w:val="00F9079D"/>
    <w:rsid w:val="00FA1D05"/>
    <w:rsid w:val="00FE746D"/>
    <w:rsid w:val="00FF1E26"/>
    <w:rsid w:val="00FF3E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16A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D1E3F"/>
    <w:pPr>
      <w:ind w:left="720"/>
      <w:contextualSpacing/>
    </w:pPr>
  </w:style>
  <w:style w:customStyle="true" w:styleId="Default" w:type="paragraph">
    <w:name w:val="Default"/>
    <w:rsid w:val="006D4812"/>
    <w:pPr>
      <w:autoSpaceDE w:val="false"/>
      <w:autoSpaceDN w:val="false"/>
      <w:adjustRightInd w:val="false"/>
      <w:spacing w:after="0"/>
    </w:pPr>
    <w:rPr>
      <w:rFonts w:cs="Calibri" w:hAnsi="Calibri" w:ascii="Calibri"/>
      <w:color w:val="000000"/>
      <w:sz w:val="24"/>
      <w:szCs w:val="24"/>
    </w:rPr>
  </w:style>
  <w:style w:styleId="Zaglavlje" w:type="paragraph">
    <w:name w:val="header"/>
    <w:basedOn w:val="Normal"/>
    <w:link w:val="ZaglavljeChar"/>
    <w:uiPriority w:val="99"/>
    <w:unhideWhenUsed/>
    <w:rsid w:val="006D4812"/>
    <w:pPr>
      <w:tabs>
        <w:tab w:pos="4536" w:val="center"/>
        <w:tab w:pos="9072" w:val="right"/>
      </w:tabs>
      <w:spacing w:after="0"/>
    </w:pPr>
  </w:style>
  <w:style w:customStyle="true" w:styleId="ZaglavljeChar" w:type="character">
    <w:name w:val="Zaglavlje Char"/>
    <w:basedOn w:val="Zadanifontodlomka"/>
    <w:link w:val="Zaglavlje"/>
    <w:uiPriority w:val="99"/>
    <w:rsid w:val="006D4812"/>
  </w:style>
  <w:style w:styleId="Podnoje" w:type="paragraph">
    <w:name w:val="footer"/>
    <w:basedOn w:val="Normal"/>
    <w:link w:val="PodnojeChar"/>
    <w:uiPriority w:val="99"/>
    <w:unhideWhenUsed/>
    <w:rsid w:val="006D4812"/>
    <w:pPr>
      <w:tabs>
        <w:tab w:pos="4536" w:val="center"/>
        <w:tab w:pos="9072" w:val="right"/>
      </w:tabs>
      <w:spacing w:after="0"/>
    </w:pPr>
  </w:style>
  <w:style w:customStyle="true" w:styleId="PodnojeChar" w:type="character">
    <w:name w:val="Podnožje Char"/>
    <w:basedOn w:val="Zadanifontodlomka"/>
    <w:link w:val="Podnoje"/>
    <w:uiPriority w:val="99"/>
    <w:rsid w:val="006D4812"/>
  </w:style>
  <w:style w:styleId="Tekstbalonia" w:type="paragraph">
    <w:name w:val="Balloon Text"/>
    <w:basedOn w:val="Normal"/>
    <w:link w:val="TekstbaloniaChar"/>
    <w:uiPriority w:val="99"/>
    <w:semiHidden/>
    <w:unhideWhenUsed/>
    <w:rsid w:val="006D03E3"/>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D03E3"/>
    <w:rPr>
      <w:rFonts w:cs="Segoe UI" w:hAnsi="Segoe UI" w:ascii="Segoe UI"/>
      <w:sz w:val="18"/>
      <w:szCs w:val="18"/>
    </w:rPr>
  </w:style>
  <w:style w:styleId="Reetkatablice" w:type="table">
    <w:name w:val="Table Grid"/>
    <w:basedOn w:val="Obinatablica"/>
    <w:uiPriority w:val="39"/>
    <w:rsid w:val="00EC4FAE"/>
    <w:pPr>
      <w:spacing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136B62"/>
    <w:pPr>
      <w:suppressAutoHyphens/>
      <w:autoSpaceDN w:val="false"/>
      <w:spacing w:lineRule="auto" w:line="259" w:after="160"/>
      <w:textAlignment w:val="baseline"/>
    </w:pPr>
    <w:rPr>
      <w:rFonts w:cs="Times New Roman" w:eastAsia="Calibri" w:hAnsi="Calibri" w:ascii="Calibri"/>
      <w:kern w:val="3"/>
    </w:rPr>
  </w:style>
  <w:style w:customStyle="true" w:styleId="WWNum13" w:type="numbering">
    <w:name w:val="WWNum13"/>
    <w:basedOn w:val="Bezpopisa"/>
    <w:rsid w:val="00136B62"/>
    <w:pPr>
      <w:numPr>
        <w:numId w:val="22"/>
      </w:numPr>
    </w:pPr>
  </w:style>
  <w:style w:customStyle="true" w:styleId="Reetkatablice1" w:type="table">
    <w:name w:val="Rešetka tablice1"/>
    <w:basedOn w:val="Obinatablica"/>
    <w:next w:val="Reetkatablice"/>
    <w:uiPriority w:val="59"/>
    <w:rsid w:val="00213FE5"/>
    <w:pPr>
      <w:spacing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36595"/>
    <w:rPr>
      <w:color w:val="808080"/>
      <w:bdr w:space="0" w:sz="0" w:color="auto" w:val="none"/>
      <w:shd w:fill="auto" w:color="auto" w:val="clear"/>
    </w:rPr>
  </w:style>
  <w:style w:customStyle="true" w:styleId="eSPISCCParagraphDefaultFont" w:type="character">
    <w:name w:val="eSPIS_CC_Paragraph Default Font"/>
    <w:basedOn w:val="Zadanifontodlomka"/>
    <w:rsid w:val="00C3659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36595"/>
    <w:rPr>
      <w:rFonts w:cs="Times New Roman" w:hAnsi="Arial Narrow" w:ascii="Arial Narrow"/>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6595"/>
    <w:rPr>
      <w:rFonts w:cs="Times New Roman" w:hAnsi="Arial Narrow" w:ascii="Arial Narrow"/>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6595"/>
    <w:rPr>
      <w:rFonts w:cs="Times New Roman" w:hAnsi="Arial Narrow" w:ascii="Arial Narrow"/>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16A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D1E3F"/>
    <w:pPr>
      <w:ind w:left="720"/>
      <w:contextualSpacing/>
    </w:pPr>
  </w:style>
  <w:style w:customStyle="1" w:styleId="Default" w:type="paragraph">
    <w:name w:val="Default"/>
    <w:rsid w:val="006D4812"/>
    <w:pPr>
      <w:autoSpaceDE w:val="0"/>
      <w:autoSpaceDN w:val="0"/>
      <w:adjustRightInd w:val="0"/>
      <w:spacing w:after="0"/>
    </w:pPr>
    <w:rPr>
      <w:rFonts w:ascii="Calibri" w:cs="Calibri" w:hAnsi="Calibri"/>
      <w:color w:val="000000"/>
      <w:sz w:val="24"/>
      <w:szCs w:val="24"/>
    </w:rPr>
  </w:style>
  <w:style w:styleId="Zaglavlje" w:type="paragraph">
    <w:name w:val="header"/>
    <w:basedOn w:val="Normal"/>
    <w:link w:val="ZaglavljeChar"/>
    <w:uiPriority w:val="99"/>
    <w:unhideWhenUsed/>
    <w:rsid w:val="006D4812"/>
    <w:pPr>
      <w:tabs>
        <w:tab w:pos="4536" w:val="center"/>
        <w:tab w:pos="9072" w:val="right"/>
      </w:tabs>
      <w:spacing w:after="0"/>
    </w:pPr>
  </w:style>
  <w:style w:customStyle="1" w:styleId="ZaglavljeChar" w:type="character">
    <w:name w:val="Zaglavlje Char"/>
    <w:basedOn w:val="Zadanifontodlomka"/>
    <w:link w:val="Zaglavlje"/>
    <w:uiPriority w:val="99"/>
    <w:rsid w:val="006D4812"/>
  </w:style>
  <w:style w:styleId="Podnoje" w:type="paragraph">
    <w:name w:val="footer"/>
    <w:basedOn w:val="Normal"/>
    <w:link w:val="PodnojeChar"/>
    <w:uiPriority w:val="99"/>
    <w:unhideWhenUsed/>
    <w:rsid w:val="006D4812"/>
    <w:pPr>
      <w:tabs>
        <w:tab w:pos="4536" w:val="center"/>
        <w:tab w:pos="9072" w:val="right"/>
      </w:tabs>
      <w:spacing w:after="0"/>
    </w:pPr>
  </w:style>
  <w:style w:customStyle="1" w:styleId="PodnojeChar" w:type="character">
    <w:name w:val="Podnožje Char"/>
    <w:basedOn w:val="Zadanifontodlomka"/>
    <w:link w:val="Podnoje"/>
    <w:uiPriority w:val="99"/>
    <w:rsid w:val="006D4812"/>
  </w:style>
  <w:style w:styleId="Tekstbalonia" w:type="paragraph">
    <w:name w:val="Balloon Text"/>
    <w:basedOn w:val="Normal"/>
    <w:link w:val="TekstbaloniaChar"/>
    <w:uiPriority w:val="99"/>
    <w:semiHidden/>
    <w:unhideWhenUsed/>
    <w:rsid w:val="006D03E3"/>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D03E3"/>
    <w:rPr>
      <w:rFonts w:ascii="Segoe UI" w:cs="Segoe UI" w:hAnsi="Segoe UI"/>
      <w:sz w:val="18"/>
      <w:szCs w:val="18"/>
    </w:rPr>
  </w:style>
  <w:style w:styleId="Reetkatablice" w:type="table">
    <w:name w:val="Table Grid"/>
    <w:basedOn w:val="Obinatablica"/>
    <w:uiPriority w:val="39"/>
    <w:rsid w:val="00EC4FAE"/>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136B62"/>
    <w:pPr>
      <w:suppressAutoHyphens/>
      <w:autoSpaceDN w:val="0"/>
      <w:spacing w:after="160" w:line="259" w:lineRule="auto"/>
      <w:textAlignment w:val="baseline"/>
    </w:pPr>
    <w:rPr>
      <w:rFonts w:ascii="Calibri" w:cs="Times New Roman" w:eastAsia="Calibri" w:hAnsi="Calibri"/>
      <w:kern w:val="3"/>
    </w:rPr>
  </w:style>
  <w:style w:customStyle="1" w:styleId="WWNum13" w:type="numbering">
    <w:name w:val="WWNum13"/>
    <w:basedOn w:val="Bezpopisa"/>
    <w:rsid w:val="00136B62"/>
    <w:pPr>
      <w:numPr>
        <w:numId w:val="22"/>
      </w:numPr>
    </w:pPr>
  </w:style>
  <w:style w:customStyle="1" w:styleId="Reetkatablice1" w:type="table">
    <w:name w:val="Rešetka tablice1"/>
    <w:basedOn w:val="Obinatablica"/>
    <w:next w:val="Reetkatablice"/>
    <w:uiPriority w:val="59"/>
    <w:rsid w:val="00213FE5"/>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6595"/>
    <w:rPr>
      <w:color w:val="808080"/>
      <w:bdr w:color="auto" w:space="0" w:sz="0" w:val="none"/>
      <w:shd w:color="auto" w:fill="auto" w:val="clear"/>
    </w:rPr>
  </w:style>
  <w:style w:customStyle="1" w:styleId="eSPISCCParagraphDefaultFont" w:type="character">
    <w:name w:val="eSPIS_CC_Paragraph Default Font"/>
    <w:basedOn w:val="Zadanifontodlomka"/>
    <w:rsid w:val="00C3659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36595"/>
    <w:rPr>
      <w:rFonts w:ascii="Arial Narrow" w:cs="Times New Roman" w:hAnsi="Arial Narrow"/>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6595"/>
    <w:rPr>
      <w:rFonts w:ascii="Arial Narrow" w:cs="Times New Roman" w:hAnsi="Arial Narrow"/>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6595"/>
    <w:rPr>
      <w:rFonts w:ascii="Arial Narrow" w:cs="Times New Roman" w:hAnsi="Arial Narrow"/>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76234">
      <w:bodyDiv w:val="true"/>
      <w:marLeft w:val="0"/>
      <w:marRight w:val="0"/>
      <w:marTop w:val="0"/>
      <w:marBottom w:val="0"/>
      <w:divBdr>
        <w:top w:space="0" w:sz="0" w:color="auto" w:val="none"/>
        <w:left w:space="0" w:sz="0" w:color="auto" w:val="none"/>
        <w:bottom w:space="0" w:sz="0" w:color="auto" w:val="none"/>
        <w:right w:space="0" w:sz="0" w:color="auto" w:val="none"/>
      </w:divBdr>
    </w:div>
    <w:div w:id="139731343">
      <w:bodyDiv w:val="true"/>
      <w:marLeft w:val="0"/>
      <w:marRight w:val="0"/>
      <w:marTop w:val="0"/>
      <w:marBottom w:val="0"/>
      <w:divBdr>
        <w:top w:space="0" w:sz="0" w:color="auto" w:val="none"/>
        <w:left w:space="0" w:sz="0" w:color="auto" w:val="none"/>
        <w:bottom w:space="0" w:sz="0" w:color="auto" w:val="none"/>
        <w:right w:space="0" w:sz="0" w:color="auto" w:val="none"/>
      </w:divBdr>
    </w:div>
    <w:div w:id="198517732">
      <w:bodyDiv w:val="true"/>
      <w:marLeft w:val="0"/>
      <w:marRight w:val="0"/>
      <w:marTop w:val="0"/>
      <w:marBottom w:val="0"/>
      <w:divBdr>
        <w:top w:space="0" w:sz="0" w:color="auto" w:val="none"/>
        <w:left w:space="0" w:sz="0" w:color="auto" w:val="none"/>
        <w:bottom w:space="0" w:sz="0" w:color="auto" w:val="none"/>
        <w:right w:space="0" w:sz="0" w:color="auto" w:val="none"/>
      </w:divBdr>
    </w:div>
    <w:div w:id="276373170">
      <w:bodyDiv w:val="true"/>
      <w:marLeft w:val="0"/>
      <w:marRight w:val="0"/>
      <w:marTop w:val="0"/>
      <w:marBottom w:val="0"/>
      <w:divBdr>
        <w:top w:space="0" w:sz="0" w:color="auto" w:val="none"/>
        <w:left w:space="0" w:sz="0" w:color="auto" w:val="none"/>
        <w:bottom w:space="0" w:sz="0" w:color="auto" w:val="none"/>
        <w:right w:space="0" w:sz="0" w:color="auto" w:val="none"/>
      </w:divBdr>
    </w:div>
    <w:div w:id="277034778">
      <w:bodyDiv w:val="true"/>
      <w:marLeft w:val="0"/>
      <w:marRight w:val="0"/>
      <w:marTop w:val="0"/>
      <w:marBottom w:val="0"/>
      <w:divBdr>
        <w:top w:space="0" w:sz="0" w:color="auto" w:val="none"/>
        <w:left w:space="0" w:sz="0" w:color="auto" w:val="none"/>
        <w:bottom w:space="0" w:sz="0" w:color="auto" w:val="none"/>
        <w:right w:space="0" w:sz="0" w:color="auto" w:val="none"/>
      </w:divBdr>
    </w:div>
    <w:div w:id="381101203">
      <w:bodyDiv w:val="true"/>
      <w:marLeft w:val="0"/>
      <w:marRight w:val="0"/>
      <w:marTop w:val="0"/>
      <w:marBottom w:val="0"/>
      <w:divBdr>
        <w:top w:space="0" w:sz="0" w:color="auto" w:val="none"/>
        <w:left w:space="0" w:sz="0" w:color="auto" w:val="none"/>
        <w:bottom w:space="0" w:sz="0" w:color="auto" w:val="none"/>
        <w:right w:space="0" w:sz="0" w:color="auto" w:val="none"/>
      </w:divBdr>
    </w:div>
    <w:div w:id="536699404">
      <w:bodyDiv w:val="true"/>
      <w:marLeft w:val="0"/>
      <w:marRight w:val="0"/>
      <w:marTop w:val="0"/>
      <w:marBottom w:val="0"/>
      <w:divBdr>
        <w:top w:space="0" w:sz="0" w:color="auto" w:val="none"/>
        <w:left w:space="0" w:sz="0" w:color="auto" w:val="none"/>
        <w:bottom w:space="0" w:sz="0" w:color="auto" w:val="none"/>
        <w:right w:space="0" w:sz="0" w:color="auto" w:val="none"/>
      </w:divBdr>
      <w:divsChild>
        <w:div w:id="264507627">
          <w:marLeft w:val="1512"/>
          <w:marRight w:val="0"/>
          <w:marTop w:val="0"/>
          <w:marBottom w:val="0"/>
          <w:divBdr>
            <w:top w:space="0" w:sz="0" w:color="auto" w:val="none"/>
            <w:left w:space="0" w:sz="0" w:color="auto" w:val="none"/>
            <w:bottom w:space="0" w:sz="0" w:color="auto" w:val="none"/>
            <w:right w:space="0" w:sz="0" w:color="auto" w:val="none"/>
          </w:divBdr>
        </w:div>
      </w:divsChild>
    </w:div>
    <w:div w:id="619259129">
      <w:bodyDiv w:val="true"/>
      <w:marLeft w:val="0"/>
      <w:marRight w:val="0"/>
      <w:marTop w:val="0"/>
      <w:marBottom w:val="0"/>
      <w:divBdr>
        <w:top w:space="0" w:sz="0" w:color="auto" w:val="none"/>
        <w:left w:space="0" w:sz="0" w:color="auto" w:val="none"/>
        <w:bottom w:space="0" w:sz="0" w:color="auto" w:val="none"/>
        <w:right w:space="0" w:sz="0" w:color="auto" w:val="none"/>
      </w:divBdr>
    </w:div>
    <w:div w:id="626351726">
      <w:bodyDiv w:val="true"/>
      <w:marLeft w:val="0"/>
      <w:marRight w:val="0"/>
      <w:marTop w:val="0"/>
      <w:marBottom w:val="0"/>
      <w:divBdr>
        <w:top w:space="0" w:sz="0" w:color="auto" w:val="none"/>
        <w:left w:space="0" w:sz="0" w:color="auto" w:val="none"/>
        <w:bottom w:space="0" w:sz="0" w:color="auto" w:val="none"/>
        <w:right w:space="0" w:sz="0" w:color="auto" w:val="none"/>
      </w:divBdr>
    </w:div>
    <w:div w:id="740257574">
      <w:bodyDiv w:val="true"/>
      <w:marLeft w:val="0"/>
      <w:marRight w:val="0"/>
      <w:marTop w:val="0"/>
      <w:marBottom w:val="0"/>
      <w:divBdr>
        <w:top w:space="0" w:sz="0" w:color="auto" w:val="none"/>
        <w:left w:space="0" w:sz="0" w:color="auto" w:val="none"/>
        <w:bottom w:space="0" w:sz="0" w:color="auto" w:val="none"/>
        <w:right w:space="0" w:sz="0" w:color="auto" w:val="none"/>
      </w:divBdr>
    </w:div>
    <w:div w:id="876553321">
      <w:bodyDiv w:val="true"/>
      <w:marLeft w:val="0"/>
      <w:marRight w:val="0"/>
      <w:marTop w:val="0"/>
      <w:marBottom w:val="0"/>
      <w:divBdr>
        <w:top w:space="0" w:sz="0" w:color="auto" w:val="none"/>
        <w:left w:space="0" w:sz="0" w:color="auto" w:val="none"/>
        <w:bottom w:space="0" w:sz="0" w:color="auto" w:val="none"/>
        <w:right w:space="0" w:sz="0" w:color="auto" w:val="none"/>
      </w:divBdr>
    </w:div>
    <w:div w:id="914246670">
      <w:bodyDiv w:val="true"/>
      <w:marLeft w:val="0"/>
      <w:marRight w:val="0"/>
      <w:marTop w:val="0"/>
      <w:marBottom w:val="0"/>
      <w:divBdr>
        <w:top w:space="0" w:sz="0" w:color="auto" w:val="none"/>
        <w:left w:space="0" w:sz="0" w:color="auto" w:val="none"/>
        <w:bottom w:space="0" w:sz="0" w:color="auto" w:val="none"/>
        <w:right w:space="0" w:sz="0" w:color="auto" w:val="none"/>
      </w:divBdr>
    </w:div>
    <w:div w:id="976186251">
      <w:bodyDiv w:val="true"/>
      <w:marLeft w:val="0"/>
      <w:marRight w:val="0"/>
      <w:marTop w:val="0"/>
      <w:marBottom w:val="0"/>
      <w:divBdr>
        <w:top w:space="0" w:sz="0" w:color="auto" w:val="none"/>
        <w:left w:space="0" w:sz="0" w:color="auto" w:val="none"/>
        <w:bottom w:space="0" w:sz="0" w:color="auto" w:val="none"/>
        <w:right w:space="0" w:sz="0" w:color="auto" w:val="none"/>
      </w:divBdr>
    </w:div>
    <w:div w:id="1046417311">
      <w:bodyDiv w:val="true"/>
      <w:marLeft w:val="0"/>
      <w:marRight w:val="0"/>
      <w:marTop w:val="0"/>
      <w:marBottom w:val="0"/>
      <w:divBdr>
        <w:top w:space="0" w:sz="0" w:color="auto" w:val="none"/>
        <w:left w:space="0" w:sz="0" w:color="auto" w:val="none"/>
        <w:bottom w:space="0" w:sz="0" w:color="auto" w:val="none"/>
        <w:right w:space="0" w:sz="0" w:color="auto" w:val="none"/>
      </w:divBdr>
    </w:div>
    <w:div w:id="1140920924">
      <w:bodyDiv w:val="true"/>
      <w:marLeft w:val="0"/>
      <w:marRight w:val="0"/>
      <w:marTop w:val="0"/>
      <w:marBottom w:val="0"/>
      <w:divBdr>
        <w:top w:space="0" w:sz="0" w:color="auto" w:val="none"/>
        <w:left w:space="0" w:sz="0" w:color="auto" w:val="none"/>
        <w:bottom w:space="0" w:sz="0" w:color="auto" w:val="none"/>
        <w:right w:space="0" w:sz="0" w:color="auto" w:val="none"/>
      </w:divBdr>
    </w:div>
    <w:div w:id="1170635032">
      <w:bodyDiv w:val="true"/>
      <w:marLeft w:val="0"/>
      <w:marRight w:val="0"/>
      <w:marTop w:val="0"/>
      <w:marBottom w:val="0"/>
      <w:divBdr>
        <w:top w:space="0" w:sz="0" w:color="auto" w:val="none"/>
        <w:left w:space="0" w:sz="0" w:color="auto" w:val="none"/>
        <w:bottom w:space="0" w:sz="0" w:color="auto" w:val="none"/>
        <w:right w:space="0" w:sz="0" w:color="auto" w:val="none"/>
      </w:divBdr>
    </w:div>
    <w:div w:id="1202858961">
      <w:bodyDiv w:val="true"/>
      <w:marLeft w:val="0"/>
      <w:marRight w:val="0"/>
      <w:marTop w:val="0"/>
      <w:marBottom w:val="0"/>
      <w:divBdr>
        <w:top w:space="0" w:sz="0" w:color="auto" w:val="none"/>
        <w:left w:space="0" w:sz="0" w:color="auto" w:val="none"/>
        <w:bottom w:space="0" w:sz="0" w:color="auto" w:val="none"/>
        <w:right w:space="0" w:sz="0" w:color="auto" w:val="none"/>
      </w:divBdr>
      <w:divsChild>
        <w:div w:id="238490270">
          <w:marLeft w:val="1512"/>
          <w:marRight w:val="0"/>
          <w:marTop w:val="0"/>
          <w:marBottom w:val="0"/>
          <w:divBdr>
            <w:top w:space="0" w:sz="0" w:color="auto" w:val="none"/>
            <w:left w:space="0" w:sz="0" w:color="auto" w:val="none"/>
            <w:bottom w:space="0" w:sz="0" w:color="auto" w:val="none"/>
            <w:right w:space="0" w:sz="0" w:color="auto" w:val="none"/>
          </w:divBdr>
        </w:div>
      </w:divsChild>
    </w:div>
    <w:div w:id="1300379406">
      <w:bodyDiv w:val="true"/>
      <w:marLeft w:val="0"/>
      <w:marRight w:val="0"/>
      <w:marTop w:val="0"/>
      <w:marBottom w:val="0"/>
      <w:divBdr>
        <w:top w:space="0" w:sz="0" w:color="auto" w:val="none"/>
        <w:left w:space="0" w:sz="0" w:color="auto" w:val="none"/>
        <w:bottom w:space="0" w:sz="0" w:color="auto" w:val="none"/>
        <w:right w:space="0" w:sz="0" w:color="auto" w:val="none"/>
      </w:divBdr>
    </w:div>
    <w:div w:id="1302465102">
      <w:bodyDiv w:val="true"/>
      <w:marLeft w:val="0"/>
      <w:marRight w:val="0"/>
      <w:marTop w:val="0"/>
      <w:marBottom w:val="0"/>
      <w:divBdr>
        <w:top w:space="0" w:sz="0" w:color="auto" w:val="none"/>
        <w:left w:space="0" w:sz="0" w:color="auto" w:val="none"/>
        <w:bottom w:space="0" w:sz="0" w:color="auto" w:val="none"/>
        <w:right w:space="0" w:sz="0" w:color="auto" w:val="none"/>
      </w:divBdr>
    </w:div>
    <w:div w:id="1317953784">
      <w:bodyDiv w:val="true"/>
      <w:marLeft w:val="0"/>
      <w:marRight w:val="0"/>
      <w:marTop w:val="0"/>
      <w:marBottom w:val="0"/>
      <w:divBdr>
        <w:top w:space="0" w:sz="0" w:color="auto" w:val="none"/>
        <w:left w:space="0" w:sz="0" w:color="auto" w:val="none"/>
        <w:bottom w:space="0" w:sz="0" w:color="auto" w:val="none"/>
        <w:right w:space="0" w:sz="0" w:color="auto" w:val="none"/>
      </w:divBdr>
    </w:div>
    <w:div w:id="1409379684">
      <w:bodyDiv w:val="true"/>
      <w:marLeft w:val="0"/>
      <w:marRight w:val="0"/>
      <w:marTop w:val="0"/>
      <w:marBottom w:val="0"/>
      <w:divBdr>
        <w:top w:space="0" w:sz="0" w:color="auto" w:val="none"/>
        <w:left w:space="0" w:sz="0" w:color="auto" w:val="none"/>
        <w:bottom w:space="0" w:sz="0" w:color="auto" w:val="none"/>
        <w:right w:space="0" w:sz="0" w:color="auto" w:val="none"/>
      </w:divBdr>
    </w:div>
    <w:div w:id="1416971852">
      <w:bodyDiv w:val="true"/>
      <w:marLeft w:val="0"/>
      <w:marRight w:val="0"/>
      <w:marTop w:val="0"/>
      <w:marBottom w:val="0"/>
      <w:divBdr>
        <w:top w:space="0" w:sz="0" w:color="auto" w:val="none"/>
        <w:left w:space="0" w:sz="0" w:color="auto" w:val="none"/>
        <w:bottom w:space="0" w:sz="0" w:color="auto" w:val="none"/>
        <w:right w:space="0" w:sz="0" w:color="auto" w:val="none"/>
      </w:divBdr>
    </w:div>
    <w:div w:id="1472210126">
      <w:bodyDiv w:val="true"/>
      <w:marLeft w:val="0"/>
      <w:marRight w:val="0"/>
      <w:marTop w:val="0"/>
      <w:marBottom w:val="0"/>
      <w:divBdr>
        <w:top w:space="0" w:sz="0" w:color="auto" w:val="none"/>
        <w:left w:space="0" w:sz="0" w:color="auto" w:val="none"/>
        <w:bottom w:space="0" w:sz="0" w:color="auto" w:val="none"/>
        <w:right w:space="0" w:sz="0" w:color="auto" w:val="none"/>
      </w:divBdr>
    </w:div>
    <w:div w:id="1518689756">
      <w:bodyDiv w:val="true"/>
      <w:marLeft w:val="0"/>
      <w:marRight w:val="0"/>
      <w:marTop w:val="0"/>
      <w:marBottom w:val="0"/>
      <w:divBdr>
        <w:top w:space="0" w:sz="0" w:color="auto" w:val="none"/>
        <w:left w:space="0" w:sz="0" w:color="auto" w:val="none"/>
        <w:bottom w:space="0" w:sz="0" w:color="auto" w:val="none"/>
        <w:right w:space="0" w:sz="0" w:color="auto" w:val="none"/>
      </w:divBdr>
      <w:divsChild>
        <w:div w:id="994726243">
          <w:marLeft w:val="1512"/>
          <w:marRight w:val="0"/>
          <w:marTop w:val="0"/>
          <w:marBottom w:val="0"/>
          <w:divBdr>
            <w:top w:space="0" w:sz="0" w:color="auto" w:val="none"/>
            <w:left w:space="0" w:sz="0" w:color="auto" w:val="none"/>
            <w:bottom w:space="0" w:sz="0" w:color="auto" w:val="none"/>
            <w:right w:space="0" w:sz="0" w:color="auto" w:val="none"/>
          </w:divBdr>
        </w:div>
      </w:divsChild>
    </w:div>
    <w:div w:id="1533230550">
      <w:bodyDiv w:val="true"/>
      <w:marLeft w:val="0"/>
      <w:marRight w:val="0"/>
      <w:marTop w:val="0"/>
      <w:marBottom w:val="0"/>
      <w:divBdr>
        <w:top w:space="0" w:sz="0" w:color="auto" w:val="none"/>
        <w:left w:space="0" w:sz="0" w:color="auto" w:val="none"/>
        <w:bottom w:space="0" w:sz="0" w:color="auto" w:val="none"/>
        <w:right w:space="0" w:sz="0" w:color="auto" w:val="none"/>
      </w:divBdr>
    </w:div>
    <w:div w:id="1570387001">
      <w:bodyDiv w:val="true"/>
      <w:marLeft w:val="0"/>
      <w:marRight w:val="0"/>
      <w:marTop w:val="0"/>
      <w:marBottom w:val="0"/>
      <w:divBdr>
        <w:top w:space="0" w:sz="0" w:color="auto" w:val="none"/>
        <w:left w:space="0" w:sz="0" w:color="auto" w:val="none"/>
        <w:bottom w:space="0" w:sz="0" w:color="auto" w:val="none"/>
        <w:right w:space="0" w:sz="0" w:color="auto" w:val="none"/>
      </w:divBdr>
    </w:div>
    <w:div w:id="1636907655">
      <w:bodyDiv w:val="true"/>
      <w:marLeft w:val="0"/>
      <w:marRight w:val="0"/>
      <w:marTop w:val="0"/>
      <w:marBottom w:val="0"/>
      <w:divBdr>
        <w:top w:space="0" w:sz="0" w:color="auto" w:val="none"/>
        <w:left w:space="0" w:sz="0" w:color="auto" w:val="none"/>
        <w:bottom w:space="0" w:sz="0" w:color="auto" w:val="none"/>
        <w:right w:space="0" w:sz="0" w:color="auto" w:val="none"/>
      </w:divBdr>
    </w:div>
    <w:div w:id="1702899807">
      <w:bodyDiv w:val="true"/>
      <w:marLeft w:val="0"/>
      <w:marRight w:val="0"/>
      <w:marTop w:val="0"/>
      <w:marBottom w:val="0"/>
      <w:divBdr>
        <w:top w:space="0" w:sz="0" w:color="auto" w:val="none"/>
        <w:left w:space="0" w:sz="0" w:color="auto" w:val="none"/>
        <w:bottom w:space="0" w:sz="0" w:color="auto" w:val="none"/>
        <w:right w:space="0" w:sz="0" w:color="auto" w:val="none"/>
      </w:divBdr>
    </w:div>
    <w:div w:id="1718700123">
      <w:bodyDiv w:val="true"/>
      <w:marLeft w:val="0"/>
      <w:marRight w:val="0"/>
      <w:marTop w:val="0"/>
      <w:marBottom w:val="0"/>
      <w:divBdr>
        <w:top w:space="0" w:sz="0" w:color="auto" w:val="none"/>
        <w:left w:space="0" w:sz="0" w:color="auto" w:val="none"/>
        <w:bottom w:space="0" w:sz="0" w:color="auto" w:val="none"/>
        <w:right w:space="0" w:sz="0" w:color="auto" w:val="none"/>
      </w:divBdr>
    </w:div>
    <w:div w:id="1776637446">
      <w:bodyDiv w:val="true"/>
      <w:marLeft w:val="0"/>
      <w:marRight w:val="0"/>
      <w:marTop w:val="0"/>
      <w:marBottom w:val="0"/>
      <w:divBdr>
        <w:top w:space="0" w:sz="0" w:color="auto" w:val="none"/>
        <w:left w:space="0" w:sz="0" w:color="auto" w:val="none"/>
        <w:bottom w:space="0" w:sz="0" w:color="auto" w:val="none"/>
        <w:right w:space="0" w:sz="0" w:color="auto" w:val="none"/>
      </w:divBdr>
    </w:div>
    <w:div w:id="1842811496">
      <w:bodyDiv w:val="true"/>
      <w:marLeft w:val="0"/>
      <w:marRight w:val="0"/>
      <w:marTop w:val="0"/>
      <w:marBottom w:val="0"/>
      <w:divBdr>
        <w:top w:space="0" w:sz="0" w:color="auto" w:val="none"/>
        <w:left w:space="0" w:sz="0" w:color="auto" w:val="none"/>
        <w:bottom w:space="0" w:sz="0" w:color="auto" w:val="none"/>
        <w:right w:space="0" w:sz="0" w:color="auto" w:val="none"/>
      </w:divBdr>
    </w:div>
    <w:div w:id="1856265768">
      <w:bodyDiv w:val="true"/>
      <w:marLeft w:val="0"/>
      <w:marRight w:val="0"/>
      <w:marTop w:val="0"/>
      <w:marBottom w:val="0"/>
      <w:divBdr>
        <w:top w:space="0" w:sz="0" w:color="auto" w:val="none"/>
        <w:left w:space="0" w:sz="0" w:color="auto" w:val="none"/>
        <w:bottom w:space="0" w:sz="0" w:color="auto" w:val="none"/>
        <w:right w:space="0" w:sz="0" w:color="auto" w:val="none"/>
      </w:divBdr>
    </w:div>
    <w:div w:id="1993213449">
      <w:bodyDiv w:val="true"/>
      <w:marLeft w:val="0"/>
      <w:marRight w:val="0"/>
      <w:marTop w:val="0"/>
      <w:marBottom w:val="0"/>
      <w:divBdr>
        <w:top w:space="0" w:sz="0" w:color="auto" w:val="none"/>
        <w:left w:space="0" w:sz="0" w:color="auto" w:val="none"/>
        <w:bottom w:space="0" w:sz="0" w:color="auto" w:val="none"/>
        <w:right w:space="0" w:sz="0" w:color="auto" w:val="none"/>
      </w:divBdr>
    </w:div>
    <w:div w:id="2006081260">
      <w:bodyDiv w:val="true"/>
      <w:marLeft w:val="0"/>
      <w:marRight w:val="0"/>
      <w:marTop w:val="0"/>
      <w:marBottom w:val="0"/>
      <w:divBdr>
        <w:top w:space="0" w:sz="0" w:color="auto" w:val="none"/>
        <w:left w:space="0" w:sz="0" w:color="auto" w:val="none"/>
        <w:bottom w:space="0" w:sz="0" w:color="auto" w:val="none"/>
        <w:right w:space="0" w:sz="0" w:color="auto" w:val="none"/>
      </w:divBdr>
      <w:divsChild>
        <w:div w:id="195965458">
          <w:marLeft w:val="1512"/>
          <w:marRight w:val="0"/>
          <w:marTop w:val="0"/>
          <w:marBottom w:val="0"/>
          <w:divBdr>
            <w:top w:space="0" w:sz="0" w:color="auto" w:val="none"/>
            <w:left w:space="0" w:sz="0" w:color="auto" w:val="none"/>
            <w:bottom w:space="0" w:sz="0" w:color="auto" w:val="none"/>
            <w:right w:space="0" w:sz="0" w:color="auto" w:val="none"/>
          </w:divBdr>
        </w:div>
      </w:divsChild>
    </w:div>
    <w:div w:id="2046100872">
      <w:bodyDiv w:val="true"/>
      <w:marLeft w:val="0"/>
      <w:marRight w:val="0"/>
      <w:marTop w:val="0"/>
      <w:marBottom w:val="0"/>
      <w:divBdr>
        <w:top w:space="0" w:sz="0" w:color="auto" w:val="none"/>
        <w:left w:space="0" w:sz="0" w:color="auto" w:val="none"/>
        <w:bottom w:space="0" w:sz="0" w:color="auto" w:val="none"/>
        <w:right w:space="0" w:sz="0" w:color="auto" w:val="none"/>
      </w:divBdr>
    </w:div>
    <w:div w:id="2067871085">
      <w:bodyDiv w:val="true"/>
      <w:marLeft w:val="0"/>
      <w:marRight w:val="0"/>
      <w:marTop w:val="0"/>
      <w:marBottom w:val="0"/>
      <w:divBdr>
        <w:top w:space="0" w:sz="0" w:color="auto" w:val="none"/>
        <w:left w:space="0" w:sz="0" w:color="auto" w:val="none"/>
        <w:bottom w:space="0" w:sz="0" w:color="auto" w:val="none"/>
        <w:right w:space="0" w:sz="0" w:color="auto" w:val="none"/>
      </w:divBdr>
    </w:div>
    <w:div w:id="2130782051">
      <w:bodyDiv w:val="true"/>
      <w:marLeft w:val="0"/>
      <w:marRight w:val="0"/>
      <w:marTop w:val="0"/>
      <w:marBottom w:val="0"/>
      <w:divBdr>
        <w:top w:space="0" w:sz="0" w:color="auto" w:val="none"/>
        <w:left w:space="0" w:sz="0" w:color="auto" w:val="none"/>
        <w:bottom w:space="0" w:sz="0" w:color="auto" w:val="none"/>
        <w:right w:space="0" w:sz="0" w:color="auto" w:val="none"/>
      </w:divBdr>
    </w:div>
    <w:div w:id="213536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33</properties:Pages>
  <properties:Words>10960</properties:Words>
  <properties:Characters>65858</properties:Characters>
  <properties:Lines>2099</properties:Lines>
  <properties:Paragraphs>1287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75624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2018-03-20T16:56:00Z</dcterms:created>
  <dc:creator>JLM</dc:creator>
  <cp:lastModifiedBy>Katarina Drndelić</cp:lastModifiedBy>
  <cp:lastPrinted>2017-02-07T10:12:00Z</cp:lastPrinted>
  <dcterms:modified xmlns:xsi="http://www.w3.org/2001/XMLSchema-instance" xsi:type="dcterms:W3CDTF">2018-03-23T09:50:00Z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St-1239/2017-8 / Podnesak - Prijedlog za sklapanje predstečajne nagodbe (180320 PRIJEDLOG - GAL ZAGREB - v 5.docx)</vt:lpwstr>
  </prop:property>
  <prop:property name="CC_coloring" pid="4" fmtid="{D5CDD505-2E9C-101B-9397-08002B2CF9AE}">
    <vt:bool>false</vt:bool>
  </prop:property>
  <prop:property name="BrojStranica" pid="5" fmtid="{D5CDD505-2E9C-101B-9397-08002B2CF9AE}">
    <vt:i4>33</vt:i4>
  </prop:property>
</prop:Properties>
</file>