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e963" w14:paraId="365e963" w:rsidRDefault="00086C93" w:rsidP="00086C93" w:rsidR="00086C9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4565" cx="725805"/>
            <wp:effectExtent b="698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C93" w:rsidP="00086C93" w:rsidR="00086C93">
      <w:r>
        <w:t xml:space="preserve">         REPUBLIKA HRVATSKA</w:t>
      </w:r>
    </w:p>
    <w:p w:rsidRDefault="00086C93" w:rsidP="00086C93" w:rsidR="00086C93">
      <w:r>
        <w:t xml:space="preserve"> TRGOVAČKI SUD U VARAŽDINU</w:t>
      </w:r>
    </w:p>
    <w:p w:rsidRDefault="00086C93" w:rsidP="00086C93" w:rsidR="00086C93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086C93" w:rsidP="00086C93" w:rsidR="00086C93">
      <w:pPr>
        <w:outlineLvl w:val="0"/>
        <w:rPr>
          <w:lang w:val="hr-HR"/>
        </w:rPr>
      </w:pPr>
    </w:p>
    <w:p w:rsidRDefault="00086C93" w:rsidP="00086C93" w:rsidR="00086C93">
      <w:pPr>
        <w:rPr>
          <w:lang w:val="hr-HR"/>
        </w:rPr>
      </w:pPr>
    </w:p>
    <w:p w:rsidRDefault="00086C93" w:rsidP="00086C93" w:rsidR="00086C93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USLUGE CIGLAR </w:t>
      </w:r>
      <w:proofErr w:type="spellStart"/>
      <w:r>
        <w:t>j.d.o.o</w:t>
      </w:r>
      <w:proofErr w:type="spellEnd"/>
      <w:r>
        <w:t xml:space="preserve">., OIB: 79835881345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Zagrebačka</w:t>
      </w:r>
      <w:proofErr w:type="spellEnd"/>
      <w:r>
        <w:t xml:space="preserve"> 70, </w:t>
      </w:r>
      <w:proofErr w:type="spellStart"/>
      <w:r>
        <w:t>Varaždin</w:t>
      </w:r>
      <w:proofErr w:type="spellEnd"/>
      <w:r>
        <w:t xml:space="preserve">, dana </w:t>
      </w:r>
      <w:r>
        <w:t xml:space="preserve">29.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086C93" w:rsidP="00086C93" w:rsidR="00086C93">
      <w:pPr>
        <w:jc w:val="both"/>
      </w:pPr>
    </w:p>
    <w:p w:rsidRDefault="00086C93" w:rsidP="00086C93" w:rsidR="00086C93">
      <w:pPr>
        <w:jc w:val="both"/>
      </w:pPr>
    </w:p>
    <w:p w:rsidRDefault="00086C93" w:rsidP="00086C93" w:rsidR="00086C93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86C93" w:rsidP="00086C93" w:rsidR="00086C93">
      <w:pPr>
        <w:jc w:val="center"/>
        <w:rPr>
          <w:sz w:val="28"/>
          <w:szCs w:val="28"/>
          <w:lang w:val="hr-HR"/>
        </w:rPr>
      </w:pPr>
    </w:p>
    <w:p w:rsidRDefault="00086C93" w:rsidP="00086C93" w:rsidR="00086C93">
      <w:pPr>
        <w:jc w:val="both"/>
        <w:rPr>
          <w:lang w:val="hr-HR"/>
        </w:rPr>
      </w:pPr>
    </w:p>
    <w:p w:rsidRDefault="00086C93" w:rsidP="00086C93" w:rsidR="00086C93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AF5EBA">
        <w:t xml:space="preserve">USLUGE CIGLAR </w:t>
      </w:r>
      <w:proofErr w:type="spellStart"/>
      <w:r w:rsidR="00AF5EBA">
        <w:t>j.d.o.o</w:t>
      </w:r>
      <w:proofErr w:type="spellEnd"/>
      <w:r w:rsidR="00AF5EBA">
        <w:t xml:space="preserve">., OIB: 79835881345 </w:t>
      </w:r>
      <w:proofErr w:type="spellStart"/>
      <w:proofErr w:type="gramStart"/>
      <w:r w:rsidR="00AF5EBA">
        <w:t>sa</w:t>
      </w:r>
      <w:proofErr w:type="spellEnd"/>
      <w:proofErr w:type="gramEnd"/>
      <w:r w:rsidR="00AF5EBA">
        <w:t xml:space="preserve"> </w:t>
      </w:r>
      <w:proofErr w:type="spellStart"/>
      <w:r w:rsidR="00AF5EBA">
        <w:t>sjedištem</w:t>
      </w:r>
      <w:proofErr w:type="spellEnd"/>
      <w:r w:rsidR="00AF5EBA">
        <w:t xml:space="preserve"> u </w:t>
      </w:r>
      <w:proofErr w:type="spellStart"/>
      <w:r w:rsidR="00AF5EBA">
        <w:t>Zagrebačka</w:t>
      </w:r>
      <w:proofErr w:type="spellEnd"/>
      <w:r w:rsidR="00AF5EBA">
        <w:t xml:space="preserve"> 70, </w:t>
      </w:r>
      <w:proofErr w:type="spellStart"/>
      <w:r w:rsidR="00AF5EBA"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AF5EBA">
        <w:t>29.567,82</w:t>
      </w:r>
      <w:r>
        <w:t xml:space="preserve"> kn.</w:t>
      </w:r>
    </w:p>
    <w:p w:rsidRDefault="00086C93" w:rsidP="00086C93" w:rsidR="00086C93">
      <w:pPr>
        <w:jc w:val="both"/>
      </w:pPr>
    </w:p>
    <w:p w:rsidRDefault="00086C93" w:rsidP="00086C93" w:rsidR="00086C93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621AF9">
        <w:t>Damir</w:t>
      </w:r>
      <w:proofErr w:type="spellEnd"/>
      <w:r w:rsidR="00621AF9">
        <w:t xml:space="preserve"> </w:t>
      </w:r>
      <w:proofErr w:type="spellStart"/>
      <w:r w:rsidR="00621AF9">
        <w:t>Ciglar</w:t>
      </w:r>
      <w:proofErr w:type="spellEnd"/>
      <w:r w:rsidR="00621AF9">
        <w:t xml:space="preserve">, </w:t>
      </w:r>
      <w:proofErr w:type="spellStart"/>
      <w:r w:rsidR="00621AF9">
        <w:t>Črnec</w:t>
      </w:r>
      <w:proofErr w:type="spellEnd"/>
      <w:r w:rsidR="00621AF9">
        <w:t xml:space="preserve"> </w:t>
      </w:r>
      <w:proofErr w:type="spellStart"/>
      <w:r w:rsidR="00621AF9">
        <w:t>Biškupečki</w:t>
      </w:r>
      <w:proofErr w:type="spellEnd"/>
      <w:r w:rsidR="00621AF9">
        <w:t xml:space="preserve">, </w:t>
      </w:r>
      <w:proofErr w:type="spellStart"/>
      <w:r w:rsidR="00621AF9">
        <w:t>Črnec</w:t>
      </w:r>
      <w:proofErr w:type="spellEnd"/>
      <w:r w:rsidR="00621AF9">
        <w:t xml:space="preserve"> 57, OIB: 03130287981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086C93" w:rsidP="00086C93" w:rsidR="00086C93">
      <w:pPr>
        <w:jc w:val="both"/>
      </w:pPr>
    </w:p>
    <w:p w:rsidRDefault="00086C93" w:rsidP="00086C93" w:rsidR="00086C93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086C93" w:rsidP="00086C93" w:rsidR="00086C93">
      <w:pPr>
        <w:jc w:val="both"/>
      </w:pPr>
    </w:p>
    <w:p w:rsidRDefault="00086C93" w:rsidP="00086C93" w:rsidR="00086C93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086C93" w:rsidP="00086C93" w:rsidR="00086C93">
      <w:pPr>
        <w:jc w:val="both"/>
      </w:pPr>
      <w:r>
        <w:tab/>
      </w:r>
    </w:p>
    <w:p w:rsidRDefault="00086C93" w:rsidP="00086C93" w:rsidR="00086C93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086C93" w:rsidP="00086C93" w:rsidR="00086C93">
      <w:pPr>
        <w:outlineLvl w:val="0"/>
        <w:rPr>
          <w:lang w:val="hr-HR"/>
        </w:rPr>
      </w:pPr>
    </w:p>
    <w:p w:rsidRDefault="00086C93" w:rsidP="00086C93" w:rsidR="00086C93">
      <w:pPr>
        <w:outlineLvl w:val="0"/>
        <w:rPr>
          <w:lang w:val="hr-HR"/>
        </w:rPr>
      </w:pPr>
    </w:p>
    <w:p w:rsidRDefault="00086C93" w:rsidP="00086C93" w:rsidR="00086C93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086C93" w:rsidP="00086C93" w:rsidR="00086C93">
      <w:pPr>
        <w:outlineLvl w:val="0"/>
        <w:rPr>
          <w:lang w:val="hr-HR"/>
        </w:rPr>
      </w:pPr>
    </w:p>
    <w:p w:rsidRDefault="00086C93" w:rsidP="00086C93" w:rsidR="00086C93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444EBC">
        <w:rPr>
          <w:lang w:val="hr-HR"/>
        </w:rPr>
        <w:t>28. lipnja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444EBC">
        <w:t xml:space="preserve">USLUGE CIGLAR </w:t>
      </w:r>
      <w:proofErr w:type="spellStart"/>
      <w:r w:rsidR="00444EBC">
        <w:t>j.d.o.o</w:t>
      </w:r>
      <w:proofErr w:type="spellEnd"/>
      <w:r w:rsidR="00444EBC">
        <w:t xml:space="preserve">., OIB: 79835881345 </w:t>
      </w:r>
      <w:proofErr w:type="spellStart"/>
      <w:proofErr w:type="gramStart"/>
      <w:r w:rsidR="00444EBC">
        <w:t>sa</w:t>
      </w:r>
      <w:proofErr w:type="spellEnd"/>
      <w:proofErr w:type="gramEnd"/>
      <w:r w:rsidR="00444EBC">
        <w:t xml:space="preserve"> </w:t>
      </w:r>
      <w:proofErr w:type="spellStart"/>
      <w:r w:rsidR="00444EBC">
        <w:t>sjedištem</w:t>
      </w:r>
      <w:proofErr w:type="spellEnd"/>
      <w:r w:rsidR="00444EBC">
        <w:t xml:space="preserve"> u </w:t>
      </w:r>
      <w:proofErr w:type="spellStart"/>
      <w:r w:rsidR="00444EBC">
        <w:t>Zagrebačka</w:t>
      </w:r>
      <w:proofErr w:type="spellEnd"/>
      <w:r w:rsidR="00444EBC">
        <w:t xml:space="preserve"> 70, </w:t>
      </w:r>
      <w:proofErr w:type="spellStart"/>
      <w:r w:rsidR="00444EBC"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444EBC">
        <w:t xml:space="preserve">26. </w:t>
      </w:r>
      <w:proofErr w:type="spellStart"/>
      <w:proofErr w:type="gramStart"/>
      <w:r w:rsidR="00444EBC">
        <w:t>lipnja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444EBC">
        <w:t>29.567,82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086C93" w:rsidP="00086C93" w:rsidR="00086C93">
      <w:pPr>
        <w:jc w:val="both"/>
        <w:outlineLvl w:val="0"/>
        <w:rPr>
          <w:lang w:val="hr-HR"/>
        </w:rPr>
      </w:pPr>
    </w:p>
    <w:p w:rsidRDefault="00086C93" w:rsidP="00086C93" w:rsidR="00086C93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086C93" w:rsidP="00086C93" w:rsidR="00086C93">
      <w:pPr>
        <w:jc w:val="both"/>
        <w:outlineLvl w:val="0"/>
        <w:rPr>
          <w:lang w:val="hr-HR"/>
        </w:rPr>
      </w:pPr>
    </w:p>
    <w:p w:rsidRDefault="00086C93" w:rsidP="00086C93" w:rsidR="00086C93">
      <w:pPr>
        <w:jc w:val="center"/>
        <w:outlineLvl w:val="0"/>
        <w:rPr>
          <w:lang w:val="hr-HR"/>
        </w:rPr>
      </w:pPr>
    </w:p>
    <w:p w:rsidRDefault="00086C93" w:rsidP="00086C93" w:rsidR="00086C93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29. lipnja</w:t>
      </w:r>
      <w:r>
        <w:rPr>
          <w:lang w:val="hr-HR"/>
        </w:rPr>
        <w:t xml:space="preserve"> 2017. godine</w:t>
      </w:r>
    </w:p>
    <w:p w:rsidRDefault="00086C93" w:rsidP="00086C93" w:rsidR="00086C93">
      <w:pPr>
        <w:jc w:val="center"/>
        <w:outlineLvl w:val="0"/>
        <w:rPr>
          <w:lang w:val="hr-HR"/>
        </w:rPr>
      </w:pPr>
    </w:p>
    <w:p w:rsidRDefault="00086C93" w:rsidP="00086C93" w:rsidR="00086C93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86C93" w:rsidP="00086C93" w:rsidR="00086C93">
      <w:pPr>
        <w:jc w:val="center"/>
        <w:outlineLvl w:val="0"/>
        <w:rPr>
          <w:lang w:val="hr-HR"/>
        </w:rPr>
      </w:pPr>
    </w:p>
    <w:p w:rsidRDefault="00086C93" w:rsidP="00086C93" w:rsidR="00086C93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086C93" w:rsidP="00086C93" w:rsidR="00086C93">
      <w:pPr>
        <w:ind w:firstLine="720" w:left="3600"/>
        <w:outlineLvl w:val="0"/>
        <w:rPr>
          <w:lang w:val="hr-HR"/>
        </w:rPr>
      </w:pPr>
    </w:p>
    <w:p w:rsidRDefault="00086C93" w:rsidP="00806F95" w:rsidR="00086C9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086C93" w:rsidP="00086C93" w:rsidR="00086C93">
      <w:pPr>
        <w:ind w:firstLine="720" w:left="3600"/>
        <w:outlineLvl w:val="0"/>
        <w:rPr>
          <w:lang w:val="hr-HR"/>
        </w:rPr>
      </w:pPr>
    </w:p>
    <w:p w:rsidRDefault="00086C93" w:rsidP="00086C93" w:rsidR="00086C93">
      <w:pPr>
        <w:outlineLvl w:val="0"/>
        <w:rPr>
          <w:lang w:val="hr-HR"/>
        </w:rPr>
      </w:pPr>
    </w:p>
    <w:p w:rsidRDefault="00086C93" w:rsidP="00086C93" w:rsidR="00086C93">
      <w:pPr>
        <w:outlineLvl w:val="0"/>
        <w:rPr>
          <w:lang w:val="hr-HR"/>
        </w:rPr>
      </w:pPr>
    </w:p>
    <w:p w:rsidRDefault="00086C93" w:rsidP="00086C93" w:rsidR="00086C93">
      <w:pPr>
        <w:outlineLvl w:val="0"/>
        <w:rPr>
          <w:lang w:val="hr-HR"/>
        </w:rPr>
      </w:pPr>
    </w:p>
    <w:p w:rsidRDefault="00086C93" w:rsidP="00086C93" w:rsidR="00086C93">
      <w:pPr>
        <w:outlineLvl w:val="0"/>
        <w:rPr>
          <w:lang w:val="hr-HR"/>
        </w:rPr>
      </w:pPr>
    </w:p>
    <w:p w:rsidRDefault="00086C93" w:rsidP="00086C93" w:rsidR="00086C9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86C93" w:rsidP="00086C93" w:rsidR="00086C93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086C93" w:rsidP="00086C93" w:rsidR="00086C93"/>
    <w:p w:rsidRDefault="00AE649C" w:rsidP="00086C93" w:rsidR="00AE649C" w:rsidRPr="00086C93"/>
    <w:sectPr w:rsidSect="0032366B" w:rsidR="00AE649C" w:rsidRPr="00086C9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  <w:r w:rsidR="00086C93">
      <w:rPr>
        <w:rStyle w:val="PozadinaSvijetloCrvena"/>
        <w:shd w:fill="auto" w:color="auto" w:val="clear"/>
      </w:rPr>
      <w:t>Poslovni broj: 8 St-363/17-3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C93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EBC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AF9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6F95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EBA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86C9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86C9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792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St-363/2017-3</izvorni_sadrzaj>
    <derivirana_varijabla naziv="DomainObject.Oznaka_1">St-363/2017-3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CIGLAR jednostavno društvo s ograničenom odgovornošću za usluge pranja i čišćenja</izvorni_sadrzaj>
    <derivirana_varijabla naziv="DomainObject.Predmet.ProtustrankaFormated_1">  USLUGE CIGLAR jednostavno društvo s ograničenom odgovornošću za usluge pranja i čišćenja</derivirana_varijabla>
  </DomainObject.Predmet.ProtustrankaFormated>
  <DomainObject.Predmet.ProtustrankaFormatedOIB>
    <izvorni_sadrzaj>  USLUGE CIGLAR jednostavno društvo s ograničenom odgovornošću za usluge pranja i čišćenja, OIB 79835881345</izvorni_sadrzaj>
    <derivirana_varijabla naziv="DomainObject.Predmet.ProtustrankaFormatedOIB_1">  USLUGE CIGLAR jednostavno društvo s ograničenom odgovornošću za usluge pranja i čišćenja, OIB 79835881345</derivirana_varijabla>
  </DomainObject.Predmet.ProtustrankaFormatedOIB>
  <DomainObject.Predmet.ProtustrankaFormatedWithAdress>
    <izvorni_sadrzaj> USLUGE CIGLAR jednostavno društvo s ograničenom odgovornošću za usluge pranja i čišćenja, Zagrebačka 70, 42000 Varaždin</izvorni_sadrzaj>
    <derivirana_varijabla naziv="DomainObject.Predmet.ProtustrankaFormatedWithAdress_1"> USLUGE CIGLAR jednostavno društvo s ograničenom odgovornošću za usluge pranja i čišćenja, Zagrebačka 70, 42000 Varaždin</derivirana_varijabla>
  </DomainObject.Predmet.ProtustrankaFormatedWithAdress>
  <DomainObject.Predmet.ProtustrankaFormatedWithAdressOIB>
    <izvorni_sadrzaj> USLUGE CIGLAR jednostavno društvo s ograničenom odgovornošću za usluge pranja i čišćenja, OIB 79835881345, Zagrebačka 70, 42000 Varaždin</izvorni_sadrzaj>
    <derivirana_varijabla naziv="DomainObject.Predmet.ProtustrankaFormatedWithAdressOIB_1"> USLUGE CIGLAR jednostavno društvo s ograničenom odgovornošću za usluge pranja i čišćenja, OIB 79835881345, Zagrebačka 70, 42000 Varaždin</derivirana_varijabla>
  </DomainObject.Predmet.ProtustrankaFormatedWithAdressOIB>
  <DomainObject.Predmet.ProtustrankaWithAdress>
    <izvorni_sadrzaj>USLUGE CIGLAR jednostavno društvo s ograničenom odgovornošću za usluge pranja i čišćenja Zagrebačka 70, 42000 Varaždin</izvorni_sadrzaj>
    <derivirana_varijabla naziv="DomainObject.Predmet.ProtustrankaWithAdress_1">USLUGE CIGLAR jednostavno društvo s ograničenom odgovornošću za usluge pranja i čišćenja Zagrebačka 70, 42000 Varaždin</derivirana_varijabla>
  </DomainObject.Predmet.ProtustrankaWithAdress>
  <DomainObject.Predmet.ProtustrankaWithAdressOIB>
    <izvorni_sadrzaj>USLUGE CIGLAR jednostavno društvo s ograničenom odgovornošću za usluge pranja i čišćenja, OIB 79835881345, Zagrebačka 70, 42000 Varaždin</izvorni_sadrzaj>
    <derivirana_varijabla naziv="DomainObject.Predmet.ProtustrankaWithAdressOIB_1">USLUGE CIGLAR jednostavno društvo s ograničenom odgovornošću za usluge pranja i čišćenja, OIB 79835881345, Zagrebačka 70, 42000 Varaždin</derivirana_varijabla>
  </DomainObject.Predmet.ProtustrankaWithAdressOIB>
  <DomainObject.Predmet.ProtustrankaNazivFormated>
    <izvorni_sadrzaj>USLUGE CIGLAR jednostavno društvo s ograničenom odgovornošću za usluge pranja i čišćenja</izvorni_sadrzaj>
    <derivirana_varijabla naziv="DomainObject.Predmet.ProtustrankaNazivFormated_1">USLUGE CIGLAR jednostavno društvo s ograničenom odgovornošću za usluge pranja i čišćenja</derivirana_varijabla>
  </DomainObject.Predmet.ProtustrankaNazivFormated>
  <DomainObject.Predmet.ProtustrankaNazivFormatedOIB>
    <izvorni_sadrzaj>USLUGE CIGLAR jednostavno društvo s ograničenom odgovornošću za usluge pranja i čišćenja, OIB 79835881345</izvorni_sadrzaj>
    <derivirana_varijabla naziv="DomainObject.Predmet.ProtustrankaNazivFormatedOIB_1">USLUGE CIGLAR jednostavno društvo s ograničenom odgovornošću za usluge pranja i čišćenja, OIB 79835881345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29567.82</izvorni_sadrzaj>
    <derivirana_varijabla naziv="DomainObject.Predmet.TrenutnaVrijednost_1">29567.82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USLUGE CIGLAR jednostavno društvo s ograničenom odgovornošću za usluge pranja i čišćenja</item>
    </izvorni_sadrzaj>
    <derivirana_varijabla naziv="DomainObject.Predmet.ProtuStrankaListFormated_1">
      <item>USLUGE CIGLAR jednostavno društvo s ograničenom odgovornošću za usluge pranja i čišćenja</item>
    </derivirana_varijabla>
  </DomainObject.Predmet.ProtuStrankaListFormated>
  <DomainObject.Predmet.ProtuStrankaListFormatedOIB>
    <izvorni_sadrzaj>
      <item>USLUGE CIGLAR jednostavno društvo s ograničenom odgovornošću za usluge pranja i čišćenja, OIB 79835881345</item>
    </izvorni_sadrzaj>
    <derivirana_varijabla naziv="DomainObject.Predmet.ProtuStrankaListFormatedOIB_1">
      <item>USLUGE CIGLAR jednostavno društvo s ograničenom odgovornošću za usluge pranja i čišćenja, OIB 79835881345</item>
    </derivirana_varijabla>
  </DomainObject.Predmet.ProtuStrankaListFormatedOIB>
  <DomainObject.Predmet.ProtuStrankaListFormatedWithAdress>
    <izvorni_sadrzaj>
      <item>USLUGE CIGLAR jednostavno društvo s ograničenom odgovornošću za usluge pranja i čišćenja, Zagrebačka 70, 42000 Varaždin</item>
    </izvorni_sadrzaj>
    <derivirana_varijabla naziv="DomainObject.Predmet.ProtuStrankaListFormatedWithAdress_1">
      <item>USLUGE CIGLAR jednostavno društvo s ograničenom odgovornošću za usluge pranja i čišćenja, Zagrebačka 70, 42000 Varaždin</item>
    </derivirana_varijabla>
  </DomainObject.Predmet.ProtuStrankaListFormatedWithAdress>
  <DomainObject.Predmet.ProtuStrankaListFormatedWithAdressOIB>
    <izvorni_sadrzaj>
      <item>USLUGE CIGLAR jednostavno društvo s ograničenom odgovornošću za usluge pranja i čišćenja, OIB 79835881345, Zagrebačka 70, 42000 Varaždin</item>
    </izvorni_sadrzaj>
    <derivirana_varijabla naziv="DomainObject.Predmet.ProtuStrankaListFormatedWithAdressOIB_1">
      <item>USLUGE CIGLAR jednostavno društvo s ograničenom odgovornošću za usluge pranja i čišćenja, OIB 79835881345, Zagrebačka 70, 42000 Varaždin</item>
    </derivirana_varijabla>
  </DomainObject.Predmet.ProtuStrankaListFormatedWithAdressOIB>
  <DomainObject.Predmet.ProtuStrankaListNazivFormated>
    <izvorni_sadrzaj>
      <item>USLUGE CIGLAR jednostavno društvo s ograničenom odgovornošću za usluge pranja i čišćenja</item>
    </izvorni_sadrzaj>
    <derivirana_varijabla naziv="DomainObject.Predmet.ProtuStrankaListNazivFormated_1">
      <item>USLUGE CIGLAR jednostavno društvo s ograničenom odgovornošću za usluge pranja i čišćenja</item>
    </derivirana_varijabla>
  </DomainObject.Predmet.ProtuStrankaListNazivFormated>
  <DomainObject.Predmet.ProtuStrankaListNazivFormatedOIB>
    <izvorni_sadrzaj>
      <item>USLUGE CIGLAR jednostavno društvo s ograničenom odgovornošću za usluge pranja i čišćenja, OIB 79835881345</item>
    </izvorni_sadrzaj>
    <derivirana_varijabla naziv="DomainObject.Predmet.ProtuStrankaListNazivFormatedOIB_1">
      <item>USLUGE CIGLAR jednostavno društvo s ograničenom odgovornošću za usluge pranja i čišćenja, OIB 79835881345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St-363/2017-3</izvorni_sadrzaj>
    <derivirana_varijabla naziv="DomainObject.PoslovniBrojDokumenta_1">St-363/2017-3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USLUGE CIGLAR jednostavno društvo s ograničenom odgovornošću za usluge pranja i čišćenja</izvorni_sadrzaj>
    <derivirana_varijabla naziv="DomainObject.Predmet.ProtustrankaIDrugi_1">USLUGE CIGLAR jednostavno društvo s ograničenom odgovornošću za usluge pranja i čišćenja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USLUGE CIGLAR jednostavno društvo s ograničenom odgovornošću za usluge pranja i čišćenja, OIB 79835881345, Zagrebačka 70, 42000 Varaždin</izvorni_sadrzaj>
    <derivirana_varijabla naziv="DomainObject.Predmet.ProtustrankaIDrugiAdressOIB_1">USLUGE CIGLAR jednostavno društvo s ograničenom odgovornošću za usluge pranja i čišćenja, OIB 79835881345, Zagrebačka 70,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USLUGE CIGLAR jednostavno društvo s ograničenom odgovornošću za usluge pranja i čišćenja</item>
      <item>Sudski registar</item>
      <item>e-oglasna ploča</item>
    </izvorni_sadrzaj>
    <derivirana_varijabla naziv="DomainObject.Predmet.SudioniciListNaziv_1">
      <item>Financijska agencija</item>
      <item>USLUGE CIGLAR jednostavno društvo s ograničenom odgovornošću za usluge pranja i čišćenja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USLUGE CIGLAR jednostavno društvo s ograničenom odgovornošću za usluge pranja i čišćenja, OIB 79835881345, Zagrebačka 70,42000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USLUGE CIGLAR jednostavno društvo s ograničenom odgovornošću za usluge pranja i čišćenja, OIB 79835881345, Zagrebačka 70,42000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7FC89-2492-4D52-99AB-D561F8562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2523</properties:Characters>
  <properties:Lines>71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2017-06-29T10:20:00Z</cp:lastPrinted>
  <dcterms:modified xmlns:xsi="http://www.w3.org/2001/XMLSchema-instance" xsi:type="dcterms:W3CDTF">2017-06-29T10:20:00Z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