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c5f2" w14:paraId="d8fc5f2" w:rsidRDefault="00CA1F73" w:rsidP="00702487" w:rsidR="00702487">
      <w:pPr>
        <w:jc w:val="both"/>
        <w15:collapsed w:val="false"/>
        <w:rPr>
          <w:rFonts w:hAnsi="Times New Roman" w:ascii="Times New Roman"/>
        </w:rPr>
      </w:pPr>
      <w:r w:rsidRPr="00B34D2C">
        <w:rPr>
          <w:rFonts w:hAnsi="Times New Roman" w:ascii="Times New Roman"/>
        </w:rPr>
        <w:t>TRGOVAČKI SUD U ZAGREBU</w:t>
      </w:r>
    </w:p>
    <w:p w:rsidRDefault="00301BBC" w:rsidP="00301BBC" w:rsidR="00301BBC" w:rsidRPr="00301BBC">
      <w:pPr>
        <w:jc w:val="both"/>
        <w:rPr>
          <w:rFonts w:hAnsi="Times New Roman" w:ascii="Times New Roman"/>
        </w:rPr>
      </w:pPr>
      <w:r w:rsidRPr="00301BBC">
        <w:rPr>
          <w:rFonts w:hAnsi="Times New Roman" w:ascii="Times New Roman"/>
        </w:rPr>
        <w:t>TEHNO ZONE d.o.o. u stečaju</w:t>
      </w:r>
    </w:p>
    <w:p w:rsidRDefault="00301BBC" w:rsidP="00301BBC" w:rsidR="00301BBC" w:rsidRPr="00301BBC">
      <w:pPr>
        <w:jc w:val="both"/>
        <w:rPr>
          <w:rFonts w:hAnsi="Times New Roman" w:ascii="Times New Roman"/>
        </w:rPr>
      </w:pPr>
      <w:r w:rsidRPr="00301BBC">
        <w:rPr>
          <w:rFonts w:hAnsi="Times New Roman" w:ascii="Times New Roman"/>
        </w:rPr>
        <w:t>Zagreb, Zeleni trg 3</w:t>
      </w:r>
    </w:p>
    <w:p w:rsidRDefault="00301BBC" w:rsidP="00301BBC" w:rsidR="00301BBC" w:rsidRPr="00301BBC">
      <w:pPr>
        <w:jc w:val="both"/>
        <w:rPr>
          <w:rFonts w:hAnsi="Times New Roman" w:ascii="Times New Roman"/>
        </w:rPr>
      </w:pPr>
      <w:r w:rsidRPr="00301BBC">
        <w:rPr>
          <w:rFonts w:hAnsi="Times New Roman" w:ascii="Times New Roman"/>
        </w:rPr>
        <w:t>OIB: 63255398984</w:t>
      </w:r>
    </w:p>
    <w:p w:rsidRDefault="00301BBC" w:rsidP="00301BBC" w:rsidR="00301BBC" w:rsidRPr="00B34D2C">
      <w:pPr>
        <w:jc w:val="both"/>
        <w:rPr>
          <w:rFonts w:hAnsi="Times New Roman" w:ascii="Times New Roman"/>
        </w:rPr>
      </w:pPr>
      <w:r w:rsidRPr="00301BBC">
        <w:rPr>
          <w:rFonts w:hAnsi="Times New Roman" w:ascii="Times New Roman"/>
          <w:lang w:val="pl-PL"/>
        </w:rPr>
        <w:t>St-</w:t>
      </w:r>
      <w:r w:rsidRPr="00301BBC">
        <w:rPr>
          <w:rFonts w:hAnsi="Times New Roman" w:ascii="Times New Roman"/>
        </w:rPr>
        <w:t>4081/16</w:t>
      </w:r>
    </w:p>
    <w:p w:rsidRDefault="00702487" w:rsidP="00B34D2C" w:rsidR="00702487" w:rsidRPr="00B34D2C">
      <w:pPr>
        <w:pStyle w:val="NoSpacing"/>
        <w:numPr>
          <w:ilvl w:val="0"/>
          <w:numId w:val="1"/>
        </w:numPr>
        <w:spacing w:after="0"/>
        <w:jc w:val="center"/>
        <w:rPr>
          <w:rFonts w:hAnsi="Times New Roman" w:ascii="Times New Roman"/>
          <w:b/>
        </w:rPr>
      </w:pPr>
      <w:r w:rsidRPr="00B34D2C">
        <w:rPr>
          <w:rFonts w:hAnsi="Times New Roman" w:ascii="Times New Roman"/>
          <w:b/>
        </w:rPr>
        <w:t>TABLICA PRIJAVLJENIH TRAŽBINA</w:t>
      </w:r>
    </w:p>
    <w:p w:rsidRDefault="00AD0EC0" w:rsidP="00B34D2C" w:rsidR="00AD0EC0">
      <w:pPr>
        <w:pStyle w:val="NoSpacing"/>
        <w:spacing w:after="0"/>
        <w:ind w:left="5664"/>
        <w:rPr>
          <w:rFonts w:hAnsi="Times New Roman" w:ascii="Times New Roman"/>
          <w:b/>
          <w:sz w:val="24"/>
          <w:szCs w:val="24"/>
        </w:rPr>
      </w:pPr>
    </w:p>
    <w:p w:rsidRDefault="00AD0EC0" w:rsidP="00B34D2C" w:rsidR="00AD0EC0" w:rsidRPr="00AD0EC0">
      <w:pPr>
        <w:pStyle w:val="NoSpacing"/>
        <w:spacing w:after="0"/>
        <w:ind w:left="6372"/>
        <w:rPr>
          <w:rFonts w:hAnsi="Times New Roman" w:ascii="Times New Roman"/>
          <w:b/>
          <w:sz w:val="24"/>
          <w:szCs w:val="24"/>
          <w:u w:val="single"/>
        </w:rPr>
      </w:pPr>
      <w:r w:rsidRPr="00AD0EC0">
        <w:rPr>
          <w:rFonts w:hAnsi="Times New Roman" w:ascii="Times New Roman"/>
          <w:b/>
          <w:sz w:val="24"/>
          <w:szCs w:val="24"/>
          <w:u w:val="single"/>
        </w:rPr>
        <w:t>I viši isplatni red</w:t>
      </w:r>
    </w:p>
    <w:p w:rsidRDefault="00702487" w:rsidP="00B34D2C" w:rsidR="00702487" w:rsidRPr="00B40BEB">
      <w:pPr>
        <w:pStyle w:val="NoSpacing"/>
        <w:spacing w:after="0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/>
      </w:tblPr>
      <w:tblGrid>
        <w:gridCol w:w="329"/>
        <w:gridCol w:w="1481"/>
        <w:gridCol w:w="851"/>
        <w:gridCol w:w="991"/>
        <w:gridCol w:w="1277"/>
        <w:gridCol w:w="2411"/>
        <w:gridCol w:w="1274"/>
        <w:gridCol w:w="2316"/>
        <w:gridCol w:w="694"/>
        <w:gridCol w:w="554"/>
        <w:gridCol w:w="1823"/>
      </w:tblGrid>
      <w:tr w:rsidTr="007126A8" w:rsidR="007A023E" w:rsidRPr="00B40BEB">
        <w:trPr>
          <w:trHeight w:val="1403"/>
          <w:jc w:val="center"/>
        </w:trPr>
        <w:tc>
          <w:tcPr>
            <w:tcW w:type="pct" w:w="117"/>
            <w:vAlign w:val="center"/>
          </w:tcPr>
          <w:p w:rsidRDefault="00736883" w:rsidP="00B34D2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</w:p>
        </w:tc>
        <w:tc>
          <w:tcPr>
            <w:tcW w:type="pct" w:w="529"/>
            <w:vAlign w:val="center"/>
          </w:tcPr>
          <w:p w:rsidRDefault="00736883" w:rsidP="00B34D2C" w:rsidR="00736883" w:rsidRPr="00B34D2C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304"/>
            <w:vAlign w:val="center"/>
          </w:tcPr>
          <w:p w:rsidRDefault="00736883" w:rsidP="00B34D2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354"/>
            <w:vAlign w:val="center"/>
          </w:tcPr>
          <w:p w:rsidRDefault="00736883" w:rsidP="003C3D9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</w:t>
            </w:r>
          </w:p>
        </w:tc>
        <w:tc>
          <w:tcPr>
            <w:tcW w:type="pct" w:w="456"/>
            <w:vAlign w:val="center"/>
          </w:tcPr>
          <w:p w:rsidRDefault="00736883" w:rsidP="00B34D2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61"/>
            <w:vAlign w:val="center"/>
          </w:tcPr>
          <w:p w:rsidRDefault="00736883" w:rsidP="00B34D2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55"/>
            <w:vAlign w:val="center"/>
          </w:tcPr>
          <w:p w:rsidRDefault="00736883" w:rsidP="00B34D2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36883" w:rsidP="00B34D2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27"/>
            <w:vAlign w:val="center"/>
          </w:tcPr>
          <w:p w:rsidRDefault="00736883" w:rsidP="00B34D2C" w:rsidR="0022347E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248"/>
          </w:tcPr>
          <w:p w:rsidRDefault="0022347E" w:rsidP="00B34D2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 xml:space="preserve"> osporene tražbine</w:t>
            </w:r>
          </w:p>
          <w:p w:rsidRDefault="00736883" w:rsidP="00B34D2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8"/>
          </w:tcPr>
          <w:p w:rsidRDefault="0022347E" w:rsidP="003C3D9C" w:rsidR="00736883" w:rsidRPr="00B40BEB">
            <w:pPr>
              <w:pStyle w:val="NoSpacing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</w:t>
            </w:r>
            <w:r w:rsidR="003C3D9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26E29">
              <w:rPr>
                <w:rFonts w:hAnsi="Times New Roman" w:ascii="Times New Roman"/>
                <w:sz w:val="24"/>
                <w:szCs w:val="24"/>
              </w:rPr>
              <w:t>ospt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 w:rsidR="00926E29">
              <w:rPr>
                <w:rFonts w:hAnsi="Times New Roman" w:ascii="Times New Roman"/>
                <w:sz w:val="24"/>
                <w:szCs w:val="24"/>
              </w:rPr>
              <w:t>b</w:t>
            </w:r>
          </w:p>
        </w:tc>
        <w:tc>
          <w:tcPr>
            <w:tcW w:type="pct" w:w="651"/>
          </w:tcPr>
          <w:p w:rsidRDefault="00926E29" w:rsidP="00B34D2C" w:rsidR="00736883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Oznak</w:t>
            </w:r>
            <w:r>
              <w:rPr>
                <w:rFonts w:hAnsi="Times New Roman" w:ascii="Times New Roman"/>
                <w:sz w:val="24"/>
                <w:szCs w:val="24"/>
              </w:rPr>
              <w:t>a ovršne isprave ako se tražb</w:t>
            </w:r>
            <w:r w:rsidR="003C3D9C">
              <w:rPr>
                <w:rFonts w:hAnsi="Times New Roman" w:ascii="Times New Roman"/>
                <w:sz w:val="24"/>
                <w:szCs w:val="24"/>
              </w:rPr>
              <w:t xml:space="preserve"> zasn na ovr </w:t>
            </w:r>
            <w:r w:rsidR="00736883" w:rsidRPr="00B40BEB">
              <w:rPr>
                <w:rFonts w:hAnsi="Times New Roman" w:ascii="Times New Roman"/>
                <w:sz w:val="24"/>
                <w:szCs w:val="24"/>
              </w:rPr>
              <w:t>isp</w:t>
            </w:r>
            <w:r w:rsidR="003C3D9C">
              <w:rPr>
                <w:rFonts w:hAnsi="Times New Roman" w:ascii="Times New Roman"/>
                <w:sz w:val="24"/>
                <w:szCs w:val="24"/>
              </w:rPr>
              <w:t>r</w:t>
            </w:r>
          </w:p>
        </w:tc>
      </w:tr>
      <w:tr w:rsidTr="007126A8" w:rsidR="004108C2" w:rsidRPr="00B40BEB">
        <w:trPr>
          <w:trHeight w:val="1510"/>
          <w:jc w:val="center"/>
        </w:trPr>
        <w:tc>
          <w:tcPr>
            <w:tcW w:type="pct" w:w="117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529"/>
          </w:tcPr>
          <w:p w:rsidRDefault="004108C2" w:rsidP="004108C2" w:rsidR="004108C2" w:rsidRPr="00784200">
            <w:pPr>
              <w:spacing w:lineRule="auto" w:line="276" w:after="200"/>
              <w:rPr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Andrej Kos</w:t>
            </w:r>
          </w:p>
        </w:tc>
        <w:tc>
          <w:tcPr>
            <w:tcW w:type="pct" w:w="30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09856643921</w:t>
            </w:r>
          </w:p>
        </w:tc>
        <w:tc>
          <w:tcPr>
            <w:tcW w:type="pct" w:w="35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 xml:space="preserve">Zagreb Sveti duh 172  </w:t>
            </w:r>
          </w:p>
        </w:tc>
        <w:tc>
          <w:tcPr>
            <w:tcW w:type="pct" w:w="456"/>
            <w:vAlign w:val="center"/>
          </w:tcPr>
          <w:p w:rsidRDefault="004108C2" w:rsidP="004108C2" w:rsidR="004108C2" w:rsidRPr="00C478DC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478DC">
              <w:rPr>
                <w:rFonts w:hAnsi="Times New Roman" w:ascii="Times New Roman"/>
                <w:sz w:val="20"/>
                <w:szCs w:val="20"/>
              </w:rPr>
              <w:t>Nt:</w:t>
            </w:r>
            <w:r>
              <w:rPr>
                <w:rFonts w:hAnsi="Times New Roman" w:ascii="Times New Roman"/>
                <w:sz w:val="20"/>
                <w:szCs w:val="20"/>
              </w:rPr>
              <w:t>63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000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>00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Bt:</w:t>
            </w:r>
          </w:p>
          <w:p w:rsidRDefault="004108C2" w:rsidP="004108C2" w:rsidR="004108C2" w:rsidRPr="0088099A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75.564,38</w:t>
            </w:r>
          </w:p>
        </w:tc>
        <w:tc>
          <w:tcPr>
            <w:tcW w:type="pct" w:w="861"/>
            <w:vAlign w:val="center"/>
          </w:tcPr>
          <w:p w:rsidRDefault="004108C2" w:rsidP="004108C2" w:rsidR="004108C2" w:rsidRPr="00216A4F">
            <w:pPr>
              <w:pStyle w:val="NoSpacing"/>
              <w:jc w:val="center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216A4F"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  <w:r w:rsidRPr="00216A4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 k.2283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 MO-II-rad.odn.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ZO-zašt.rada</w:t>
            </w:r>
          </w:p>
          <w:p w:rsidRDefault="004108C2" w:rsidP="004108C2" w:rsidR="004108C2" w:rsidRPr="0017429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dopr.zapo</w:t>
            </w:r>
            <w:r w:rsidRPr="00807F4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5"/>
            <w:vAlign w:val="center"/>
          </w:tcPr>
          <w:p w:rsidRDefault="004108C2" w:rsidP="004108C2" w:rsidR="004108C2" w:rsidRPr="00C478DC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478DC">
              <w:rPr>
                <w:rFonts w:hAnsi="Times New Roman" w:ascii="Times New Roman"/>
                <w:sz w:val="20"/>
                <w:szCs w:val="20"/>
              </w:rPr>
              <w:t>Nt:</w:t>
            </w:r>
            <w:r>
              <w:rPr>
                <w:rFonts w:hAnsi="Times New Roman" w:ascii="Times New Roman"/>
                <w:sz w:val="20"/>
                <w:szCs w:val="20"/>
              </w:rPr>
              <w:t>63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000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>00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Bt:</w:t>
            </w:r>
          </w:p>
          <w:p w:rsidRDefault="004108C2" w:rsidP="004108C2" w:rsidR="004108C2" w:rsidRPr="0088099A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75.564,38</w:t>
            </w:r>
          </w:p>
        </w:tc>
        <w:tc>
          <w:tcPr>
            <w:tcW w:type="pct" w:w="827"/>
            <w:vAlign w:val="center"/>
          </w:tcPr>
          <w:p w:rsidRDefault="004108C2" w:rsidP="004108C2" w:rsidR="004108C2" w:rsidRPr="00216A4F">
            <w:pPr>
              <w:pStyle w:val="NoSpacing"/>
              <w:jc w:val="center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216A4F"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  <w:r w:rsidRPr="00216A4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 k.2283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 MO-II-rad.odn.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</w:t>
            </w:r>
            <w:r w:rsidR="0024780E">
              <w:rPr>
                <w:rFonts w:hAnsi="Times New Roman" w:ascii="Times New Roman"/>
                <w:sz w:val="24"/>
                <w:szCs w:val="24"/>
              </w:rPr>
              <w:t>zašt.rad</w:t>
            </w:r>
          </w:p>
          <w:p w:rsidRDefault="004108C2" w:rsidP="004108C2" w:rsidR="004108C2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dopr.zapo</w:t>
            </w:r>
            <w:r w:rsidRPr="00807F4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pct" w:w="248"/>
            <w:vAlign w:val="center"/>
          </w:tcPr>
          <w:p w:rsidRDefault="004108C2" w:rsidP="004108C2" w:rsidR="004108C2" w:rsidRPr="00DF14E1">
            <w:pPr>
              <w:pStyle w:val="NoSpacing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98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</w:tcPr>
          <w:p w:rsidRDefault="004108C2" w:rsidP="0024780E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JOPPD obr.za 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plać1</w:t>
            </w:r>
            <w:r w:rsidR="0024780E">
              <w:rPr>
                <w:rFonts w:hAnsi="Times New Roman" w:ascii="Times New Roman"/>
                <w:sz w:val="24"/>
                <w:szCs w:val="24"/>
                <w:lang w:val="pl-PL"/>
              </w:rPr>
              <w:t>2.mj.2013,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1.-12.mj.2014</w:t>
            </w:r>
            <w:r w:rsidR="0024780E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, 1.-12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.mj.2015</w:t>
            </w:r>
            <w:r w:rsidR="0024780E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</w:tr>
      <w:tr w:rsidTr="007126A8" w:rsidR="004108C2" w:rsidRPr="00B40BEB">
        <w:trPr>
          <w:trHeight w:val="1510"/>
          <w:jc w:val="center"/>
        </w:trPr>
        <w:tc>
          <w:tcPr>
            <w:tcW w:type="pct" w:w="117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529"/>
          </w:tcPr>
          <w:p w:rsidRDefault="004108C2" w:rsidP="004108C2" w:rsidR="004108C2" w:rsidRPr="00784200">
            <w:pPr>
              <w:rPr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Robert Šimetin</w:t>
            </w:r>
          </w:p>
        </w:tc>
        <w:tc>
          <w:tcPr>
            <w:tcW w:type="pct" w:w="30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73066713842</w:t>
            </w:r>
          </w:p>
        </w:tc>
        <w:tc>
          <w:tcPr>
            <w:tcW w:type="pct" w:w="35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Zagreb Primorska 27</w:t>
            </w:r>
          </w:p>
        </w:tc>
        <w:tc>
          <w:tcPr>
            <w:tcW w:type="pct" w:w="456"/>
            <w:vAlign w:val="center"/>
          </w:tcPr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Nt:3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6</w:t>
            </w:r>
            <w:r>
              <w:rPr>
                <w:rFonts w:hAnsi="Times New Roman" w:ascii="Times New Roman"/>
                <w:sz w:val="20"/>
                <w:szCs w:val="20"/>
              </w:rPr>
              <w:t>.745,40</w:t>
            </w:r>
          </w:p>
          <w:p w:rsidRDefault="004108C2" w:rsidP="004108C2" w:rsidR="004108C2" w:rsidRPr="00451A8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1A8F">
              <w:rPr>
                <w:rFonts w:hAnsi="Times New Roman" w:ascii="Times New Roman"/>
                <w:sz w:val="24"/>
                <w:szCs w:val="24"/>
              </w:rPr>
              <w:t>Bt: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3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>9.</w:t>
            </w:r>
            <w:r>
              <w:rPr>
                <w:rFonts w:hAnsi="Times New Roman" w:ascii="Times New Roman"/>
                <w:sz w:val="24"/>
                <w:szCs w:val="24"/>
              </w:rPr>
              <w:t>849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 xml:space="preserve">4  </w:t>
            </w:r>
          </w:p>
        </w:tc>
        <w:tc>
          <w:tcPr>
            <w:tcW w:type="pct" w:w="861"/>
            <w:vAlign w:val="center"/>
          </w:tcPr>
          <w:p w:rsidRDefault="004108C2" w:rsidP="004108C2" w:rsidR="004108C2" w:rsidRPr="00216A4F">
            <w:pPr>
              <w:pStyle w:val="NoSpacing"/>
              <w:jc w:val="center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216A4F"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  <w:r w:rsidRPr="00216A4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ZO-zašt.rada</w:t>
            </w:r>
          </w:p>
          <w:p w:rsidRDefault="004108C2" w:rsidP="004108C2" w:rsidR="004108C2" w:rsidRPr="0017429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dopr.zapo</w:t>
            </w:r>
            <w:r w:rsidRPr="00807F4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5"/>
            <w:vAlign w:val="center"/>
          </w:tcPr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Nt:3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6</w:t>
            </w:r>
            <w:r>
              <w:rPr>
                <w:rFonts w:hAnsi="Times New Roman" w:ascii="Times New Roman"/>
                <w:sz w:val="20"/>
                <w:szCs w:val="20"/>
              </w:rPr>
              <w:t>.745,40</w:t>
            </w:r>
          </w:p>
          <w:p w:rsidRDefault="004108C2" w:rsidP="004108C2" w:rsidR="004108C2" w:rsidRPr="00451A8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1A8F">
              <w:rPr>
                <w:rFonts w:hAnsi="Times New Roman" w:ascii="Times New Roman"/>
                <w:sz w:val="24"/>
                <w:szCs w:val="24"/>
              </w:rPr>
              <w:t>Bt: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3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>9.</w:t>
            </w:r>
            <w:r>
              <w:rPr>
                <w:rFonts w:hAnsi="Times New Roman" w:ascii="Times New Roman"/>
                <w:sz w:val="24"/>
                <w:szCs w:val="24"/>
              </w:rPr>
              <w:t>849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 xml:space="preserve">4  </w:t>
            </w:r>
          </w:p>
        </w:tc>
        <w:tc>
          <w:tcPr>
            <w:tcW w:type="pct" w:w="827"/>
            <w:vAlign w:val="center"/>
          </w:tcPr>
          <w:p w:rsidRDefault="004108C2" w:rsidP="004108C2" w:rsidR="004108C2" w:rsidRPr="00216A4F">
            <w:pPr>
              <w:pStyle w:val="NoSpacing"/>
              <w:jc w:val="center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216A4F"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  <w:r w:rsidRPr="00216A4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ZO-zašt.rada</w:t>
            </w:r>
          </w:p>
          <w:p w:rsidRDefault="004108C2" w:rsidP="004108C2" w:rsidR="004108C2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dopr.zapo</w:t>
            </w:r>
            <w:r>
              <w:rPr>
                <w:rFonts w:hAnsi="Times New Roman" w:ascii="Times New Roman"/>
                <w:sz w:val="24"/>
                <w:szCs w:val="24"/>
              </w:rPr>
              <w:t>šlj</w:t>
            </w:r>
            <w:r w:rsidRPr="00807F4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pct" w:w="248"/>
            <w:vAlign w:val="center"/>
          </w:tcPr>
          <w:p w:rsidRDefault="004108C2" w:rsidP="004108C2" w:rsidR="004108C2" w:rsidRPr="00DF14E1">
            <w:pPr>
              <w:pStyle w:val="NoSpacing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98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JOPPD obr.za plaće 12.mj./2013.,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1.-12.mj.2014, 1.-12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.mj.2015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., 1.mj.2016.</w:t>
            </w:r>
          </w:p>
        </w:tc>
      </w:tr>
      <w:tr w:rsidTr="007126A8" w:rsidR="004108C2" w:rsidRPr="00B40BEB">
        <w:trPr>
          <w:trHeight w:val="560"/>
          <w:jc w:val="center"/>
        </w:trPr>
        <w:tc>
          <w:tcPr>
            <w:tcW w:type="pct" w:w="117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529"/>
          </w:tcPr>
          <w:p w:rsidRDefault="004108C2" w:rsidP="004108C2" w:rsidR="004108C2" w:rsidRPr="00784200">
            <w:pPr>
              <w:rPr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Nina Haramija</w:t>
            </w:r>
          </w:p>
        </w:tc>
        <w:tc>
          <w:tcPr>
            <w:tcW w:type="pct" w:w="30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25309554828</w:t>
            </w:r>
          </w:p>
        </w:tc>
        <w:tc>
          <w:tcPr>
            <w:tcW w:type="pct" w:w="35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Zagreb Boškovićeva 7b</w:t>
            </w:r>
          </w:p>
        </w:tc>
        <w:tc>
          <w:tcPr>
            <w:tcW w:type="pct" w:w="456"/>
            <w:vAlign w:val="center"/>
          </w:tcPr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Nt: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1</w:t>
            </w: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263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>92</w:t>
            </w:r>
          </w:p>
          <w:p w:rsidRDefault="004108C2" w:rsidP="004108C2" w:rsidR="004108C2" w:rsidRPr="00451A8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1A8F">
              <w:rPr>
                <w:rFonts w:hAnsi="Times New Roman" w:ascii="Times New Roman"/>
                <w:sz w:val="24"/>
                <w:szCs w:val="24"/>
              </w:rPr>
              <w:t xml:space="preserve">Bt: </w:t>
            </w:r>
            <w:r>
              <w:rPr>
                <w:rFonts w:hAnsi="Times New Roman" w:ascii="Times New Roman"/>
                <w:sz w:val="24"/>
                <w:szCs w:val="24"/>
              </w:rPr>
              <w:t>19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321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pct" w:w="861"/>
            <w:vAlign w:val="center"/>
          </w:tcPr>
          <w:p w:rsidRDefault="004108C2" w:rsidP="004108C2" w:rsidR="004108C2" w:rsidRPr="00216A4F">
            <w:pPr>
              <w:pStyle w:val="NoSpacing"/>
              <w:jc w:val="center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216A4F"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  <w:r w:rsidRPr="00216A4F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ZO-zašt.rada</w:t>
            </w:r>
          </w:p>
          <w:p w:rsidRDefault="004108C2" w:rsidP="004108C2" w:rsidR="004108C2" w:rsidRPr="0017429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dopr.zapo</w:t>
            </w:r>
            <w:r w:rsidRPr="00807F4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5"/>
            <w:vAlign w:val="center"/>
          </w:tcPr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Nt: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1</w:t>
            </w: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263</w:t>
            </w:r>
            <w:r w:rsidRPr="00C478DC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>92</w:t>
            </w:r>
          </w:p>
          <w:p w:rsidRDefault="004108C2" w:rsidP="004108C2" w:rsidR="004108C2" w:rsidRPr="00451A8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1A8F">
              <w:rPr>
                <w:rFonts w:hAnsi="Times New Roman" w:ascii="Times New Roman"/>
                <w:sz w:val="24"/>
                <w:szCs w:val="24"/>
              </w:rPr>
              <w:t xml:space="preserve">Bt: </w:t>
            </w:r>
            <w:r>
              <w:rPr>
                <w:rFonts w:hAnsi="Times New Roman" w:ascii="Times New Roman"/>
                <w:sz w:val="24"/>
                <w:szCs w:val="24"/>
              </w:rPr>
              <w:t>19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321</w:t>
            </w:r>
            <w:r w:rsidRPr="00451A8F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pct" w:w="827"/>
            <w:vAlign w:val="center"/>
          </w:tcPr>
          <w:p w:rsidRDefault="004108C2" w:rsidP="004108C2" w:rsidR="004108C2" w:rsidRPr="00216A4F">
            <w:pPr>
              <w:pStyle w:val="NoSpacing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</w:t>
            </w:r>
            <w:r w:rsidRPr="00216A4F"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ZO-zašt.rada</w:t>
            </w:r>
          </w:p>
          <w:p w:rsidRDefault="004108C2" w:rsidP="004108C2" w:rsidR="004108C2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dopr.zapo</w:t>
            </w:r>
            <w:r>
              <w:rPr>
                <w:rFonts w:hAnsi="Times New Roman" w:ascii="Times New Roman"/>
                <w:sz w:val="24"/>
                <w:szCs w:val="24"/>
              </w:rPr>
              <w:t>šlj</w:t>
            </w:r>
            <w:r w:rsidRPr="00807F4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pct" w:w="248"/>
            <w:vAlign w:val="center"/>
          </w:tcPr>
          <w:p w:rsidRDefault="004108C2" w:rsidP="004108C2" w:rsidR="004108C2" w:rsidRPr="00DF14E1">
            <w:pPr>
              <w:pStyle w:val="NoSpacing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98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JOPPD obr.za plaće, 1.-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12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.mj.2015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., 1.-7.mj.2016.</w:t>
            </w:r>
          </w:p>
        </w:tc>
      </w:tr>
      <w:tr w:rsidTr="007126A8" w:rsidR="004108C2" w:rsidRPr="00B40BEB">
        <w:trPr>
          <w:trHeight w:val="3536"/>
          <w:jc w:val="center"/>
        </w:trPr>
        <w:tc>
          <w:tcPr>
            <w:tcW w:type="pct" w:w="117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529"/>
          </w:tcPr>
          <w:p w:rsidRDefault="004108C2" w:rsidP="004108C2" w:rsidR="004108C2">
            <w:pPr>
              <w:rPr>
                <w:sz w:val="24"/>
                <w:szCs w:val="24"/>
              </w:rPr>
            </w:pPr>
          </w:p>
          <w:p w:rsidRDefault="004108C2" w:rsidP="004108C2" w:rsidR="004108C2">
            <w:pPr>
              <w:rPr>
                <w:sz w:val="24"/>
                <w:szCs w:val="24"/>
              </w:rPr>
            </w:pPr>
          </w:p>
          <w:p w:rsidRDefault="004108C2" w:rsidP="004108C2" w:rsidR="004108C2" w:rsidRPr="00784200">
            <w:pPr>
              <w:rPr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Jagoda Pevec Pale</w:t>
            </w:r>
          </w:p>
        </w:tc>
        <w:tc>
          <w:tcPr>
            <w:tcW w:type="pct" w:w="30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 xml:space="preserve">83052757188 </w:t>
            </w:r>
          </w:p>
        </w:tc>
        <w:tc>
          <w:tcPr>
            <w:tcW w:type="pct" w:w="35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 xml:space="preserve">Zagreb Vankina 14  </w:t>
            </w:r>
          </w:p>
        </w:tc>
        <w:tc>
          <w:tcPr>
            <w:tcW w:type="pct" w:w="456"/>
            <w:vAlign w:val="center"/>
          </w:tcPr>
          <w:p w:rsidRDefault="004108C2" w:rsidP="004108C2" w:rsidR="004108C2" w:rsidRPr="004B2627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B2627">
              <w:rPr>
                <w:rFonts w:hAnsi="Times New Roman" w:ascii="Times New Roman"/>
                <w:sz w:val="20"/>
                <w:szCs w:val="20"/>
              </w:rPr>
              <w:t>Nt:</w:t>
            </w:r>
            <w:r>
              <w:rPr>
                <w:rFonts w:hAnsi="Times New Roman" w:ascii="Times New Roman"/>
                <w:sz w:val="20"/>
                <w:szCs w:val="20"/>
              </w:rPr>
              <w:t>63.000,00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Bt: 77.074,94</w:t>
            </w:r>
          </w:p>
        </w:tc>
        <w:tc>
          <w:tcPr>
            <w:tcW w:type="pct" w:w="861"/>
            <w:vAlign w:val="center"/>
          </w:tcPr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 k.2283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 MO-II-rad.odn.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ZO-zašt.rada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dopr.zapo</w:t>
            </w:r>
          </w:p>
        </w:tc>
        <w:tc>
          <w:tcPr>
            <w:tcW w:type="pct" w:w="455"/>
            <w:vAlign w:val="center"/>
          </w:tcPr>
          <w:p w:rsidRDefault="004108C2" w:rsidP="004108C2" w:rsidR="004108C2" w:rsidRPr="004B2627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B2627">
              <w:rPr>
                <w:rFonts w:hAnsi="Times New Roman" w:ascii="Times New Roman"/>
                <w:sz w:val="20"/>
                <w:szCs w:val="20"/>
              </w:rPr>
              <w:t>Nt:</w:t>
            </w:r>
            <w:r>
              <w:rPr>
                <w:rFonts w:hAnsi="Times New Roman" w:ascii="Times New Roman"/>
                <w:sz w:val="20"/>
                <w:szCs w:val="20"/>
              </w:rPr>
              <w:t>63.000,00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Bt: 77.074,94</w:t>
            </w:r>
          </w:p>
        </w:tc>
        <w:tc>
          <w:tcPr>
            <w:tcW w:type="pct" w:w="827"/>
            <w:vAlign w:val="center"/>
          </w:tcPr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 k.2283 MO-II-rad.odn.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-k.8168 MO-gen.rad.od</w:t>
            </w:r>
          </w:p>
          <w:p w:rsidRDefault="004108C2" w:rsidP="004108C2" w:rsidR="004108C2" w:rsidRPr="00807F4A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-k.8486 ZO-radni odnos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-k.8630 ZO-zašt.rada</w:t>
            </w:r>
          </w:p>
          <w:p w:rsidRDefault="004108C2" w:rsidP="004108C2" w:rsidR="004108C2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 dopr.zap</w:t>
            </w:r>
          </w:p>
        </w:tc>
        <w:tc>
          <w:tcPr>
            <w:tcW w:type="pct" w:w="248"/>
            <w:vAlign w:val="center"/>
          </w:tcPr>
          <w:p w:rsidRDefault="004108C2" w:rsidP="004108C2" w:rsidR="004108C2" w:rsidRPr="00DF14E1">
            <w:pPr>
              <w:pStyle w:val="NoSpacing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98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4108C2" w:rsidP="004108C2" w:rsidR="0024780E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JOPPD obr.za plaće 12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.mj./2013., </w:t>
            </w:r>
          </w:p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1.-12.mj.2014., 1.-12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.mj.2015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., 1.-12.mj.2016., 1.-3.mj.2017.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</w:p>
        </w:tc>
      </w:tr>
      <w:tr w:rsidTr="00A32E33" w:rsidR="004108C2" w:rsidRPr="00B40BEB">
        <w:trPr>
          <w:trHeight w:val="4103"/>
          <w:jc w:val="center"/>
        </w:trPr>
        <w:tc>
          <w:tcPr>
            <w:tcW w:type="pct" w:w="117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529"/>
          </w:tcPr>
          <w:p w:rsidRDefault="004108C2" w:rsidP="004108C2" w:rsidR="004108C2" w:rsidRPr="00784200">
            <w:pPr>
              <w:rPr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Miljenko Hanžek</w:t>
            </w:r>
          </w:p>
        </w:tc>
        <w:tc>
          <w:tcPr>
            <w:tcW w:type="pct" w:w="30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52757959711</w:t>
            </w:r>
          </w:p>
        </w:tc>
        <w:tc>
          <w:tcPr>
            <w:tcW w:type="pct" w:w="35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Zagreb Ivanićgradska 66</w:t>
            </w:r>
          </w:p>
        </w:tc>
        <w:tc>
          <w:tcPr>
            <w:tcW w:type="pct" w:w="456"/>
            <w:vAlign w:val="center"/>
          </w:tcPr>
          <w:p w:rsidRDefault="004108C2" w:rsidP="004108C2" w:rsidR="004108C2" w:rsidRPr="004B2627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B2627">
              <w:rPr>
                <w:rFonts w:hAnsi="Times New Roman" w:ascii="Times New Roman"/>
                <w:sz w:val="20"/>
                <w:szCs w:val="20"/>
              </w:rPr>
              <w:t>Nt:</w:t>
            </w:r>
            <w:r>
              <w:rPr>
                <w:rFonts w:hAnsi="Times New Roman" w:ascii="Times New Roman"/>
                <w:sz w:val="20"/>
                <w:szCs w:val="20"/>
              </w:rPr>
              <w:t>65.624,00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Bt: 87.955,99</w:t>
            </w:r>
          </w:p>
        </w:tc>
        <w:tc>
          <w:tcPr>
            <w:tcW w:type="pct" w:w="861"/>
            <w:vAlign w:val="center"/>
          </w:tcPr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 k.1880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  por.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doh.nesam. 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 k.2283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 MO-II-rad.odn.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ZO-zašt.rada</w:t>
            </w:r>
          </w:p>
          <w:p w:rsidRDefault="004108C2" w:rsidP="00A32E33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dopr.zapo</w:t>
            </w:r>
          </w:p>
        </w:tc>
        <w:tc>
          <w:tcPr>
            <w:tcW w:type="pct" w:w="455"/>
            <w:vAlign w:val="center"/>
          </w:tcPr>
          <w:p w:rsidRDefault="004108C2" w:rsidP="004108C2" w:rsidR="004108C2" w:rsidRPr="004B2627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B2627">
              <w:rPr>
                <w:rFonts w:hAnsi="Times New Roman" w:ascii="Times New Roman"/>
                <w:sz w:val="20"/>
                <w:szCs w:val="20"/>
              </w:rPr>
              <w:t>Nt:</w:t>
            </w:r>
            <w:r>
              <w:rPr>
                <w:rFonts w:hAnsi="Times New Roman" w:ascii="Times New Roman"/>
                <w:sz w:val="20"/>
                <w:szCs w:val="20"/>
              </w:rPr>
              <w:t>65.624,00</w:t>
            </w:r>
          </w:p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Bt: 87.955,99</w:t>
            </w:r>
          </w:p>
        </w:tc>
        <w:tc>
          <w:tcPr>
            <w:tcW w:type="pct" w:w="827"/>
            <w:vAlign w:val="center"/>
          </w:tcPr>
          <w:p w:rsidRDefault="004108C2" w:rsidP="004108C2" w:rsidR="004108C2" w:rsidRPr="0088099A">
            <w:pPr>
              <w:pStyle w:val="NoSpacing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Radni odnos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 k.1880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  por.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doh.nesam.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 k.2283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 xml:space="preserve"> MO-II-rad.odn.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-k.8168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MO-gen.rad.od</w:t>
            </w:r>
          </w:p>
          <w:p w:rsidRDefault="004108C2" w:rsidP="004108C2" w:rsidR="004108C2" w:rsidRPr="00807F4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-k.8486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ZO-radni odnos</w:t>
            </w:r>
          </w:p>
          <w:p w:rsidRDefault="004108C2" w:rsidP="004108C2" w:rsidR="004108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 xml:space="preserve">-k.8630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Pr="00807F4A">
              <w:rPr>
                <w:rFonts w:hAnsi="Times New Roman" w:ascii="Times New Roman"/>
                <w:sz w:val="24"/>
                <w:szCs w:val="24"/>
              </w:rPr>
              <w:t>ZO-zašt.rad</w:t>
            </w:r>
          </w:p>
          <w:p w:rsidRDefault="004108C2" w:rsidP="004108C2" w:rsidR="004108C2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807F4A">
              <w:rPr>
                <w:rFonts w:hAnsi="Times New Roman" w:ascii="Times New Roman"/>
                <w:sz w:val="24"/>
                <w:szCs w:val="24"/>
              </w:rPr>
              <w:t>-k.8753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-dopr.zap</w:t>
            </w:r>
          </w:p>
        </w:tc>
        <w:tc>
          <w:tcPr>
            <w:tcW w:type="pct" w:w="248"/>
            <w:vAlign w:val="center"/>
          </w:tcPr>
          <w:p w:rsidRDefault="004108C2" w:rsidP="004108C2" w:rsidR="004108C2" w:rsidRPr="00DF14E1">
            <w:pPr>
              <w:pStyle w:val="NoSpacing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98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JOPPD obr. 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plaće 12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.mj./2013., 1.-12.mj.2014., 1.-12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.mj.2015.,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1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.-1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1</w:t>
            </w:r>
            <w:r w:rsidRPr="0088099A">
              <w:rPr>
                <w:rFonts w:hAnsi="Times New Roman" w:ascii="Times New Roman"/>
                <w:sz w:val="24"/>
                <w:szCs w:val="24"/>
                <w:lang w:val="pl-PL"/>
              </w:rPr>
              <w:t>.mj.2017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</w:tr>
      <w:tr w:rsidTr="007126A8" w:rsidR="004108C2" w:rsidRPr="00B40BEB">
        <w:trPr>
          <w:trHeight w:val="1510"/>
          <w:jc w:val="center"/>
        </w:trPr>
        <w:tc>
          <w:tcPr>
            <w:tcW w:type="pct" w:w="117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pct" w:w="529"/>
          </w:tcPr>
          <w:p w:rsidRDefault="004108C2" w:rsidP="004108C2" w:rsidR="004108C2" w:rsidRPr="00784200">
            <w:pPr>
              <w:rPr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Siniša Bodrožić</w:t>
            </w:r>
          </w:p>
        </w:tc>
        <w:tc>
          <w:tcPr>
            <w:tcW w:type="pct" w:w="30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33490895597</w:t>
            </w:r>
          </w:p>
        </w:tc>
        <w:tc>
          <w:tcPr>
            <w:tcW w:type="pct" w:w="354"/>
            <w:vAlign w:val="center"/>
          </w:tcPr>
          <w:p w:rsidRDefault="004108C2" w:rsidP="004108C2" w:rsidR="004108C2" w:rsidRPr="00784200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84200">
              <w:rPr>
                <w:sz w:val="24"/>
                <w:szCs w:val="24"/>
              </w:rPr>
              <w:t>Zagreb, Ul.Gr.Chicaga 26</w:t>
            </w:r>
          </w:p>
        </w:tc>
        <w:tc>
          <w:tcPr>
            <w:tcW w:type="pct" w:w="456"/>
            <w:vAlign w:val="center"/>
          </w:tcPr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Nt: 39.000,00</w:t>
            </w:r>
          </w:p>
        </w:tc>
        <w:tc>
          <w:tcPr>
            <w:tcW w:type="pct" w:w="861"/>
            <w:vAlign w:val="center"/>
          </w:tcPr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Radni odnos </w:t>
            </w:r>
            <w:r w:rsidRPr="008D449B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JOPPD obr.za plaće 12.mj./2013., 1.-12.mj.2014  </w:t>
            </w:r>
          </w:p>
        </w:tc>
        <w:tc>
          <w:tcPr>
            <w:tcW w:type="pct" w:w="455"/>
            <w:vAlign w:val="center"/>
          </w:tcPr>
          <w:p w:rsidRDefault="004108C2" w:rsidP="004108C2" w:rsidR="004108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Nt: 39.000,00</w:t>
            </w:r>
          </w:p>
        </w:tc>
        <w:tc>
          <w:tcPr>
            <w:tcW w:type="pct" w:w="827"/>
            <w:vAlign w:val="center"/>
          </w:tcPr>
          <w:p w:rsidRDefault="004108C2" w:rsidP="004108C2" w:rsidR="004108C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Radni odnos </w:t>
            </w:r>
            <w:r w:rsidRPr="008D449B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JOPPD obr.za plaće 12.mj./2013., 1.-12.mj.2014  </w:t>
            </w:r>
          </w:p>
        </w:tc>
        <w:tc>
          <w:tcPr>
            <w:tcW w:type="pct" w:w="248"/>
            <w:vAlign w:val="center"/>
          </w:tcPr>
          <w:p w:rsidRDefault="004108C2" w:rsidP="004108C2" w:rsidR="004108C2" w:rsidRPr="00DF14E1">
            <w:pPr>
              <w:pStyle w:val="NoSpacing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98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</w:tcPr>
          <w:p w:rsidRDefault="004108C2" w:rsidP="004108C2" w:rsidR="00A32E33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8D449B">
              <w:rPr>
                <w:rFonts w:hAnsi="Times New Roman" w:ascii="Times New Roman"/>
                <w:sz w:val="24"/>
                <w:szCs w:val="24"/>
                <w:lang w:val="pl-PL"/>
              </w:rPr>
              <w:t>JOPPD obr.za plaće 12.mj./2013.,</w:t>
            </w:r>
          </w:p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D449B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1.-12.mj.2014  </w:t>
            </w:r>
          </w:p>
        </w:tc>
      </w:tr>
      <w:tr w:rsidTr="00943B32" w:rsidR="004108C2" w:rsidRPr="00B40BEB">
        <w:trPr>
          <w:trHeight w:val="339"/>
          <w:jc w:val="center"/>
        </w:trPr>
        <w:tc>
          <w:tcPr>
            <w:tcW w:type="pct" w:w="117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9"/>
          </w:tcPr>
          <w:p w:rsidRDefault="004108C2" w:rsidP="004108C2" w:rsidR="004108C2" w:rsidRPr="0041368C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UKUPNO :</w:t>
            </w:r>
          </w:p>
        </w:tc>
        <w:tc>
          <w:tcPr>
            <w:tcW w:type="pct" w:w="304"/>
          </w:tcPr>
          <w:p w:rsidRDefault="004108C2" w:rsidP="004108C2" w:rsidR="004108C2" w:rsidRPr="008E3B5D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354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6"/>
            <w:vAlign w:val="center"/>
          </w:tcPr>
          <w:p w:rsidRDefault="004108C2" w:rsidP="004108C2" w:rsidR="004108C2" w:rsidRPr="0000472F">
            <w:pPr>
              <w:pStyle w:val="NoSpacing"/>
              <w:spacing w:after="0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338.766,35</w:t>
            </w:r>
          </w:p>
        </w:tc>
        <w:tc>
          <w:tcPr>
            <w:tcW w:type="pct" w:w="861"/>
            <w:vAlign w:val="center"/>
          </w:tcPr>
          <w:p w:rsidRDefault="004108C2" w:rsidP="004108C2" w:rsidR="004108C2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55"/>
            <w:vAlign w:val="center"/>
          </w:tcPr>
          <w:p w:rsidRDefault="004108C2" w:rsidP="004108C2" w:rsidR="004108C2" w:rsidRPr="0000472F">
            <w:pPr>
              <w:pStyle w:val="NoSpacing"/>
              <w:spacing w:after="0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338.766,35</w:t>
            </w:r>
          </w:p>
        </w:tc>
        <w:tc>
          <w:tcPr>
            <w:tcW w:type="pct" w:w="827"/>
            <w:vAlign w:val="center"/>
          </w:tcPr>
          <w:p w:rsidRDefault="004108C2" w:rsidP="004108C2" w:rsidR="004108C2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48"/>
            <w:vAlign w:val="center"/>
          </w:tcPr>
          <w:p w:rsidRDefault="004108C2" w:rsidP="004108C2" w:rsidR="004108C2">
            <w:pPr>
              <w:pStyle w:val="NoSpacing"/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98"/>
          </w:tcPr>
          <w:p w:rsidRDefault="004108C2" w:rsidP="004108C2" w:rsidR="004108C2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1"/>
          </w:tcPr>
          <w:p w:rsidRDefault="004108C2" w:rsidP="004108C2" w:rsidR="004108C2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2347E" w:rsidP="00B34D2C" w:rsidR="00B34D2C">
      <w:pPr>
        <w:pStyle w:val="NoSpacing"/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B34D2C" w:rsidP="00B34D2C" w:rsidR="003C3D9C">
      <w:pPr>
        <w:pStyle w:val="NoSpacing"/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                                  </w:t>
      </w:r>
    </w:p>
    <w:p w:rsidRDefault="007126A8" w:rsidP="003C3D9C" w:rsidR="007126A8">
      <w:pPr>
        <w:pStyle w:val="NoSpacing"/>
        <w:spacing w:lineRule="auto" w:line="276" w:after="0"/>
        <w:ind w:firstLine="708" w:left="9204"/>
        <w:rPr>
          <w:rFonts w:hAnsi="Times New Roman" w:ascii="Times New Roman"/>
          <w:sz w:val="24"/>
        </w:rPr>
      </w:pPr>
    </w:p>
    <w:p w:rsidRDefault="00B34D2C" w:rsidP="003C3D9C" w:rsidR="0022347E" w:rsidRPr="00B34D2C">
      <w:pPr>
        <w:pStyle w:val="NoSpacing"/>
        <w:spacing w:lineRule="auto" w:line="276" w:after="0"/>
        <w:ind w:firstLine="708" w:left="9204"/>
        <w:rPr>
          <w:rFonts w:hAnsi="Times New Roman" w:ascii="Times New Roman"/>
        </w:rPr>
      </w:pPr>
      <w:r>
        <w:rPr>
          <w:rFonts w:hAnsi="Times New Roman" w:ascii="Times New Roman"/>
          <w:sz w:val="24"/>
        </w:rPr>
        <w:t xml:space="preserve">     </w:t>
      </w:r>
      <w:r w:rsidR="0022347E" w:rsidRPr="00B34D2C">
        <w:rPr>
          <w:rFonts w:hAnsi="Times New Roman" w:ascii="Times New Roman"/>
        </w:rPr>
        <w:t>Stečajni upravitelj:</w:t>
      </w:r>
    </w:p>
    <w:p w:rsidRDefault="00926E29" w:rsidP="003C3D9C" w:rsidR="00B34D2C" w:rsidRPr="00B34D2C">
      <w:pPr>
        <w:pStyle w:val="NoSpacing"/>
        <w:spacing w:lineRule="auto" w:line="276"/>
        <w:rPr>
          <w:rFonts w:hAnsi="Times New Roman" w:ascii="Times New Roman"/>
        </w:rPr>
      </w:pPr>
      <w:r w:rsidRPr="00B34D2C">
        <w:rPr>
          <w:rFonts w:hAnsi="Times New Roman" w:ascii="Times New Roman"/>
        </w:rPr>
        <w:t>Zagreb, 2</w:t>
      </w:r>
      <w:r w:rsidR="00B276FB">
        <w:rPr>
          <w:rFonts w:hAnsi="Times New Roman" w:ascii="Times New Roman"/>
        </w:rPr>
        <w:t>5.trav</w:t>
      </w:r>
      <w:r w:rsidRPr="00B34D2C">
        <w:rPr>
          <w:rFonts w:hAnsi="Times New Roman" w:ascii="Times New Roman"/>
        </w:rPr>
        <w:t>nja 201</w:t>
      </w:r>
      <w:r w:rsidR="00B276FB">
        <w:rPr>
          <w:rFonts w:hAnsi="Times New Roman" w:ascii="Times New Roman"/>
        </w:rPr>
        <w:t>8</w:t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22347E" w:rsidRPr="00B34D2C">
        <w:rPr>
          <w:rFonts w:hAnsi="Times New Roman" w:ascii="Times New Roman"/>
        </w:rPr>
        <w:tab/>
      </w:r>
      <w:r w:rsidR="00B34D2C">
        <w:rPr>
          <w:rFonts w:hAnsi="Times New Roman" w:ascii="Times New Roman"/>
        </w:rPr>
        <w:t xml:space="preserve">       </w:t>
      </w:r>
      <w:r w:rsidR="003C3D9C">
        <w:rPr>
          <w:rFonts w:hAnsi="Times New Roman" w:ascii="Times New Roman"/>
        </w:rPr>
        <w:t xml:space="preserve">      </w:t>
      </w:r>
      <w:r w:rsidR="00B34D2C">
        <w:rPr>
          <w:rFonts w:hAnsi="Times New Roman" w:ascii="Times New Roman"/>
        </w:rPr>
        <w:t xml:space="preserve">     </w:t>
      </w:r>
      <w:r w:rsidR="0022347E" w:rsidRPr="00B34D2C">
        <w:rPr>
          <w:rFonts w:hAnsi="Times New Roman" w:ascii="Times New Roman"/>
        </w:rPr>
        <w:t>Matko Ljuban</w:t>
      </w:r>
    </w:p>
    <w:p w:rsidRDefault="00B34D2C" w:rsidP="003C3D9C" w:rsidR="00B34D2C">
      <w:pPr>
        <w:spacing w:lineRule="auto" w:line="276"/>
        <w:jc w:val="center"/>
        <w:rPr>
          <w:rFonts w:hAnsi="Times New Roman" w:ascii="Times New Roman"/>
          <w:sz w:val="20"/>
          <w:szCs w:val="20"/>
        </w:rPr>
      </w:pPr>
    </w:p>
    <w:p w:rsidRDefault="00B34D2C" w:rsidP="0022347E" w:rsidR="00B34D2C">
      <w:pPr>
        <w:jc w:val="center"/>
        <w:rPr>
          <w:rFonts w:hAnsi="Times New Roman" w:ascii="Times New Roman"/>
          <w:sz w:val="20"/>
          <w:szCs w:val="20"/>
        </w:rPr>
      </w:pPr>
    </w:p>
    <w:p w:rsidRDefault="007126A8" w:rsidP="0022347E" w:rsidR="007126A8">
      <w:pPr>
        <w:jc w:val="center"/>
        <w:rPr>
          <w:rFonts w:hAnsi="Times New Roman" w:ascii="Times New Roman"/>
          <w:sz w:val="20"/>
          <w:szCs w:val="20"/>
        </w:rPr>
      </w:pPr>
    </w:p>
    <w:p w:rsidRDefault="00A32E33" w:rsidP="0022347E" w:rsidR="00A32E33">
      <w:pPr>
        <w:jc w:val="center"/>
        <w:rPr>
          <w:rFonts w:hAnsi="Times New Roman" w:ascii="Times New Roman"/>
          <w:sz w:val="20"/>
          <w:szCs w:val="20"/>
        </w:rPr>
      </w:pPr>
    </w:p>
    <w:p w:rsidRDefault="0022347E" w:rsidP="0022347E" w:rsidR="0022347E" w:rsidRPr="00926E29">
      <w:pPr>
        <w:jc w:val="center"/>
        <w:rPr>
          <w:rFonts w:hAnsi="Times New Roman" w:ascii="Times New Roman"/>
          <w:sz w:val="20"/>
          <w:szCs w:val="20"/>
        </w:rPr>
      </w:pPr>
      <w:r w:rsidRPr="00926E29">
        <w:rPr>
          <w:rFonts w:hAnsi="Times New Roman" w:ascii="Times New Roman"/>
          <w:sz w:val="20"/>
          <w:szCs w:val="20"/>
        </w:rPr>
        <w:lastRenderedPageBreak/>
        <w:t>Obrazac 19.</w:t>
      </w:r>
    </w:p>
    <w:p w:rsidRDefault="0022347E" w:rsidP="0022347E" w:rsidR="0022347E">
      <w:pPr>
        <w:jc w:val="both"/>
        <w:rPr>
          <w:rFonts w:hAnsi="Times New Roman" w:ascii="Times New Roman"/>
          <w:sz w:val="24"/>
        </w:rPr>
      </w:pPr>
      <w:r w:rsidRPr="00CA1F73">
        <w:rPr>
          <w:rFonts w:hAnsi="Times New Roman" w:ascii="Times New Roman"/>
          <w:sz w:val="24"/>
        </w:rPr>
        <w:t>TRGOVAČKI SUD U ZAGREBU</w:t>
      </w:r>
    </w:p>
    <w:p w:rsidRDefault="00084AF0" w:rsidP="00084AF0" w:rsidR="00084AF0" w:rsidRPr="00301BBC">
      <w:pPr>
        <w:jc w:val="both"/>
        <w:rPr>
          <w:rFonts w:hAnsi="Times New Roman" w:ascii="Times New Roman"/>
        </w:rPr>
      </w:pPr>
      <w:r w:rsidRPr="00301BBC">
        <w:rPr>
          <w:rFonts w:hAnsi="Times New Roman" w:ascii="Times New Roman"/>
        </w:rPr>
        <w:t>TEHNO ZONE d.o.o. u stečaju</w:t>
      </w:r>
    </w:p>
    <w:p w:rsidRDefault="00084AF0" w:rsidP="00084AF0" w:rsidR="00084AF0" w:rsidRPr="00301BBC">
      <w:pPr>
        <w:jc w:val="both"/>
        <w:rPr>
          <w:rFonts w:hAnsi="Times New Roman" w:ascii="Times New Roman"/>
        </w:rPr>
      </w:pPr>
      <w:r w:rsidRPr="00301BBC">
        <w:rPr>
          <w:rFonts w:hAnsi="Times New Roman" w:ascii="Times New Roman"/>
        </w:rPr>
        <w:t>Zagreb, Zeleni trg 3</w:t>
      </w:r>
    </w:p>
    <w:p w:rsidRDefault="00084AF0" w:rsidP="00084AF0" w:rsidR="00084AF0" w:rsidRPr="00301BBC">
      <w:pPr>
        <w:jc w:val="both"/>
        <w:rPr>
          <w:rFonts w:hAnsi="Times New Roman" w:ascii="Times New Roman"/>
        </w:rPr>
      </w:pPr>
      <w:r w:rsidRPr="00301BBC">
        <w:rPr>
          <w:rFonts w:hAnsi="Times New Roman" w:ascii="Times New Roman"/>
        </w:rPr>
        <w:t>OIB: 63255398984</w:t>
      </w:r>
    </w:p>
    <w:p w:rsidRDefault="00084AF0" w:rsidP="0022347E" w:rsidR="00084AF0">
      <w:pPr>
        <w:jc w:val="both"/>
        <w:rPr>
          <w:rFonts w:hAnsi="Times New Roman" w:ascii="Times New Roman"/>
          <w:sz w:val="24"/>
        </w:rPr>
      </w:pPr>
      <w:r w:rsidRPr="00301BBC">
        <w:rPr>
          <w:rFonts w:hAnsi="Times New Roman" w:ascii="Times New Roman"/>
          <w:lang w:val="pl-PL"/>
        </w:rPr>
        <w:t>St-</w:t>
      </w:r>
      <w:r w:rsidRPr="00301BBC">
        <w:rPr>
          <w:rFonts w:hAnsi="Times New Roman" w:ascii="Times New Roman"/>
        </w:rPr>
        <w:t>4081/16</w:t>
      </w:r>
    </w:p>
    <w:p w:rsidRDefault="0022347E" w:rsidP="0022347E" w:rsidR="0022347E" w:rsidRPr="00AD0EC0">
      <w:pPr>
        <w:pStyle w:val="NoSpacing"/>
        <w:ind w:left="6372"/>
        <w:rPr>
          <w:rFonts w:hAnsi="Times New Roman" w:ascii="Times New Roman"/>
          <w:b/>
          <w:sz w:val="24"/>
          <w:szCs w:val="24"/>
          <w:u w:val="single"/>
        </w:rPr>
      </w:pPr>
      <w:r w:rsidRPr="00AD0EC0">
        <w:rPr>
          <w:rFonts w:hAnsi="Times New Roman" w:ascii="Times New Roman"/>
          <w:b/>
          <w:sz w:val="24"/>
          <w:szCs w:val="24"/>
          <w:u w:val="single"/>
        </w:rPr>
        <w:t>I</w:t>
      </w:r>
      <w:r>
        <w:rPr>
          <w:rFonts w:hAnsi="Times New Roman" w:ascii="Times New Roman"/>
          <w:b/>
          <w:sz w:val="24"/>
          <w:szCs w:val="24"/>
          <w:u w:val="single"/>
        </w:rPr>
        <w:t>I</w:t>
      </w:r>
      <w:r w:rsidRPr="00AD0EC0">
        <w:rPr>
          <w:rFonts w:hAnsi="Times New Roman" w:ascii="Times New Roman"/>
          <w:b/>
          <w:sz w:val="24"/>
          <w:szCs w:val="24"/>
          <w:u w:val="single"/>
        </w:rPr>
        <w:t xml:space="preserve"> viši isplatni red</w:t>
      </w:r>
    </w:p>
    <w:p w:rsidRDefault="0022347E" w:rsidP="0022347E" w:rsidR="0022347E" w:rsidRPr="00B40BEB">
      <w:pPr>
        <w:pStyle w:val="NoSpacing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/>
      </w:tblPr>
      <w:tblGrid>
        <w:gridCol w:w="332"/>
        <w:gridCol w:w="1618"/>
        <w:gridCol w:w="850"/>
        <w:gridCol w:w="993"/>
        <w:gridCol w:w="1135"/>
        <w:gridCol w:w="2267"/>
        <w:gridCol w:w="1135"/>
        <w:gridCol w:w="1843"/>
        <w:gridCol w:w="1701"/>
        <w:gridCol w:w="708"/>
        <w:gridCol w:w="1638"/>
      </w:tblGrid>
      <w:tr w:rsidTr="00816D7E" w:rsidR="00D57333" w:rsidRPr="00B40BEB">
        <w:trPr>
          <w:trHeight w:val="1414"/>
          <w:jc w:val="center"/>
        </w:trPr>
        <w:tc>
          <w:tcPr>
            <w:tcW w:type="pct" w:w="117"/>
            <w:vAlign w:val="center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</w:p>
        </w:tc>
        <w:tc>
          <w:tcPr>
            <w:tcW w:type="pct" w:w="569"/>
            <w:vAlign w:val="center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299"/>
            <w:vAlign w:val="center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349"/>
            <w:vAlign w:val="center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399"/>
            <w:vAlign w:val="center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797"/>
            <w:vAlign w:val="center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399"/>
            <w:vAlign w:val="center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8"/>
            <w:vAlign w:val="center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pct" w:w="598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osporene tražbine</w:t>
            </w:r>
          </w:p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49"/>
          </w:tcPr>
          <w:p w:rsidRDefault="0022347E" w:rsidP="00FA6E5C" w:rsidR="0022347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Razlogosp.t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>
              <w:rPr>
                <w:rFonts w:hAnsi="Times New Roman" w:ascii="Times New Roman"/>
                <w:sz w:val="24"/>
                <w:szCs w:val="24"/>
              </w:rPr>
              <w:t>b</w:t>
            </w:r>
          </w:p>
        </w:tc>
        <w:tc>
          <w:tcPr>
            <w:tcW w:type="pct" w:w="576"/>
          </w:tcPr>
          <w:p w:rsidRDefault="0022347E" w:rsidP="00FA6E5C" w:rsidR="0022347E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Oznak</w:t>
            </w:r>
            <w:r>
              <w:rPr>
                <w:rFonts w:hAnsi="Times New Roman" w:ascii="Times New Roman"/>
                <w:sz w:val="24"/>
                <w:szCs w:val="24"/>
              </w:rPr>
              <w:t>a ovršne isprave ako se tražb zasniva na ovrš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ispr</w:t>
            </w:r>
          </w:p>
        </w:tc>
      </w:tr>
      <w:tr w:rsidTr="00816D7E" w:rsidR="00084AF0" w:rsidRPr="00B40BEB">
        <w:trPr>
          <w:jc w:val="center"/>
        </w:trPr>
        <w:tc>
          <w:tcPr>
            <w:tcW w:type="pct" w:w="117"/>
          </w:tcPr>
          <w:p w:rsidRDefault="00084AF0" w:rsidP="00084AF0" w:rsidR="00084AF0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084AF0" w:rsidP="00084AF0" w:rsidR="00084AF0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569"/>
          </w:tcPr>
          <w:p w:rsidRDefault="00084AF0" w:rsidP="00084AF0" w:rsidR="00084AF0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RH,MF,Porezna upr., Podr ured Zagreb, zast. po ŽDO Zagreb</w:t>
            </w:r>
          </w:p>
        </w:tc>
        <w:tc>
          <w:tcPr>
            <w:tcW w:type="pct" w:w="299"/>
          </w:tcPr>
          <w:p w:rsidRDefault="00084AF0" w:rsidP="00084AF0" w:rsidR="00084AF0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349"/>
          </w:tcPr>
          <w:p w:rsidRDefault="00084AF0" w:rsidP="00084AF0" w:rsidR="00084AF0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399"/>
            <w:vAlign w:val="center"/>
          </w:tcPr>
          <w:p w:rsidRDefault="00084AF0" w:rsidP="00084AF0" w:rsidR="00084AF0" w:rsidRPr="00F54E01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F54E0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62.199,58</w:t>
            </w:r>
          </w:p>
        </w:tc>
        <w:tc>
          <w:tcPr>
            <w:tcW w:type="pct" w:w="797"/>
            <w:vAlign w:val="center"/>
          </w:tcPr>
          <w:p w:rsidRDefault="00084AF0" w:rsidP="00084AF0" w:rsidR="00084AF0" w:rsidRPr="00F54E0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Porezi, doprin. i jav davanja: </w:t>
            </w:r>
          </w:p>
          <w:p w:rsidRDefault="00084AF0" w:rsidP="00084AF0" w:rsidR="00084AF0" w:rsidRPr="00F54E0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k. 1201 PDV, </w:t>
            </w:r>
          </w:p>
          <w:p w:rsidRDefault="00084AF0" w:rsidP="00084AF0" w:rsidR="00084AF0" w:rsidRPr="00F54E0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k.5262 član.HGK,</w:t>
            </w:r>
          </w:p>
          <w:p w:rsidRDefault="00084AF0" w:rsidP="00084AF0" w:rsidR="00084AF0" w:rsidRPr="00F54E0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k.1880  por.  doh.nesam. </w:t>
            </w:r>
          </w:p>
          <w:p w:rsidRDefault="00084AF0" w:rsidP="00084AF0" w:rsidR="00084AF0" w:rsidRPr="00F54E0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k.2283 MO-II-rad.odn.</w:t>
            </w:r>
          </w:p>
          <w:p w:rsidRDefault="00084AF0" w:rsidP="00F54E01" w:rsidR="00084AF0" w:rsidRPr="00F54E0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-k.8168 MO-gen.rad.od</w:t>
            </w:r>
          </w:p>
          <w:p w:rsidRDefault="00F54E01" w:rsidP="00084AF0" w:rsidR="00084AF0" w:rsidRPr="00F54E0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-k.8486 ZO-radni od</w:t>
            </w:r>
          </w:p>
          <w:p w:rsidRDefault="00084AF0" w:rsidP="00084AF0" w:rsidR="00084AF0" w:rsidRPr="00F54E0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-k.8630 ZO-zašt.rada</w:t>
            </w:r>
          </w:p>
          <w:p w:rsidRDefault="00084AF0" w:rsidP="00084AF0" w:rsidR="00084AF0" w:rsidRPr="00F54E01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-k.8753 dopr.zapoš</w:t>
            </w:r>
          </w:p>
        </w:tc>
        <w:tc>
          <w:tcPr>
            <w:tcW w:type="pct" w:w="399"/>
            <w:vAlign w:val="center"/>
          </w:tcPr>
          <w:p w:rsidRDefault="00084AF0" w:rsidP="00084AF0" w:rsidR="00084AF0" w:rsidRPr="00F54E01">
            <w:pPr>
              <w:spacing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F54E0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3.066,55</w:t>
            </w:r>
          </w:p>
        </w:tc>
        <w:tc>
          <w:tcPr>
            <w:tcW w:type="pct" w:w="648"/>
            <w:vAlign w:val="center"/>
          </w:tcPr>
          <w:p w:rsidRDefault="00084AF0" w:rsidP="00084AF0" w:rsidR="00084AF0" w:rsidRPr="00F54E0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- k. 1201 </w:t>
            </w:r>
            <w:r w:rsidR="0024780E"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–</w:t>
            </w: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PDV</w:t>
            </w:r>
            <w:r w:rsidR="0024780E"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(1.734,95 kn)</w:t>
            </w:r>
            <w:r w:rsidRPr="00F54E0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, </w:t>
            </w:r>
          </w:p>
          <w:p w:rsidRDefault="00084AF0" w:rsidP="0024780E" w:rsidR="00084AF0" w:rsidRPr="00F54E01">
            <w:pPr>
              <w:pStyle w:val="NoSpacing"/>
              <w:rPr>
                <w:rFonts w:cs="Arial" w:hAnsi="Arial" w:ascii="Arial"/>
                <w:sz w:val="24"/>
                <w:szCs w:val="24"/>
              </w:rPr>
            </w:pPr>
            <w:r w:rsidRPr="00F54E01">
              <w:rPr>
                <w:rFonts w:hAnsi="Times New Roman" w:ascii="Times New Roman"/>
                <w:sz w:val="24"/>
                <w:szCs w:val="24"/>
                <w:lang w:eastAsia="hr-HR"/>
              </w:rPr>
              <w:t>- k.5262 -član.HGK</w:t>
            </w:r>
            <w:r w:rsidR="0024780E" w:rsidRPr="00F54E01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(1.331,60 kn)</w:t>
            </w:r>
          </w:p>
        </w:tc>
        <w:tc>
          <w:tcPr>
            <w:tcW w:type="pct" w:w="598"/>
            <w:vAlign w:val="center"/>
          </w:tcPr>
          <w:p w:rsidRDefault="00084AF0" w:rsidP="00084AF0" w:rsidR="00084AF0" w:rsidRPr="00DF14E1">
            <w:pPr>
              <w:pStyle w:val="NoSpacing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49"/>
          </w:tcPr>
          <w:p w:rsidRDefault="00084AF0" w:rsidP="00084AF0" w:rsidR="00084AF0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6"/>
          </w:tcPr>
          <w:p w:rsidRDefault="00A32E33" w:rsidP="00084AF0" w:rsidR="00084AF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60.867,98 kn</w:t>
            </w:r>
          </w:p>
          <w:p w:rsidRDefault="00A32E33" w:rsidP="00084AF0" w:rsidR="00A32E33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JOPPD obr.15120,15148,15181,15212,15233,15273,15302,15334,15365,16031,16060,16091,16121,15152,16182,16213,16244,16274,16305,16335,16366,17031,17059,17090,17120,17151,17181,17212,17243,17273,17334, i 17365</w:t>
            </w:r>
          </w:p>
          <w:p w:rsidRDefault="00A32E33" w:rsidP="00084AF0" w:rsidR="00A32E33" w:rsidRPr="00155F4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Prij.PDV2016.</w:t>
            </w:r>
          </w:p>
        </w:tc>
      </w:tr>
      <w:tr w:rsidTr="00871A42" w:rsidR="00B2401B" w:rsidRPr="00B40BEB">
        <w:trPr>
          <w:jc w:val="center"/>
        </w:trPr>
        <w:tc>
          <w:tcPr>
            <w:tcW w:type="pct" w:w="117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569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Hrvatski zavod za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zapošljavanje</w:t>
            </w:r>
          </w:p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Središnji ured</w:t>
            </w:r>
          </w:p>
        </w:tc>
        <w:tc>
          <w:tcPr>
            <w:tcW w:type="pct" w:w="299"/>
          </w:tcPr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9154729379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type="pct" w:w="349"/>
          </w:tcPr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Radnička c. 1, 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399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20.729,27</w:t>
            </w:r>
          </w:p>
        </w:tc>
        <w:tc>
          <w:tcPr>
            <w:tcW w:type="pct" w:w="797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Ugovor o sufinan.zapošlj.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mladih osoba bez rad.iskus.od 20.10.2011.</w:t>
            </w:r>
          </w:p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Ovr.ispr.-bjanko zadužn.br.OV-11624/2011</w:t>
            </w:r>
          </w:p>
        </w:tc>
        <w:tc>
          <w:tcPr>
            <w:tcW w:type="pct" w:w="399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20.729,27</w:t>
            </w:r>
          </w:p>
        </w:tc>
        <w:tc>
          <w:tcPr>
            <w:tcW w:type="pct" w:w="648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Ugovor o sufinan.zapošlja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v mladih osoba bez rad.iskus. od 20.10.2011.</w:t>
            </w:r>
          </w:p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Ovr.ispr.-bjanko zadužn.br.OV-11624/2011</w:t>
            </w:r>
          </w:p>
        </w:tc>
        <w:tc>
          <w:tcPr>
            <w:tcW w:type="pct" w:w="598"/>
            <w:vAlign w:val="center"/>
          </w:tcPr>
          <w:p w:rsidRDefault="00B2401B" w:rsidP="00B2401B" w:rsidR="00B2401B">
            <w:pPr>
              <w:pStyle w:val="NoSpacing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49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6"/>
          </w:tcPr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Ovr.ispr.-bjanko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zadužn.br.OV-11624/2011</w:t>
            </w:r>
          </w:p>
        </w:tc>
      </w:tr>
      <w:tr w:rsidTr="00816D7E" w:rsidR="00B2401B" w:rsidRPr="00B40BEB">
        <w:trPr>
          <w:jc w:val="center"/>
        </w:trPr>
        <w:tc>
          <w:tcPr>
            <w:tcW w:type="pct" w:w="117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9"/>
          </w:tcPr>
          <w:p w:rsidRDefault="00B2401B" w:rsidP="00B2401B" w:rsidR="00B2401B" w:rsidRPr="00F54E01">
            <w:pPr>
              <w:pStyle w:val="NoSpacing"/>
              <w:rPr>
                <w:rFonts w:hAnsi="Times New Roman" w:ascii="Times New Roman"/>
                <w:b/>
                <w:lang w:val="pl-PL"/>
              </w:rPr>
            </w:pPr>
            <w:r w:rsidRPr="00F54E01">
              <w:rPr>
                <w:rFonts w:hAnsi="Times New Roman" w:ascii="Times New Roman"/>
                <w:b/>
                <w:lang w:val="pl-PL"/>
              </w:rPr>
              <w:t>U K U P N O :</w:t>
            </w:r>
          </w:p>
        </w:tc>
        <w:tc>
          <w:tcPr>
            <w:tcW w:type="pct" w:w="299"/>
          </w:tcPr>
          <w:p w:rsidRDefault="00B2401B" w:rsidP="00B2401B" w:rsidR="00B2401B" w:rsidRPr="002240F2">
            <w:pPr>
              <w:pStyle w:val="NoSpacing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</w:p>
        </w:tc>
        <w:tc>
          <w:tcPr>
            <w:tcW w:type="pct" w:w="349"/>
          </w:tcPr>
          <w:p w:rsidRDefault="00B2401B" w:rsidP="00B2401B" w:rsidR="00B2401B" w:rsidRPr="002240F2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399"/>
            <w:vAlign w:val="bottom"/>
          </w:tcPr>
          <w:p w:rsidRDefault="00B2401B" w:rsidP="00B2401B" w:rsidR="00B2401B" w:rsidRPr="00494F95">
            <w:pPr>
              <w:rPr>
                <w:rFonts w:cs="Arial" w:hAnsi="Arial" w:ascii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797"/>
            <w:vAlign w:val="bottom"/>
          </w:tcPr>
          <w:p w:rsidRDefault="00B2401B" w:rsidP="00B2401B" w:rsidR="00B2401B" w:rsidRPr="002240F2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399"/>
            <w:vAlign w:val="bottom"/>
          </w:tcPr>
          <w:p w:rsidRDefault="00B2401B" w:rsidP="00B2401B" w:rsidR="00B2401B" w:rsidRPr="00B2401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2401B">
              <w:rPr>
                <w:rFonts w:hAnsi="Times New Roman" w:ascii="Times New Roman"/>
                <w:color w:val="000000"/>
                <w:sz w:val="24"/>
                <w:szCs w:val="24"/>
              </w:rPr>
              <w:t>23.795,82</w:t>
            </w:r>
          </w:p>
        </w:tc>
        <w:tc>
          <w:tcPr>
            <w:tcW w:type="pct" w:w="648"/>
            <w:vAlign w:val="center"/>
          </w:tcPr>
          <w:p w:rsidRDefault="00B2401B" w:rsidP="00B2401B" w:rsidR="00B2401B" w:rsidRPr="002240F2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pct" w:w="598"/>
            <w:vAlign w:val="center"/>
          </w:tcPr>
          <w:p w:rsidRDefault="00B2401B" w:rsidP="00B2401B" w:rsidR="00B2401B" w:rsidRPr="00494F95">
            <w:pPr>
              <w:pStyle w:val="NoSpacing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pct" w:w="249"/>
          </w:tcPr>
          <w:p w:rsidRDefault="00B2401B" w:rsidP="00B2401B" w:rsidR="00B240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6"/>
          </w:tcPr>
          <w:p w:rsidRDefault="00B2401B" w:rsidP="00B2401B" w:rsidR="00B2401B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2347E" w:rsidP="0022347E" w:rsidR="002240F2">
      <w:pPr>
        <w:pStyle w:val="NoSpacing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4108C2" w:rsidP="004108C2" w:rsidR="0022347E" w:rsidRPr="004108C2">
      <w:pPr>
        <w:spacing w:after="0"/>
        <w:rPr>
          <w:rFonts w:eastAsia="Times New Roman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Prijava tražbina vjerovnika RH, Ministarstvo financija po kontima </w:t>
      </w:r>
      <w:r w:rsidRPr="004108C2">
        <w:rPr>
          <w:rFonts w:eastAsia="Times New Roman" w:hAnsi="Times New Roman" w:ascii="Times New Roman"/>
          <w:sz w:val="24"/>
          <w:szCs w:val="24"/>
          <w:lang w:eastAsia="hr-HR"/>
        </w:rPr>
        <w:t>- k.1880  por. doh.nesam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(1.470,68 kn)</w:t>
      </w:r>
      <w:r w:rsidRPr="004108C2">
        <w:rPr>
          <w:rFonts w:eastAsia="Times New Roman" w:hAnsi="Times New Roman" w:ascii="Times New Roman"/>
          <w:sz w:val="24"/>
          <w:szCs w:val="24"/>
          <w:lang w:eastAsia="hr-HR"/>
        </w:rPr>
        <w:t>.,  k.2283 MO-II-rad.odn.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(4.269,12 kn)</w:t>
      </w:r>
      <w:r w:rsidRPr="004108C2">
        <w:rPr>
          <w:rFonts w:eastAsia="Times New Roman" w:hAnsi="Times New Roman" w:ascii="Times New Roman"/>
          <w:sz w:val="24"/>
          <w:szCs w:val="24"/>
          <w:lang w:eastAsia="hr-HR"/>
        </w:rPr>
        <w:t>, k.8168 MO-gen.rad.od.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(15.362,63 kn)</w:t>
      </w:r>
      <w:r w:rsidRPr="004108C2">
        <w:rPr>
          <w:rFonts w:eastAsia="Times New Roman" w:hAnsi="Times New Roman" w:ascii="Times New Roman"/>
          <w:sz w:val="24"/>
          <w:szCs w:val="24"/>
          <w:lang w:eastAsia="hr-HR"/>
        </w:rPr>
        <w:t>, k.8486 ZO-radni odnos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(33.172,14 kn)</w:t>
      </w:r>
      <w:r w:rsidRPr="004108C2">
        <w:rPr>
          <w:rFonts w:eastAsia="Times New Roman" w:hAnsi="Times New Roman" w:ascii="Times New Roman"/>
          <w:sz w:val="24"/>
          <w:szCs w:val="24"/>
          <w:lang w:eastAsia="hr-HR"/>
        </w:rPr>
        <w:t>, k.8630 ZO-zašt.rada, k.8753 dopr.zapoš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(3.754,27 kn) u ukupnom izosu 59</w:t>
      </w:r>
      <w:r w:rsidR="0024780E">
        <w:rPr>
          <w:rFonts w:eastAsia="Times New Roman" w:hAnsi="Times New Roman" w:ascii="Times New Roman"/>
          <w:sz w:val="24"/>
          <w:szCs w:val="24"/>
          <w:lang w:eastAsia="hr-HR"/>
        </w:rPr>
        <w:t>.133,03 kn priznata je u I VIR-u kroz bruto tražbine radnika.</w:t>
      </w:r>
      <w:r w:rsidR="0022347E" w:rsidRPr="004108C2">
        <w:rPr>
          <w:rFonts w:eastAsia="Times New Roman" w:hAnsi="Times New Roman" w:ascii="Times New Roman"/>
          <w:sz w:val="24"/>
        </w:rPr>
        <w:tab/>
      </w:r>
    </w:p>
    <w:p w:rsidRDefault="008465DE" w:rsidP="008465DE" w:rsidR="008465DE">
      <w:pPr>
        <w:pStyle w:val="NoSpacing"/>
        <w:rPr>
          <w:rFonts w:hAnsi="Times New Roman" w:ascii="Times New Roman"/>
          <w:sz w:val="24"/>
        </w:rPr>
      </w:pPr>
    </w:p>
    <w:p w:rsidRDefault="008465DE" w:rsidP="008465DE" w:rsidR="008465DE" w:rsidRPr="008465DE">
      <w:pPr>
        <w:pStyle w:val="NoSpacing"/>
        <w:rPr>
          <w:rFonts w:hAnsi="Times New Roman" w:ascii="Times New Roman"/>
          <w:sz w:val="24"/>
        </w:rPr>
      </w:pPr>
    </w:p>
    <w:tbl>
      <w:tblPr>
        <w:tblStyle w:val="TableGrid"/>
        <w:tblW w:type="auto" w:w="0"/>
        <w:tblLook w:val="04A0"/>
      </w:tblPr>
      <w:tblGrid>
        <w:gridCol w:w="3555"/>
        <w:gridCol w:w="3555"/>
        <w:gridCol w:w="3555"/>
        <w:gridCol w:w="3555"/>
      </w:tblGrid>
      <w:tr w:rsidTr="00BA17F1" w:rsidR="008465DE" w:rsidRPr="008465DE">
        <w:tc>
          <w:tcPr>
            <w:tcW w:type="dxa" w:w="14220"/>
            <w:gridSpan w:val="4"/>
          </w:tcPr>
          <w:p w:rsidRDefault="00106ADD" w:rsidP="008465DE" w:rsidR="008465DE" w:rsidRPr="008465DE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                                           </w:t>
            </w:r>
            <w:r w:rsidR="008465DE" w:rsidRPr="008465DE">
              <w:rPr>
                <w:rFonts w:hAnsi="Times New Roman" w:ascii="Times New Roman"/>
                <w:b/>
                <w:sz w:val="24"/>
              </w:rPr>
              <w:t>UKUPAN ZBROJ PRIJAVLJENIH, PRIZNATIH I OSPORENIH TRAŽBINA</w:t>
            </w:r>
          </w:p>
        </w:tc>
      </w:tr>
      <w:tr w:rsidTr="00BA17F1" w:rsidR="008465DE" w:rsidRPr="008465DE">
        <w:tc>
          <w:tcPr>
            <w:tcW w:type="dxa" w:w="3555"/>
          </w:tcPr>
          <w:p w:rsidRDefault="008465DE" w:rsidP="008465DE" w:rsidR="008465DE" w:rsidRPr="008465DE">
            <w:pPr>
              <w:pStyle w:val="NoSpacing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prijavljene tražbine (kn)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priznate tražbine (kn)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 w:rsidRPr="00494F95">
              <w:rPr>
                <w:rFonts w:hAnsi="Times New Roman" w:ascii="Times New Roman"/>
                <w:b/>
                <w:sz w:val="24"/>
              </w:rPr>
              <w:t>Iznos osporene tražbine (kn)</w:t>
            </w:r>
          </w:p>
        </w:tc>
      </w:tr>
      <w:tr w:rsidTr="00BA17F1" w:rsidR="008465DE" w:rsidRPr="008465DE">
        <w:trPr>
          <w:trHeight w:val="562"/>
        </w:trPr>
        <w:tc>
          <w:tcPr>
            <w:tcW w:type="dxa" w:w="3555"/>
          </w:tcPr>
          <w:p w:rsidRDefault="008465DE" w:rsidP="008465DE" w:rsidR="008465DE" w:rsidRPr="008465DE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I.VIŠI ISPLATNI RED</w:t>
            </w:r>
          </w:p>
        </w:tc>
        <w:tc>
          <w:tcPr>
            <w:tcW w:type="dxa" w:w="3555"/>
          </w:tcPr>
          <w:p w:rsidRDefault="00487CF6" w:rsidP="008465DE" w:rsidR="008465DE" w:rsidRPr="00494F95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338.766,35</w:t>
            </w:r>
          </w:p>
        </w:tc>
        <w:tc>
          <w:tcPr>
            <w:tcW w:type="dxa" w:w="3555"/>
          </w:tcPr>
          <w:p w:rsidRDefault="00487CF6" w:rsidP="008465DE" w:rsidR="008465DE" w:rsidRPr="00494F95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338.766,35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</w:p>
        </w:tc>
      </w:tr>
      <w:tr w:rsidTr="00BA17F1" w:rsidR="008465DE" w:rsidRPr="008465DE">
        <w:trPr>
          <w:trHeight w:val="556"/>
        </w:trPr>
        <w:tc>
          <w:tcPr>
            <w:tcW w:type="dxa" w:w="3555"/>
          </w:tcPr>
          <w:p w:rsidRDefault="008465DE" w:rsidP="008465DE" w:rsidR="008465DE" w:rsidRPr="008465DE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II. VIŠI ISPLATNI RED</w:t>
            </w:r>
          </w:p>
        </w:tc>
        <w:tc>
          <w:tcPr>
            <w:tcW w:type="dxa" w:w="3555"/>
          </w:tcPr>
          <w:p w:rsidRDefault="00B2401B" w:rsidP="008465DE" w:rsidR="008465DE" w:rsidRPr="00083139">
            <w:pPr>
              <w:pStyle w:val="NoSpacing"/>
              <w:rPr>
                <w:rFonts w:hAnsi="Times New Roman" w:ascii="Times New Roman"/>
                <w:b/>
                <w:sz w:val="28"/>
                <w:szCs w:val="28"/>
              </w:rPr>
            </w:pPr>
            <w:r w:rsidRPr="00083139">
              <w:rPr>
                <w:rFonts w:hAnsi="Times New Roman" w:ascii="Times New Roman"/>
                <w:b/>
                <w:sz w:val="28"/>
                <w:szCs w:val="28"/>
              </w:rPr>
              <w:t xml:space="preserve"> </w:t>
            </w:r>
            <w:r w:rsidRPr="00083139">
              <w:rPr>
                <w:rFonts w:hAnsi="Times New Roman" w:ascii="Times New Roman"/>
                <w:color w:val="000000"/>
                <w:sz w:val="28"/>
                <w:szCs w:val="28"/>
              </w:rPr>
              <w:t>23.795,82</w:t>
            </w:r>
          </w:p>
        </w:tc>
        <w:tc>
          <w:tcPr>
            <w:tcW w:type="dxa" w:w="3555"/>
          </w:tcPr>
          <w:p w:rsidRDefault="00B2401B" w:rsidP="008465DE" w:rsidR="008465DE" w:rsidRPr="00083139">
            <w:pPr>
              <w:pStyle w:val="NoSpacing"/>
              <w:rPr>
                <w:rFonts w:hAnsi="Times New Roman" w:ascii="Times New Roman"/>
                <w:b/>
                <w:sz w:val="28"/>
                <w:szCs w:val="28"/>
              </w:rPr>
            </w:pPr>
            <w:r w:rsidRPr="00083139">
              <w:rPr>
                <w:rFonts w:hAnsi="Times New Roman" w:ascii="Times New Roman"/>
                <w:b/>
                <w:sz w:val="28"/>
                <w:szCs w:val="28"/>
              </w:rPr>
              <w:t xml:space="preserve"> </w:t>
            </w:r>
            <w:r w:rsidRPr="00083139">
              <w:rPr>
                <w:rFonts w:hAnsi="Times New Roman" w:ascii="Times New Roman"/>
                <w:color w:val="000000"/>
                <w:sz w:val="28"/>
                <w:szCs w:val="28"/>
              </w:rPr>
              <w:t>23.795,82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BA17F1" w:rsidR="008465DE" w:rsidRPr="008465DE">
        <w:trPr>
          <w:trHeight w:val="564"/>
        </w:trPr>
        <w:tc>
          <w:tcPr>
            <w:tcW w:type="dxa" w:w="3555"/>
          </w:tcPr>
          <w:p w:rsidRDefault="008465DE" w:rsidP="008465DE" w:rsidR="008465DE" w:rsidRPr="008465DE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  <w:r w:rsidRPr="008465DE">
              <w:rPr>
                <w:rFonts w:hAnsi="Times New Roman" w:ascii="Times New Roman"/>
                <w:b/>
                <w:sz w:val="24"/>
              </w:rPr>
              <w:t>UKUPNO</w:t>
            </w:r>
          </w:p>
        </w:tc>
        <w:tc>
          <w:tcPr>
            <w:tcW w:type="dxa" w:w="3555"/>
          </w:tcPr>
          <w:p w:rsidRDefault="0024780E" w:rsidP="008465DE" w:rsidR="008465DE" w:rsidRPr="00494F95">
            <w:pPr>
              <w:pStyle w:val="NoSpacing"/>
              <w:rPr>
                <w:rFonts w:cs="Arial" w:hAnsi="Arial" w:ascii="Arial"/>
                <w:b/>
                <w:sz w:val="24"/>
              </w:rPr>
            </w:pPr>
            <w:r>
              <w:rPr>
                <w:rFonts w:cs="Arial" w:hAnsi="Arial" w:ascii="Arial"/>
                <w:b/>
                <w:sz w:val="24"/>
              </w:rPr>
              <w:t>362.562,17</w:t>
            </w:r>
          </w:p>
        </w:tc>
        <w:tc>
          <w:tcPr>
            <w:tcW w:type="dxa" w:w="3555"/>
          </w:tcPr>
          <w:p w:rsidRDefault="0024780E" w:rsidP="008465DE" w:rsidR="008465DE" w:rsidRPr="00494F95">
            <w:pPr>
              <w:pStyle w:val="NoSpacing"/>
              <w:rPr>
                <w:rFonts w:cs="Arial" w:hAnsi="Arial" w:ascii="Arial"/>
                <w:b/>
                <w:sz w:val="24"/>
              </w:rPr>
            </w:pPr>
            <w:r>
              <w:rPr>
                <w:rFonts w:cs="Arial" w:hAnsi="Arial" w:ascii="Arial"/>
                <w:b/>
                <w:sz w:val="24"/>
              </w:rPr>
              <w:t>362.562,17</w:t>
            </w:r>
          </w:p>
        </w:tc>
        <w:tc>
          <w:tcPr>
            <w:tcW w:type="dxa" w:w="3555"/>
          </w:tcPr>
          <w:p w:rsidRDefault="008465DE" w:rsidP="008465DE" w:rsidR="008465DE" w:rsidRPr="00494F95">
            <w:pPr>
              <w:pStyle w:val="NoSpacing"/>
              <w:rPr>
                <w:rFonts w:hAnsi="Times New Roman" w:ascii="Times New Roman"/>
                <w:b/>
                <w:sz w:val="24"/>
              </w:rPr>
            </w:pPr>
          </w:p>
        </w:tc>
      </w:tr>
    </w:tbl>
    <w:p w:rsidRDefault="008465DE" w:rsidP="008465DE" w:rsidR="008465DE" w:rsidRPr="008465DE">
      <w:pPr>
        <w:pStyle w:val="NoSpacing"/>
        <w:rPr>
          <w:rFonts w:hAnsi="Times New Roman" w:ascii="Times New Roman"/>
          <w:sz w:val="24"/>
        </w:rPr>
      </w:pPr>
    </w:p>
    <w:p w:rsidRDefault="008465DE" w:rsidP="0022347E" w:rsidR="008465DE">
      <w:pPr>
        <w:pStyle w:val="NoSpacing"/>
        <w:rPr>
          <w:rFonts w:hAnsi="Times New Roman" w:ascii="Times New Roman"/>
          <w:sz w:val="24"/>
        </w:rPr>
      </w:pPr>
    </w:p>
    <w:p w:rsidRDefault="0022347E" w:rsidP="0022347E" w:rsidR="0022347E">
      <w:pPr>
        <w:pStyle w:val="NoSpacing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4780E" w:rsidP="0022347E" w:rsidR="0022347E" w:rsidRPr="001D7793">
      <w:pPr>
        <w:pStyle w:val="NoSpacing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22347E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5</w:t>
      </w:r>
      <w:r w:rsidR="0022347E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t</w:t>
      </w:r>
      <w:r w:rsidR="0022347E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>av</w:t>
      </w:r>
      <w:r w:rsidR="0022347E">
        <w:rPr>
          <w:rFonts w:hAnsi="Times New Roman" w:ascii="Times New Roman"/>
          <w:sz w:val="24"/>
        </w:rPr>
        <w:t>nja 201</w:t>
      </w:r>
      <w:r>
        <w:rPr>
          <w:rFonts w:hAnsi="Times New Roman" w:ascii="Times New Roman"/>
          <w:sz w:val="24"/>
        </w:rPr>
        <w:t>8</w:t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</w:r>
      <w:r w:rsidR="0022347E">
        <w:rPr>
          <w:rFonts w:hAnsi="Times New Roman" w:ascii="Times New Roman"/>
          <w:sz w:val="24"/>
        </w:rPr>
        <w:tab/>
        <w:t>Matko Ljuban</w:t>
      </w:r>
    </w:p>
    <w:p w:rsidRDefault="0022347E" w:rsidP="00702487" w:rsidR="0022347E">
      <w:pPr>
        <w:jc w:val="center"/>
        <w:rPr>
          <w:rFonts w:hAnsi="Times New Roman" w:ascii="Times New Roman"/>
          <w:b/>
          <w:sz w:val="24"/>
        </w:rPr>
      </w:pPr>
    </w:p>
    <w:p w:rsidRDefault="0022347E" w:rsidP="00702487" w:rsidR="0022347E">
      <w:pPr>
        <w:jc w:val="center"/>
        <w:rPr>
          <w:rFonts w:hAnsi="Times New Roman" w:ascii="Times New Roman"/>
          <w:b/>
          <w:sz w:val="24"/>
        </w:rPr>
      </w:pPr>
    </w:p>
    <w:p w:rsidRDefault="0022347E" w:rsidP="00702487" w:rsidR="0022347E">
      <w:pPr>
        <w:jc w:val="center"/>
        <w:rPr>
          <w:rFonts w:hAnsi="Times New Roman" w:ascii="Times New Roman"/>
          <w:b/>
          <w:sz w:val="24"/>
        </w:rPr>
      </w:pPr>
    </w:p>
    <w:p w:rsidRDefault="008465DE" w:rsidP="00702487" w:rsidR="008465DE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/>
      </w:tblPr>
      <w:tblGrid>
        <w:gridCol w:w="816"/>
        <w:gridCol w:w="2126"/>
        <w:gridCol w:w="1419"/>
        <w:gridCol w:w="1275"/>
        <w:gridCol w:w="1843"/>
        <w:gridCol w:w="1560"/>
        <w:gridCol w:w="3542"/>
        <w:gridCol w:w="3118"/>
      </w:tblGrid>
      <w:tr w:rsidTr="00792521" w:rsidR="00702487" w:rsidRPr="00B40BEB">
        <w:trPr>
          <w:jc w:val="center"/>
        </w:trPr>
        <w:tc>
          <w:tcPr>
            <w:tcW w:type="pct" w:w="260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452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406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87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497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1128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993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792521" w:rsidR="00702487" w:rsidRPr="00B40BEB">
        <w:trPr>
          <w:jc w:val="center"/>
        </w:trPr>
        <w:tc>
          <w:tcPr>
            <w:tcW w:type="pct" w:w="260"/>
          </w:tcPr>
          <w:p w:rsidRDefault="00702487" w:rsidP="00FA6E5C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702487" w:rsidP="00FA6E5C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2"/>
          </w:tcPr>
          <w:p w:rsidRDefault="00702487" w:rsidP="00FA6E5C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06"/>
          </w:tcPr>
          <w:p w:rsidRDefault="00702487" w:rsidP="00FA6E5C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702487" w:rsidP="00FA6E5C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</w:tcPr>
          <w:p w:rsidRDefault="00702487" w:rsidP="00FA6E5C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8"/>
          </w:tcPr>
          <w:p w:rsidRDefault="00702487" w:rsidP="00FA6E5C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93"/>
          </w:tcPr>
          <w:p w:rsidRDefault="00702487" w:rsidP="00FA6E5C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92521" w:rsidR="00792521" w:rsidRPr="00B40BEB">
        <w:trPr>
          <w:jc w:val="center"/>
        </w:trPr>
        <w:tc>
          <w:tcPr>
            <w:tcW w:type="pct" w:w="260"/>
          </w:tcPr>
          <w:p w:rsidRDefault="00792521" w:rsidP="00792521" w:rsidR="00792521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792521" w:rsidP="00792521" w:rsidR="00792521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2"/>
          </w:tcPr>
          <w:p w:rsidRDefault="00792521" w:rsidP="00792521" w:rsidR="00792521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06"/>
          </w:tcPr>
          <w:p w:rsidRDefault="00792521" w:rsidP="00792521" w:rsidR="00792521" w:rsidRPr="00B40BEB">
            <w:pPr>
              <w:pStyle w:val="NoSpacing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</w:tcPr>
          <w:p w:rsidRDefault="00792521" w:rsidP="00792521" w:rsidR="00792521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</w:tcPr>
          <w:p w:rsidRDefault="00792521" w:rsidP="00792521" w:rsidR="00792521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8"/>
          </w:tcPr>
          <w:p w:rsidRDefault="00792521" w:rsidP="002240F2" w:rsidR="00792521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93"/>
          </w:tcPr>
          <w:p w:rsidRDefault="00792521" w:rsidP="00792521" w:rsidR="00792521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2240F2" w:rsidP="002240F2" w:rsidR="002240F2">
      <w:pPr>
        <w:pStyle w:val="NoSpacing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240F2" w:rsidP="002240F2" w:rsidR="002240F2" w:rsidRPr="001D7793">
      <w:pPr>
        <w:pStyle w:val="NoSpacing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</w:t>
      </w:r>
      <w:r w:rsidR="0024780E">
        <w:rPr>
          <w:rFonts w:hAnsi="Times New Roman" w:ascii="Times New Roman"/>
          <w:sz w:val="24"/>
        </w:rPr>
        <w:t>5</w:t>
      </w:r>
      <w:r>
        <w:rPr>
          <w:rFonts w:hAnsi="Times New Roman" w:ascii="Times New Roman"/>
          <w:sz w:val="24"/>
        </w:rPr>
        <w:t>.</w:t>
      </w:r>
      <w:r w:rsidR="0024780E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r</w:t>
      </w:r>
      <w:r w:rsidR="0024780E">
        <w:rPr>
          <w:rFonts w:hAnsi="Times New Roman" w:ascii="Times New Roman"/>
          <w:sz w:val="24"/>
        </w:rPr>
        <w:t>av</w:t>
      </w:r>
      <w:r>
        <w:rPr>
          <w:rFonts w:hAnsi="Times New Roman" w:ascii="Times New Roman"/>
          <w:sz w:val="24"/>
        </w:rPr>
        <w:t>nja 201</w:t>
      </w:r>
      <w:r w:rsidR="0024780E">
        <w:rPr>
          <w:rFonts w:hAnsi="Times New Roman" w:ascii="Times New Roman"/>
          <w:sz w:val="24"/>
        </w:rPr>
        <w:t>8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Matko Ljuban</w:t>
      </w:r>
    </w:p>
    <w:p w:rsidRDefault="002240F2" w:rsidP="002240F2" w:rsidR="002240F2">
      <w:pPr>
        <w:jc w:val="center"/>
        <w:rPr>
          <w:rFonts w:hAnsi="Times New Roman" w:ascii="Times New Roman"/>
          <w:b/>
          <w:sz w:val="24"/>
        </w:rPr>
      </w:pPr>
    </w:p>
    <w:p w:rsidRDefault="002240F2" w:rsidP="002240F2" w:rsidR="002240F2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/>
      </w:tblPr>
      <w:tblGrid>
        <w:gridCol w:w="2118"/>
        <w:gridCol w:w="3254"/>
        <w:gridCol w:w="2421"/>
        <w:gridCol w:w="2577"/>
        <w:gridCol w:w="1902"/>
        <w:gridCol w:w="1902"/>
      </w:tblGrid>
      <w:tr w:rsidTr="00FA6E5C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FA6E5C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FA6E5C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FA6E5C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FA6E5C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FA6E5C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FA6E5C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FA6E5C" w:rsidR="00702487" w:rsidRPr="007B4027">
        <w:trPr>
          <w:jc w:val="center"/>
        </w:trPr>
        <w:tc>
          <w:tcPr>
            <w:tcW w:type="pct" w:w="747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1148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854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909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71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71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</w:tr>
      <w:tr w:rsidTr="005B4DA6" w:rsidR="00702487" w:rsidRPr="007B4027">
        <w:trPr>
          <w:trHeight w:val="471"/>
          <w:jc w:val="center"/>
        </w:trPr>
        <w:tc>
          <w:tcPr>
            <w:tcW w:type="pct" w:w="747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  <w:p w:rsidRDefault="00702487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854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909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71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  <w:tc>
          <w:tcPr>
            <w:tcW w:type="pct" w:w="671"/>
          </w:tcPr>
          <w:p w:rsidRDefault="005B4DA6" w:rsidP="005B4DA6" w:rsidR="00702487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_</w:t>
            </w:r>
          </w:p>
        </w:tc>
      </w:tr>
    </w:tbl>
    <w:p w:rsidRDefault="00494F95" w:rsidP="00702487" w:rsidR="00494F95">
      <w:pPr>
        <w:jc w:val="center"/>
        <w:rPr>
          <w:rFonts w:hAnsi="Times New Roman" w:ascii="Times New Roman"/>
          <w:sz w:val="24"/>
        </w:rPr>
      </w:pPr>
    </w:p>
    <w:p w:rsidRDefault="002240F2" w:rsidP="002240F2" w:rsidR="002240F2">
      <w:pPr>
        <w:pStyle w:val="NoSpacing"/>
        <w:ind w:firstLine="708" w:left="920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2240F2" w:rsidP="002240F2" w:rsidR="002240F2" w:rsidRPr="001D7793">
      <w:pPr>
        <w:pStyle w:val="NoSpacing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</w:t>
      </w:r>
      <w:r w:rsidR="0024780E">
        <w:rPr>
          <w:rFonts w:hAnsi="Times New Roman" w:ascii="Times New Roman"/>
          <w:sz w:val="24"/>
        </w:rPr>
        <w:t>5</w:t>
      </w:r>
      <w:r>
        <w:rPr>
          <w:rFonts w:hAnsi="Times New Roman" w:ascii="Times New Roman"/>
          <w:sz w:val="24"/>
        </w:rPr>
        <w:t>.</w:t>
      </w:r>
      <w:r w:rsidR="0024780E">
        <w:rPr>
          <w:rFonts w:hAnsi="Times New Roman" w:ascii="Times New Roman"/>
          <w:sz w:val="24"/>
        </w:rPr>
        <w:t>trav</w:t>
      </w:r>
      <w:r>
        <w:rPr>
          <w:rFonts w:hAnsi="Times New Roman" w:ascii="Times New Roman"/>
          <w:sz w:val="24"/>
        </w:rPr>
        <w:t>nja 201</w:t>
      </w:r>
      <w:r w:rsidR="0024780E">
        <w:rPr>
          <w:rFonts w:hAnsi="Times New Roman" w:ascii="Times New Roman"/>
          <w:sz w:val="24"/>
        </w:rPr>
        <w:t>8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Matko Ljuban</w:t>
      </w:r>
    </w:p>
    <w:sectPr w:rsidSect="00CA1F73" w:rsidR="002240F2" w:rsidRPr="001D779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52B" w:rsidP="00702487" w:rsidR="0026152B">
      <w:pPr>
        <w:spacing w:after="0"/>
      </w:pPr>
      <w:r>
        <w:separator/>
      </w:r>
    </w:p>
  </w:endnote>
  <w:endnote w:id="0" w:type="continuationSeparator">
    <w:p w:rsidRDefault="0026152B" w:rsidP="00702487" w:rsidR="002615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52B" w:rsidP="00702487" w:rsidR="0026152B">
      <w:pPr>
        <w:spacing w:after="0"/>
      </w:pPr>
      <w:r>
        <w:separator/>
      </w:r>
    </w:p>
  </w:footnote>
  <w:footnote w:id="0" w:type="continuationSeparator">
    <w:p w:rsidRDefault="0026152B" w:rsidP="00702487" w:rsidR="0026152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0472F"/>
    <w:rsid w:val="00032D6A"/>
    <w:rsid w:val="00051280"/>
    <w:rsid w:val="00067A8D"/>
    <w:rsid w:val="00083139"/>
    <w:rsid w:val="00084AF0"/>
    <w:rsid w:val="000A703D"/>
    <w:rsid w:val="0010382D"/>
    <w:rsid w:val="00106ADD"/>
    <w:rsid w:val="00155F4D"/>
    <w:rsid w:val="0017429A"/>
    <w:rsid w:val="00182A2A"/>
    <w:rsid w:val="00195E24"/>
    <w:rsid w:val="001A2A4D"/>
    <w:rsid w:val="001E7BDA"/>
    <w:rsid w:val="0022347E"/>
    <w:rsid w:val="002240F2"/>
    <w:rsid w:val="0024780E"/>
    <w:rsid w:val="00256B70"/>
    <w:rsid w:val="00260955"/>
    <w:rsid w:val="0026152B"/>
    <w:rsid w:val="002A6D50"/>
    <w:rsid w:val="00301BBC"/>
    <w:rsid w:val="00391884"/>
    <w:rsid w:val="003C3D9C"/>
    <w:rsid w:val="003F46C4"/>
    <w:rsid w:val="004108C2"/>
    <w:rsid w:val="00451114"/>
    <w:rsid w:val="00451A8F"/>
    <w:rsid w:val="00487CF6"/>
    <w:rsid w:val="00494F95"/>
    <w:rsid w:val="004B2627"/>
    <w:rsid w:val="00525D97"/>
    <w:rsid w:val="005B4DA6"/>
    <w:rsid w:val="005C5E8C"/>
    <w:rsid w:val="005C728D"/>
    <w:rsid w:val="00636969"/>
    <w:rsid w:val="006449E0"/>
    <w:rsid w:val="00677477"/>
    <w:rsid w:val="00680A40"/>
    <w:rsid w:val="006D2F61"/>
    <w:rsid w:val="00702487"/>
    <w:rsid w:val="007126A8"/>
    <w:rsid w:val="00736883"/>
    <w:rsid w:val="007717A1"/>
    <w:rsid w:val="00792521"/>
    <w:rsid w:val="007A023E"/>
    <w:rsid w:val="00807F4A"/>
    <w:rsid w:val="00815212"/>
    <w:rsid w:val="00816D7E"/>
    <w:rsid w:val="008316FC"/>
    <w:rsid w:val="008465DE"/>
    <w:rsid w:val="008512FB"/>
    <w:rsid w:val="00852A9E"/>
    <w:rsid w:val="008E1D6F"/>
    <w:rsid w:val="00926E29"/>
    <w:rsid w:val="009A2F6A"/>
    <w:rsid w:val="00A32E33"/>
    <w:rsid w:val="00A66352"/>
    <w:rsid w:val="00AD0EC0"/>
    <w:rsid w:val="00B2401B"/>
    <w:rsid w:val="00B276FB"/>
    <w:rsid w:val="00B34D2C"/>
    <w:rsid w:val="00BF6757"/>
    <w:rsid w:val="00C478DC"/>
    <w:rsid w:val="00C61F72"/>
    <w:rsid w:val="00CA1F73"/>
    <w:rsid w:val="00CF1C0D"/>
    <w:rsid w:val="00D01465"/>
    <w:rsid w:val="00D57333"/>
    <w:rsid w:val="00D72DAB"/>
    <w:rsid w:val="00DB1053"/>
    <w:rsid w:val="00E30A55"/>
    <w:rsid w:val="00E70D9A"/>
    <w:rsid w:val="00EC2F64"/>
    <w:rsid w:val="00F2207A"/>
    <w:rsid w:val="00F54E01"/>
    <w:rsid w:val="00FA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FootnoteText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true" w:styleId="FootnoteTextChar" w:type="character">
    <w:name w:val="Footnote Text Char"/>
    <w:basedOn w:val="DefaultParagraphFont"/>
    <w:link w:val="FootnoteText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FootnoteReferenc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ListParagraph" w:type="paragraph">
    <w:name w:val="List Paragraph"/>
    <w:basedOn w:val="Normal"/>
    <w:uiPriority w:val="34"/>
    <w:qFormat/>
    <w:rsid w:val="002240F2"/>
    <w:pPr>
      <w:ind w:left="720"/>
      <w:contextualSpacing/>
    </w:pPr>
  </w:style>
  <w:style w:styleId="TableGrid" w:type="table">
    <w:name w:val="Table Grid"/>
    <w:basedOn w:val="TableNormal"/>
    <w:uiPriority w:val="59"/>
    <w:rsid w:val="008465D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laceholderText" w:type="character">
    <w:name w:val="Placeholder Text"/>
    <w:basedOn w:val="DefaultParagraphFont"/>
    <w:uiPriority w:val="99"/>
    <w:semiHidden/>
    <w:rsid w:val="00644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644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6449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240F2"/>
    <w:pPr>
      <w:ind w:left="720"/>
      <w:contextualSpacing/>
    </w:pPr>
  </w:style>
  <w:style w:styleId="Reetkatablice" w:type="table">
    <w:name w:val="Table Grid"/>
    <w:basedOn w:val="Obinatablica"/>
    <w:uiPriority w:val="59"/>
    <w:rsid w:val="008465D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44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9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St-7717/2015-18</izvorni_sadrzaj>
    <derivirana_varijabla naziv="DomainObject.Oznaka_1">St-7717/2015-18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</izvorni_sadrzaj>
    <derivirana_varijabla naziv="DomainObject.Predmet.OstaliListFormated_1">
      <item>Ivanka Ciglević</item>
      <item>Matko Ljuban</item>
    </derivirana_varijabla>
  </DomainObject.Predmet.OstaliListFormated>
  <DomainObject.Predmet.OstaliListFormatedOIB>
    <izvorni_sadrzaj>
      <item>Ivanka Ciglević, OIB 94802462536</item>
      <item>Matko Ljuban, OIB 28695463260</item>
    </izvorni_sadrzaj>
    <derivirana_varijabla naziv="DomainObject.Predmet.OstaliListFormatedOIB_1">
      <item>Ivanka Ciglević, OIB 94802462536</item>
      <item>Matko Ljuban, OIB 28695463260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</izvorni_sadrzaj>
    <derivirana_varijabla naziv="DomainObject.Predmet.OstaliListFormatedWithAdress_1">
      <item>Ivanka Ciglević, Kampor 221, 51280 Kampor</item>
      <item>Matko Ljuban, Hrvatskih Iseljenika 3,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</derivirana_varijabla>
  </DomainObject.Predmet.OstaliListFormatedWithAdressOIB>
  <DomainObject.Predmet.OstaliListNazivFormated>
    <izvorni_sadrzaj>
      <item>Ivanka Ciglević</item>
      <item>Matko Ljuban</item>
    </izvorni_sadrzaj>
    <derivirana_varijabla naziv="DomainObject.Predmet.OstaliListNazivFormated_1">
      <item>Ivanka Ciglević</item>
      <item>Matko Ljuban</item>
    </derivirana_varijabla>
  </DomainObject.Predmet.OstaliListNazivFormated>
  <DomainObject.Predmet.OstaliListNazivFormatedOIB>
    <izvorni_sadrzaj>
      <item>Ivanka Ciglević, OIB 94802462536</item>
      <item>Matko Ljuban, OIB 28695463260</item>
    </izvorni_sadrzaj>
    <derivirana_varijabla naziv="DomainObject.Predmet.OstaliListNazivFormatedOIB_1">
      <item>Ivanka Ciglević, OIB 94802462536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</izvorni_sadrzaj>
    <derivirana_varijabla naziv="DomainObject.Predmet.SudioniciListNazivOIB_1">
      <item>, OIB 18683136487</item>
      <item>, OIB 87907226478</item>
      <item>, OIB 94802462536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924</properties:Words>
  <properties:Characters>5270</properties:Characters>
  <properties:Lines>43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2018-04-26T15:21:00Z</dcterms:created>
  <dc:creator>ADMINIBM</dc:creator>
  <cp:lastModifiedBy>vljuban1</cp:lastModifiedBy>
  <dcterms:modified xmlns:xsi="http://www.w3.org/2001/XMLSchema-instance" xsi:type="dcterms:W3CDTF">2018-04-26T15:21:00Z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St-7717/2015-18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