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b958" w14:paraId="6d6b958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9F3EF5">
        <w:rPr>
          <w:b/>
        </w:rPr>
        <w:t>1091</w:t>
      </w:r>
      <w:r w:rsidR="00227BE6" w:rsidRPr="00227BE6">
        <w:rPr>
          <w:b/>
        </w:rPr>
        <w:t>/201</w:t>
      </w:r>
      <w:r w:rsidR="006D3748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9F3EF5" w:rsidRPr="009F3EF5">
        <w:t>SEPRA, d.o.o., Ulica Borisa Papandopula 12, 21000 Split, OIB: 98723128248</w:t>
      </w:r>
      <w:r w:rsidRPr="008F7C03">
        <w:t xml:space="preserve">, dana </w:t>
      </w:r>
      <w:r w:rsidR="009F3EF5">
        <w:t>12</w:t>
      </w:r>
      <w:r w:rsidRPr="008F7C03">
        <w:t xml:space="preserve">. </w:t>
      </w:r>
      <w:r w:rsidR="001D7AF5">
        <w:t>rujn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9F3EF5" w:rsidRPr="009F3EF5">
        <w:t>SEPRA, d.o.o., Ulica Borisa Papandopula 12, 21000 Split, OIB: 98723128248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9F3EF5">
        <w:t>1091</w:t>
      </w:r>
      <w:r w:rsidR="005A5C16">
        <w:t>201</w:t>
      </w:r>
      <w:r w:rsidR="006D3748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9F3EF5">
        <w:t>1091</w:t>
      </w:r>
      <w:r w:rsidR="005A5C16">
        <w:t>/</w:t>
      </w:r>
      <w:r w:rsidR="005577B3">
        <w:t>20</w:t>
      </w:r>
      <w:r w:rsidR="005A5C16">
        <w:t>1</w:t>
      </w:r>
      <w:r w:rsidR="006D3748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F3EF5" w:rsidP="00451E27" w:rsidR="009F3EF5">
      <w:pPr>
        <w:jc w:val="center"/>
        <w:rPr>
          <w:b/>
        </w:rPr>
      </w:pPr>
    </w:p>
    <w:p w:rsidRDefault="009F3EF5" w:rsidP="009F3EF5" w:rsidR="009F3EF5" w:rsidRPr="009F3EF5">
      <w:pPr>
        <w:ind w:firstLine="708"/>
        <w:jc w:val="both"/>
      </w:pPr>
      <w:r w:rsidRPr="009F3EF5">
        <w:t>Financijska agencija RC Split, je podnijela ovom sudu 11. svibnja 2017. godine prijedlog za provedbu skraćenog stečajnog postupka nad dužnikom. U prijedlogu se u bitnome navodi da na dan 04.05.2017. godine dužnik u Očevidniku redoslijeda osnova za plaćanje ima evidentirane neizvršene osnove za plaćanje u neprekinutom razdoblju od 120 dana u ukupnom iznosu od 167.283,66 kuna, da nema zaposlenih, da ima otvoren račune kod Erste &amp; Steiermarkische banke i da nema zaplijenjenih sredstava na ime predujma za namirenje troškova stečajnog postupka.</w:t>
      </w:r>
    </w:p>
    <w:p w:rsidRDefault="009F3EF5" w:rsidP="009F3EF5" w:rsidR="009F3EF5" w:rsidRPr="009F3EF5">
      <w:pPr>
        <w:ind w:firstLine="708"/>
        <w:jc w:val="both"/>
      </w:pPr>
    </w:p>
    <w:p w:rsidRDefault="009F3EF5" w:rsidP="009F3EF5" w:rsidR="009F3EF5">
      <w:pPr>
        <w:ind w:firstLine="708"/>
        <w:jc w:val="both"/>
      </w:pPr>
      <w:r w:rsidRPr="009F3EF5">
        <w:t xml:space="preserve">Dana 05. listopada 2017.g. naslovni sud je rješenjem pod podl.br. St-553/2017 obustavio skraćeni stečajni postupak nad dužnikom, te utvrdio da će se postupak voditi pod novim poslovnim brojem. </w:t>
      </w:r>
    </w:p>
    <w:p w:rsidRDefault="009F3EF5" w:rsidP="009F3EF5" w:rsidR="009F3EF5" w:rsidRPr="009F3EF5">
      <w:pPr>
        <w:ind w:firstLine="708"/>
        <w:jc w:val="both"/>
      </w:pPr>
    </w:p>
    <w:p w:rsidRDefault="009F3EF5" w:rsidP="009F3EF5" w:rsidR="001D7AF5">
      <w:pPr>
        <w:ind w:firstLine="708"/>
        <w:jc w:val="both"/>
      </w:pPr>
      <w:r>
        <w:t>Dana 18</w:t>
      </w:r>
      <w:r w:rsidR="00C07FFC">
        <w:t>. srp</w:t>
      </w:r>
      <w:r>
        <w:t>nja  2018</w:t>
      </w:r>
      <w:r w:rsidR="006D3748">
        <w:t>.g. naslovni sud je rješenjem pod podl.br. St-</w:t>
      </w:r>
      <w:r>
        <w:t>1091</w:t>
      </w:r>
      <w:r w:rsidR="00C07FFC">
        <w:t>/2017</w:t>
      </w:r>
      <w:r w:rsidR="006D3748">
        <w:t xml:space="preserve"> </w:t>
      </w:r>
      <w:r w:rsidR="00C07FFC">
        <w:t>pokrenuo</w:t>
      </w:r>
      <w:r w:rsidR="00C07FFC" w:rsidRPr="00C07FFC">
        <w:t xml:space="preserve"> </w:t>
      </w:r>
      <w:r w:rsidR="00C07FFC">
        <w:t xml:space="preserve">postupak radi utvrđivanja pretpostavki za otvaranje stečajnog postupka (prethodni postupak) nad  </w:t>
      </w:r>
      <w:r w:rsidRPr="009F3EF5">
        <w:t>SEPRA, d.o.o., Ulica Borisa Papandopula 12, 21000 Split, OIB: 98723128248</w:t>
      </w:r>
      <w:r w:rsidR="00C07FFC">
        <w:t>, te odredio ročište radi očitovanja o prijedlogu za otvaranje stečajnog postupka</w:t>
      </w:r>
      <w:r w:rsidR="006D3748">
        <w:t>.</w:t>
      </w:r>
    </w:p>
    <w:p w:rsidRDefault="006D3748" w:rsidP="006D3748" w:rsidR="006D3748">
      <w:pPr>
        <w:ind w:firstLine="708"/>
        <w:jc w:val="both"/>
      </w:pPr>
    </w:p>
    <w:p w:rsidRDefault="004F2D4C" w:rsidP="009F3EF5" w:rsidR="009F3EF5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1D7AF5">
        <w:t>17</w:t>
      </w:r>
      <w:r>
        <w:t xml:space="preserve">. </w:t>
      </w:r>
      <w:r w:rsidR="007A2618">
        <w:t>kolovoz</w:t>
      </w:r>
      <w:r w:rsidR="00EF0A13">
        <w:t>a 2018</w:t>
      </w:r>
      <w:r w:rsidR="00A31CE3">
        <w:t xml:space="preserve">.g. </w:t>
      </w:r>
      <w:r w:rsidR="00C07FFC">
        <w:t xml:space="preserve">je pristupio </w:t>
      </w:r>
      <w:r w:rsidR="00A31CE3">
        <w:t>zastupnik</w:t>
      </w:r>
      <w:r>
        <w:t xml:space="preserve"> po zakonu dužnika </w:t>
      </w:r>
      <w:r w:rsidR="00C07FFC">
        <w:t>te naveo</w:t>
      </w:r>
      <w:r w:rsidR="009F3EF5" w:rsidRPr="009F3EF5">
        <w:t xml:space="preserve"> </w:t>
      </w:r>
      <w:r w:rsidR="009F3EF5">
        <w:t>da se ne protivi se otvaranju stečaja, da dužnik ne posluje već duže vremena, priznaje postojanje stečajnog razloga, a u odnosu na popis dugotrajne imovine priložen u spis navodi da se radi o staroj imovini,  koja je pretežito u lošem stanju i nema neku veću tržišnu vrijednost. Naglašava da dužnik nema nikakvu imovinu, da je sitni inventar manje vrijednosti, te da su sva potraživanja u zastari.</w:t>
      </w:r>
    </w:p>
    <w:p w:rsidRDefault="009F3EF5" w:rsidP="001D7AF5" w:rsidR="009F3EF5">
      <w:pPr>
        <w:ind w:firstLine="708"/>
        <w:jc w:val="both"/>
      </w:pPr>
    </w:p>
    <w:p w:rsidRDefault="00DB7E00" w:rsidP="009F3EF5" w:rsidR="004F2D4C">
      <w:pPr>
        <w:ind w:firstLine="708"/>
        <w:jc w:val="both"/>
      </w:pPr>
      <w:r>
        <w:t>S</w:t>
      </w:r>
      <w:r w:rsidR="00C87C9C">
        <w:t>ud je</w:t>
      </w:r>
      <w:r w:rsidR="00EF0A13">
        <w:t xml:space="preserve"> </w:t>
      </w:r>
      <w:r w:rsidR="00C07FFC">
        <w:t>i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7A2618">
        <w:t>I</w:t>
      </w:r>
      <w:r w:rsidR="001D7AF5">
        <w:t xml:space="preserve">z potvrde Općinskog suda u Splitu, zk odjel </w:t>
      </w:r>
      <w:r w:rsidR="00C07FFC">
        <w:t>Split</w:t>
      </w:r>
      <w:r w:rsidR="001D7AF5">
        <w:t xml:space="preserve"> je vidljivo da dužnik nije upisan kao vlasnik nekretnina na području tog zk odjela</w:t>
      </w:r>
      <w:r w:rsidR="006F2A7B">
        <w:t xml:space="preserve">, a iz uvjerenja </w:t>
      </w:r>
      <w:r w:rsidR="006F2A7B" w:rsidRPr="006F2A7B">
        <w:t>Centra za vozila Hrvatske d.d.</w:t>
      </w:r>
      <w:r w:rsidR="006F2A7B">
        <w:t xml:space="preserve"> je vidljivo da dužnik nije evidentiran kao vlasnik vozila.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7A2618">
        <w:t>16</w:t>
      </w:r>
      <w:r w:rsidR="009D2ECC">
        <w:t>.</w:t>
      </w:r>
      <w:r w:rsidR="007A2618">
        <w:t>08</w:t>
      </w:r>
      <w:r w:rsidR="00EF0A13">
        <w:t>.2018</w:t>
      </w:r>
      <w:r w:rsidR="007A2618">
        <w:t>.g.</w:t>
      </w:r>
      <w:r>
        <w:t xml:space="preserve">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9F3EF5">
        <w:t>588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9F3EF5">
        <w:rPr>
          <w:b/>
        </w:rPr>
        <w:t>12</w:t>
      </w:r>
      <w:r w:rsidR="00005071" w:rsidRPr="00005071">
        <w:rPr>
          <w:b/>
        </w:rPr>
        <w:t xml:space="preserve">. </w:t>
      </w:r>
      <w:r w:rsidR="001D7AF5">
        <w:rPr>
          <w:b/>
        </w:rPr>
        <w:t>rujn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638B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9F3EF5">
      <w:rPr>
        <w:rFonts w:hAnsi="Book Antiqua" w:ascii="Book Antiqua"/>
        <w:b/>
        <w:sz w:val="20"/>
        <w:szCs w:val="20"/>
      </w:rPr>
      <w:t>1091</w:t>
    </w:r>
    <w:r w:rsidR="005A5C16">
      <w:rPr>
        <w:rFonts w:hAnsi="Book Antiqua" w:ascii="Book Antiqua"/>
        <w:b/>
        <w:sz w:val="20"/>
        <w:szCs w:val="20"/>
      </w:rPr>
      <w:t>/201</w:t>
    </w:r>
    <w:r w:rsidR="006D3748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15781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3748"/>
    <w:rsid w:val="006D5CE5"/>
    <w:rsid w:val="006E40C5"/>
    <w:rsid w:val="006F2A7B"/>
    <w:rsid w:val="0070376D"/>
    <w:rsid w:val="00717971"/>
    <w:rsid w:val="0072407F"/>
    <w:rsid w:val="00740FF0"/>
    <w:rsid w:val="007A2618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3EF5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07FFC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46C9C"/>
    <w:rsid w:val="00D638B9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63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8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8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8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8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63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8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8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8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8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St-1091/2017</izvorni_sadrzaj>
    <derivirana_varijabla naziv="DomainObject.Predmet.OznakaBroj_1">St-1091/2017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SEPRA, d.o.o. Poduzeće za proizvodnju, proizvodne i turističke usluge</izvorni_sadrzaj>
    <derivirana_varijabla naziv="DomainObject.Predmet.ProtustrankaFormated_1">  SEPRA, d.o.o. Poduzeće za proizvodnju, proizvodne i turističke usluge</derivirana_varijabla>
  </DomainObject.Predmet.ProtustrankaFormated>
  <DomainObject.Predmet.ProtustrankaFormatedOIB>
    <izvorni_sadrzaj>  SEPRA, d.o.o. Poduzeće za proizvodnju, proizvodne i turističke usluge, OIB 98723128248</izvorni_sadrzaj>
    <derivirana_varijabla naziv="DomainObject.Predmet.ProtustrankaFormatedOIB_1">  SEPRA, d.o.o. Poduzeće za proizvodnju, proizvodne i turističke usluge, OIB 98723128248</derivirana_varijabla>
  </DomainObject.Predmet.ProtustrankaFormatedOIB>
  <DomainObject.Predmet.ProtustrankaFormatedWithAdress>
    <izvorni_sadrzaj> SEPRA, d.o.o. Poduzeće za proizvodnju, proizvodne i turističke usluge, Ulica Borisa Papandopula 12, 21000 Split</izvorni_sadrzaj>
    <derivirana_varijabla naziv="DomainObject.Predmet.ProtustrankaFormatedWithAdress_1"> SEPRA, d.o.o. Poduzeće za proizvodnju, proizvodne i turističke usluge, Ulica Borisa Papandopula 12, 21000 Split</derivirana_varijabla>
  </DomainObject.Predmet.ProtustrankaFormatedWithAdress>
  <DomainObject.Predmet.ProtustrankaFormatedWithAdressOIB>
    <izvorni_sadrzaj> SEPRA, d.o.o. Poduzeće za proizvodnju, proizvodne i turističke usluge, OIB 98723128248, Ulica Borisa Papandopula 12, 21000 Split</izvorni_sadrzaj>
    <derivirana_varijabla naziv="DomainObject.Predmet.ProtustrankaFormatedWithAdressOIB_1"> SEPRA, d.o.o. Poduzeće za proizvodnju, proizvodne i turističke usluge, OIB 98723128248, Ulica Borisa Papandopula 12, 21000 Split</derivirana_varijabla>
  </DomainObject.Predmet.ProtustrankaFormatedWithAdressOIB>
  <DomainObject.Predmet.ProtustrankaWithAdress>
    <izvorni_sadrzaj>SEPRA, d.o.o. Poduzeće za proizvodnju, proizvodne i turističke usluge Ulica Borisa Papandopula 12, 21000 Split</izvorni_sadrzaj>
    <derivirana_varijabla naziv="DomainObject.Predmet.ProtustrankaWithAdress_1">SEPRA, d.o.o. Poduzeće za proizvodnju, proizvodne i turističke usluge Ulica Borisa Papandopula 12, 21000 Split</derivirana_varijabla>
  </DomainObject.Predmet.ProtustrankaWithAdress>
  <DomainObject.Predmet.ProtustrankaWithAdressOIB>
    <izvorni_sadrzaj>SEPRA, d.o.o. Poduzeće za proizvodnju, proizvodne i turističke usluge, OIB 98723128248, Ulica Borisa Papandopula 12, 21000 Split</izvorni_sadrzaj>
    <derivirana_varijabla naziv="DomainObject.Predmet.ProtustrankaWithAdressOIB_1">SEPRA, d.o.o. Poduzeće za proizvodnju, proizvodne i turističke usluge, OIB 98723128248, Ulica Borisa Papandopula 12, 21000 Split</derivirana_varijabla>
  </DomainObject.Predmet.ProtustrankaWithAdressOIB>
  <DomainObject.Predmet.ProtustrankaNazivFormated>
    <izvorni_sadrzaj>SEPRA, d.o.o. Poduzeće za proizvodnju, proizvodne i turističke usluge</izvorni_sadrzaj>
    <derivirana_varijabla naziv="DomainObject.Predmet.ProtustrankaNazivFormated_1">SEPRA, d.o.o. Poduzeće za proizvodnju, proizvodne i turističke usluge</derivirana_varijabla>
  </DomainObject.Predmet.ProtustrankaNazivFormated>
  <DomainObject.Predmet.ProtustrankaNazivFormatedOIB>
    <izvorni_sadrzaj>SEPRA, d.o.o. Poduzeće za proizvodnju, proizvodne i turističke usluge, OIB 98723128248</izvorni_sadrzaj>
    <derivirana_varijabla naziv="DomainObject.Predmet.ProtustrankaNazivFormatedOIB_1">SEPRA, d.o.o. Poduzeće za proizvodnju, proizvodne i turističke usluge, OIB 98723128248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SEPRA, d.o.o. Poduzeće za proizvodnju, proizvodne i turističke usluge</item>
    </izvorni_sadrzaj>
    <derivirana_varijabla naziv="DomainObject.Predmet.ProtuStrankaListFormated_1">
      <item>SEPRA, d.o.o. Poduzeće za proizvodnju, proizvodne i turističke usluge</item>
    </derivirana_varijabla>
  </DomainObject.Predmet.ProtuStrankaListFormated>
  <DomainObject.Predmet.ProtuStrankaListFormatedOIB>
    <izvorni_sadrzaj>
      <item>SEPRA, d.o.o. Poduzeće za proizvodnju, proizvodne i turističke usluge, OIB 98723128248</item>
    </izvorni_sadrzaj>
    <derivirana_varijabla naziv="DomainObject.Predmet.ProtuStrankaListFormatedOIB_1">
      <item>SEPRA, d.o.o. Poduzeće za proizvodnju, proizvodne i turističke usluge, OIB 98723128248</item>
    </derivirana_varijabla>
  </DomainObject.Predmet.ProtuStrankaListFormatedOIB>
  <DomainObject.Predmet.ProtuStrankaListFormatedWithAdress>
    <izvorni_sadrzaj>
      <item>SEPRA, d.o.o. Poduzeće za proizvodnju, proizvodne i turističke usluge, Ulica Borisa Papandopula 12, 21000 Split</item>
    </izvorni_sadrzaj>
    <derivirana_varijabla naziv="DomainObject.Predmet.ProtuStrankaListFormatedWithAdress_1">
      <item>SEPRA, d.o.o. Poduzeće za proizvodnju, proizvodne i turističke usluge, Ulica Borisa Papandopula 12, 21000 Split</item>
    </derivirana_varijabla>
  </DomainObject.Predmet.ProtuStrankaListFormatedWithAdress>
  <DomainObject.Predmet.ProtuStrankaListFormatedWithAdressOIB>
    <izvorni_sadrzaj>
      <item>SEPRA, d.o.o. Poduzeće za proizvodnju, proizvodne i turističke usluge, OIB 98723128248, Ulica Borisa Papandopula 12, 21000 Split</item>
    </izvorni_sadrzaj>
    <derivirana_varijabla naziv="DomainObject.Predmet.ProtuStrankaListFormatedWithAdressOIB_1">
      <item>SEPRA, d.o.o. Poduzeće za proizvodnju, proizvodne i turističke usluge, OIB 98723128248, Ulica Borisa Papandopula 12, 21000 Split</item>
    </derivirana_varijabla>
  </DomainObject.Predmet.ProtuStrankaListFormatedWithAdressOIB>
  <DomainObject.Predmet.ProtuStrankaListNazivFormated>
    <izvorni_sadrzaj>
      <item>SEPRA, d.o.o. Poduzeće za proizvodnju, proizvodne i turističke usluge</item>
    </izvorni_sadrzaj>
    <derivirana_varijabla naziv="DomainObject.Predmet.ProtuStrankaListNazivFormated_1">
      <item>SEPRA, d.o.o. Poduzeće za proizvodnju, proizvodne i turističke usluge</item>
    </derivirana_varijabla>
  </DomainObject.Predmet.ProtuStrankaListNazivFormated>
  <DomainObject.Predmet.ProtuStrankaListNazivFormatedOIB>
    <izvorni_sadrzaj>
      <item>SEPRA, d.o.o. Poduzeće za proizvodnju, proizvodne i turističke usluge, OIB 98723128248</item>
    </izvorni_sadrzaj>
    <derivirana_varijabla naziv="DomainObject.Predmet.ProtuStrankaListNazivFormatedOIB_1">
      <item>SEPRA, d.o.o. Poduzeće za proizvodnju, proizvodne i turističke usluge, OIB 98723128248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Miljenko Pražen</item>
    </izvorni_sadrzaj>
    <derivirana_varijabla naziv="DomainObject.Predmet.OstaliListFormated_1">
      <item>Županijsko državno odvjetništvo punomoćnik sudionika u postupku RH, Ministarstvo financija</item>
      <item>Miljenko Pražen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Miljenko Pražen, OIB 17083573630</item>
    </izvorni_sadrzaj>
    <derivirana_varijabla naziv="DomainObject.Predmet.OstaliListFormatedOIB_1">
      <item>Županijsko državno odvjetništvo, OIB 70793241859 punomoćnik sudionika u postupku RH, Ministarstvo financija</item>
      <item>Miljenko Pražen, OIB 17083573630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Miljenko Pražen, Borisa Papandopula 12, 21000 Split</item>
    </izvorni_sadrzaj>
    <derivirana_varijabla naziv="DomainObject.Predmet.OstaliListFormatedWithAdress_1">
      <item>Županijsko državno odvjetništvo, Gundulićeva 29a, 21000 Split punomoćnik sudionika u postupku RH, Ministarstvo financija</item>
      <item>Miljenko Pražen, Borisa Papandopula 12, 21000 Split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Miljenko Pražen, OIB 17083573630, Borisa Papandopula 12, 21000 Split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Miljenko Pražen, OIB 17083573630, Borisa Papandopula 12, 21000 Split</item>
    </derivirana_varijabla>
  </DomainObject.Predmet.OstaliListFormatedWithAdressOIB>
  <DomainObject.Predmet.OstaliListNazivFormated>
    <izvorni_sadrzaj>
      <item>Županijsko državno odvjetništvo</item>
      <item>Miljenko Pražen</item>
    </izvorni_sadrzaj>
    <derivirana_varijabla naziv="DomainObject.Predmet.OstaliListNazivFormated_1">
      <item>Županijsko državno odvjetništvo</item>
      <item>Miljenko Pražen</item>
    </derivirana_varijabla>
  </DomainObject.Predmet.OstaliListNazivFormated>
  <DomainObject.Predmet.OstaliListNazivFormatedOIB>
    <izvorni_sadrzaj>
      <item>Županijsko državno odvjetništvo, OIB 70793241859</item>
      <item>Miljenko Pražen, OIB 17083573630</item>
    </izvorni_sadrzaj>
    <derivirana_varijabla naziv="DomainObject.Predmet.OstaliListNazivFormatedOIB_1">
      <item>Županijsko državno odvjetništvo, OIB 70793241859</item>
      <item>Miljenko Pražen, OIB 17083573630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SEPRA, d.o.o. Poduzeće za proizvodnju, proizvodne i turističke usluge</izvorni_sadrzaj>
    <derivirana_varijabla naziv="DomainObject.Predmet.ProtustrankaIDrugi_1">SEPRA, d.o.o. Poduzeće za proizvodnju, proizvodne i turističke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SEPRA, d.o.o. Poduzeće za proizvodnju, proizvodne i turističke usluge, OIB 98723128248, Ulica Borisa Papandopula 12, 21000 Split</izvorni_sadrzaj>
    <derivirana_varijabla naziv="DomainObject.Predmet.ProtustrankaIDrugiAdressOIB_1">SEPRA, d.o.o. Poduzeće za proizvodnju, proizvodne i turističke usluge, OIB 98723128248, Ulica Borisa Papandopula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SEPRA, d.o.o. Poduzeće za proizvodnju, proizvodne i turističke usluge</item>
      <item>RH, Ministarstvo financija</item>
      <item>Županijsko državno odvjetništvo</item>
      <item>Miljenko Pražen</item>
    </izvorni_sadrzaj>
    <derivirana_varijabla naziv="DomainObject.Predmet.SudioniciListNaziv_1">
      <item>SEPRA, d.o.o. Poduzeće za proizvodnju, proizvodne i turističke usluge</item>
      <item>RH, Ministarstvo financija</item>
      <item>Županijsko državno odvjetništvo</item>
      <item>Miljenko Pražen</item>
    </derivirana_varijabla>
  </DomainObject.Predmet.SudioniciListNaziv>
  <DomainObject.Predmet.SudioniciListAdressOIB>
    <izvorni_sadrzaj>
      <item>SEPRA, d.o.o. Poduzeće za proizvodnju, proizvodne i turističke usluge, OIB 98723128248, Ulica Borisa Papandopula 12,21000 Split</item>
      <item>RH, Ministarstvo financija, OIB 18683136487</item>
      <item>Županijsko državno odvjetništvo, OIB 70793241859, Gundulićeva 29a,21000 Split</item>
      <item>Miljenko Pražen, OIB 17083573630, Borisa Papandopula 12,21000 Split</item>
    </izvorni_sadrzaj>
    <derivirana_varijabla naziv="DomainObject.Predmet.SudioniciListAdressOIB_1">
      <item>SEPRA, d.o.o. Poduzeće za proizvodnju, proizvodne i turističke usluge, OIB 98723128248, Ulica Borisa Papandopula 12,21000 Split</item>
      <item>RH, Ministarstvo financija, OIB 18683136487</item>
      <item>Županijsko državno odvjetništvo, OIB 70793241859, Gundulićeva 29a,21000 Split</item>
      <item>Miljenko Pražen, OIB 17083573630, Borisa Papandopula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98723128248</item>
      <item>, OIB 18683136487</item>
      <item>, OIB 70793241859</item>
      <item>, OIB 17083573630</item>
    </izvorni_sadrzaj>
    <derivirana_varijabla naziv="DomainObject.Predmet.SudioniciListNazivOIB_1">
      <item>, OIB 98723128248</item>
      <item>, OIB 18683136487</item>
      <item>, OIB 70793241859</item>
      <item>, OIB 17083573630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AE03A5-6A62-4FBA-8987-C8078E2CE0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979</properties:Words>
  <properties:Characters>5467</properties:Characters>
  <properties:Lines>140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2018-09-12T07:54:00Z</dcterms:created>
  <dc:creator>Katarina Franković</dc:creator>
  <cp:lastModifiedBy>Katarina Franković</cp:lastModifiedBy>
  <cp:lastPrinted>2018-09-06T07:07:00Z</cp:lastPrinted>
  <dcterms:modified xmlns:xsi="http://www.w3.org/2001/XMLSchema-instance" xsi:type="dcterms:W3CDTF">2018-09-12T07:54:00Z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(1091 -17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