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5c85" w14:paraId="9e15c8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  3 St-341/2016-2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PRUGOVEČKI društvo s ograničenom odgovornošću za trgovinu, ugostiteljstvo i usluge, Bjelovar, Male </w:t>
      </w:r>
      <w:proofErr w:type="spellStart"/>
      <w:r>
        <w:rPr>
          <w:rFonts w:cs="Times New Roman" w:eastAsia="Times New Roman"/>
          <w:szCs w:val="20"/>
          <w:lang w:eastAsia="hr-HR"/>
        </w:rPr>
        <w:t>Sredice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41/a, OIB: 18349458406, MBS: 010032951, dana 1. veljače 2017. godine 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PRUGOVEČKI društvo s ograničenom odgovornošću za trgovinu, ugostiteljstvo i usluge, Bjelovar, Male </w:t>
      </w:r>
      <w:proofErr w:type="spellStart"/>
      <w:r>
        <w:rPr>
          <w:rFonts w:cs="Times New Roman" w:eastAsia="Times New Roman"/>
          <w:szCs w:val="20"/>
          <w:lang w:eastAsia="hr-HR"/>
        </w:rPr>
        <w:t>Sredice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41/a, OIB: 18349458406, MBS: 010032951.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23. veljače 2017. godine u 10,00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Dubravka </w:t>
      </w:r>
      <w:proofErr w:type="spellStart"/>
      <w:r>
        <w:rPr>
          <w:rFonts w:cs="Times New Roman" w:eastAsia="Times New Roman"/>
          <w:szCs w:val="20"/>
          <w:lang w:eastAsia="hr-HR"/>
        </w:rPr>
        <w:t>Turić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     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Dubravku </w:t>
      </w:r>
      <w:proofErr w:type="spellStart"/>
      <w:r>
        <w:rPr>
          <w:rFonts w:cs="Times New Roman" w:eastAsia="Times New Roman"/>
          <w:szCs w:val="20"/>
          <w:lang w:eastAsia="hr-HR"/>
        </w:rPr>
        <w:t>Turić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Predlagatelj Fina, Podružnica Bjelovar navodi u prijedlogu da na dan 19. travnja 2016. godine u Očevidniku redoslijeda osnova za plaćanje dužnik ima evidentirane neizvršene osnove za plaćanje u neprekinutom razdoblju od 120 dana u ukupnom iznosu od 7.965,86 kn. Također je u prijedlogu navedeno da dužnik ima jednu zaposlenu osobu, a da u Jedinstvenom registru računa nema otvorenih računa.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St-341/2016-2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1. veljače 2017. godine 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2E3D42" w:rsidP="002E3D42" w:rsidR="002E3D4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2E3D42" w:rsidP="002E3D42" w:rsidR="002E3D42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2E3D42" w:rsidP="002E3D42" w:rsidR="002E3D42">
      <w:pPr>
        <w:pStyle w:val="Bezproreda"/>
      </w:pPr>
      <w:r>
        <w:t>2. Sc. ročište</w:t>
      </w:r>
    </w:p>
    <w:p w:rsidRDefault="002E3D42" w:rsidP="002E3D42" w:rsidR="002E3D42">
      <w:pPr>
        <w:pStyle w:val="Bezproreda"/>
      </w:pPr>
      <w:proofErr w:type="spellStart"/>
      <w:r>
        <w:t>Bj</w:t>
      </w:r>
      <w:proofErr w:type="spellEnd"/>
      <w:r>
        <w:t>. 1.2.2017.</w:t>
      </w:r>
    </w:p>
    <w:p w:rsidRDefault="002E3D42" w:rsidP="002E3D42" w:rsidR="002E3D42"/>
    <w:p w:rsidRDefault="0071688E" w:rsidP="002E3D42" w:rsidR="0071688E">
      <w:pPr>
        <w:pStyle w:val="SudSjedite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D42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3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St-341/2016-2</izvorni_sadrzaj>
    <derivirana_varijabla naziv="DomainObject.Oznaka_1">St-341/2016-2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PRUGOVEČKI društvo s ograničenom odgovornošću za trgovinu, ugostiteljstvo i usluge</izvorni_sadrzaj>
    <derivirana_varijabla naziv="DomainObject.Predmet.ProtustrankaFormated_1">  PRUGOVEČKI društvo s ograničenom odgovornošću za trgovinu, ugostiteljstvo i usluge</derivirana_varijabla>
  </DomainObject.Predmet.ProtustrankaFormated>
  <DomainObject.Predmet.ProtustrankaFormatedOIB>
    <izvorni_sadrzaj>  PRUGOVEČKI društvo s ograničenom odgovornošću za trgovinu, ugostiteljstvo i usluge, OIB 18349458406</izvorni_sadrzaj>
    <derivirana_varijabla naziv="DomainObject.Predmet.ProtustrankaFormatedOIB_1">  PRUGOVEČKI društvo s ograničenom odgovornošću za trgovinu, ugostiteljstvo i usluge, OIB 18349458406</derivirana_varijabla>
  </DomainObject.Predmet.ProtustrankaFormatedOIB>
  <DomainObject.Predmet.ProtustrankaFormatedWithAdress>
    <izvorni_sadrzaj> PRUGOVEČKI društvo s ograničenom odgovornošću za trgovinu, ugostiteljstvo i usluge, Male Sredice 41/a, 43000 Bjelovar</izvorni_sadrzaj>
    <derivirana_varijabla naziv="DomainObject.Predmet.ProtustrankaFormatedWithAdress_1"> PRUGOVEČKI društvo s ograničenom odgovornošću za trgovinu, ugostiteljstvo i usluge, Male Sredice 41/a, 43000 Bjelovar</derivirana_varijabla>
  </DomainObject.Predmet.ProtustrankaFormatedWithAdress>
  <DomainObject.Predmet.ProtustrankaFormatedWithAdressOIB>
    <izvorni_sadrzaj> PRUGOVEČKI društvo s ograničenom odgovornošću za trgovinu, ugostiteljstvo i usluge, OIB 18349458406, Male Sredice 41/a, 43000 Bjelovar</izvorni_sadrzaj>
    <derivirana_varijabla naziv="DomainObject.Predmet.ProtustrankaFormatedWithAdressOIB_1"> PRUGOVEČKI društvo s ograničenom odgovornošću za trgovinu, ugostiteljstvo i usluge, OIB 18349458406, Male Sredice 41/a, 43000 Bjelovar</derivirana_varijabla>
  </DomainObject.Predmet.ProtustrankaFormatedWithAdressOIB>
  <DomainObject.Predmet.ProtustrankaWithAdress>
    <izvorni_sadrzaj>PRUGOVEČKI društvo s ograničenom odgovornošću za trgovinu, ugostiteljstvo i usluge Male Sredice 41/a, 43000 Bjelovar</izvorni_sadrzaj>
    <derivirana_varijabla naziv="DomainObject.Predmet.ProtustrankaWithAdress_1">PRUGOVEČKI društvo s ograničenom odgovornošću za trgovinu, ugostiteljstvo i usluge Male Sredice 41/a, 43000 Bjelovar</derivirana_varijabla>
  </DomainObject.Predmet.ProtustrankaWithAdress>
  <DomainObject.Predmet.ProtustrankaWithAdressOIB>
    <izvorni_sadrzaj>PRUGOVEČKI društvo s ograničenom odgovornošću za trgovinu, ugostiteljstvo i usluge, OIB 18349458406, Male Sredice 41/a, 43000 Bjelovar</izvorni_sadrzaj>
    <derivirana_varijabla naziv="DomainObject.Predmet.ProtustrankaWithAdressOIB_1">PRUGOVEČKI društvo s ograničenom odgovornošću za trgovinu, ugostiteljstvo i usluge, OIB 18349458406, Male Sredice 41/a, 43000 Bjelovar</derivirana_varijabla>
  </DomainObject.Predmet.ProtustrankaWithAdressOIB>
  <DomainObject.Predmet.ProtustrankaNazivFormated>
    <izvorni_sadrzaj>PRUGOVEČKI društvo s ograničenom odgovornošću za trgovinu, ugostiteljstvo i usluge</izvorni_sadrzaj>
    <derivirana_varijabla naziv="DomainObject.Predmet.ProtustrankaNazivFormated_1">PRUGOVEČKI društvo s ograničenom odgovornošću za trgovinu, ugostiteljstvo i usluge</derivirana_varijabla>
  </DomainObject.Predmet.ProtustrankaNazivFormated>
  <DomainObject.Predmet.ProtustrankaNazivFormatedOIB>
    <izvorni_sadrzaj>PRUGOVEČKI društvo s ograničenom odgovornošću za trgovinu, ugostiteljstvo i usluge, OIB 18349458406</izvorni_sadrzaj>
    <derivirana_varijabla naziv="DomainObject.Predmet.ProtustrankaNazivFormatedOIB_1">PRUGOVEČKI društvo s ograničenom odgovornošću za trgovinu, ugostiteljstvo i usluge, OIB 18349458406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PRUGOVEČKI društvo s ograničenom odgovornošću za trgovinu, ugostiteljstvo i usluge</item>
    </izvorni_sadrzaj>
    <derivirana_varijabla naziv="DomainObject.Predmet.ProtuStrankaListFormated_1">
      <item>PRUGOVEČKI društvo s ograničenom odgovornošću za trgovinu, ugostiteljstvo i usluge</item>
    </derivirana_varijabla>
  </DomainObject.Predmet.ProtuStrankaListFormated>
  <DomainObject.Predmet.ProtuStrankaListFormatedOIB>
    <izvorni_sadrzaj>
      <item>PRUGOVEČKI društvo s ograničenom odgovornošću za trgovinu, ugostiteljstvo i usluge, OIB 18349458406</item>
    </izvorni_sadrzaj>
    <derivirana_varijabla naziv="DomainObject.Predmet.ProtuStrankaListFormatedOIB_1">
      <item>PRUGOVEČKI društvo s ograničenom odgovornošću za trgovinu, ugostiteljstvo i usluge, OIB 18349458406</item>
    </derivirana_varijabla>
  </DomainObject.Predmet.ProtuStrankaListFormatedOIB>
  <DomainObject.Predmet.ProtuStrankaListFormatedWithAdress>
    <izvorni_sadrzaj>
      <item>PRUGOVEČKI društvo s ograničenom odgovornošću za trgovinu, ugostiteljstvo i usluge, Male Sredice 41/a, 43000 Bjelovar</item>
    </izvorni_sadrzaj>
    <derivirana_varijabla naziv="DomainObject.Predmet.ProtuStrankaListFormatedWithAdress_1">
      <item>PRUGOVEČKI društvo s ograničenom odgovornošću za trgovinu, ugostiteljstvo i usluge, Male Sredice 41/a, 43000 Bjelovar</item>
    </derivirana_varijabla>
  </DomainObject.Predmet.ProtuStrankaListFormatedWithAdress>
  <DomainObject.Predmet.ProtuStrankaListFormatedWithAdressOIB>
    <izvorni_sadrzaj>
      <item>PRUGOVEČKI društvo s ograničenom odgovornošću za trgovinu, ugostiteljstvo i usluge, OIB 18349458406, Male Sredice 41/a, 43000 Bjelovar</item>
    </izvorni_sadrzaj>
    <derivirana_varijabla naziv="DomainObject.Predmet.ProtuStrankaListFormatedWithAdressOIB_1">
      <item>PRUGOVEČKI društvo s ograničenom odgovornošću za trgovinu, ugostiteljstvo i usluge, OIB 18349458406, Male Sredice 41/a, 43000 Bjelovar</item>
    </derivirana_varijabla>
  </DomainObject.Predmet.ProtuStrankaListFormatedWithAdressOIB>
  <DomainObject.Predmet.ProtuStrankaListNazivFormated>
    <izvorni_sadrzaj>
      <item>PRUGOVEČKI društvo s ograničenom odgovornošću za trgovinu, ugostiteljstvo i usluge</item>
    </izvorni_sadrzaj>
    <derivirana_varijabla naziv="DomainObject.Predmet.ProtuStrankaListNazivFormated_1">
      <item>PRUGOVEČKI društvo s ograničenom odgovornošću za trgovinu, ugostiteljstvo i usluge</item>
    </derivirana_varijabla>
  </DomainObject.Predmet.ProtuStrankaListNazivFormated>
  <DomainObject.Predmet.ProtuStrankaListNazivFormatedOIB>
    <izvorni_sadrzaj>
      <item>PRUGOVEČKI društvo s ograničenom odgovornošću za trgovinu, ugostiteljstvo i usluge, OIB 18349458406</item>
    </izvorni_sadrzaj>
    <derivirana_varijabla naziv="DomainObject.Predmet.ProtuStrankaListNazivFormatedOIB_1">
      <item>PRUGOVEČKI društvo s ograničenom odgovornošću za trgovinu, ugostiteljstvo i usluge, OIB 18349458406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St-341/2016-2</izvorni_sadrzaj>
    <derivirana_varijabla naziv="DomainObject.PoslovniBrojDokumenta_1">St-341/2016-2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PRUGOVEČKI društvo s ograničenom odgovornošću za trgovinu, ugostiteljstvo i usluge</izvorni_sadrzaj>
    <derivirana_varijabla naziv="DomainObject.Predmet.ProtustrankaIDrugi_1">PRUGOVEČKI društvo s ograničenom odgovornošću za trgovinu,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PRUGOVEČKI društvo s ograničenom odgovornošću za trgovinu, ugostiteljstvo i usluge, OIB 18349458406, Male Sredice 41/a, 43000 Bjelovar</izvorni_sadrzaj>
    <derivirana_varijabla naziv="DomainObject.Predmet.ProtustrankaIDrugiAdressOIB_1">PRUGOVEČKI društvo s ograničenom odgovornošću za trgovinu, ugostiteljstvo i usluge, OIB 18349458406, Male Sredice 41/a,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PRUGOVEČKI društvo s ograničenom odgovornošću za trgovinu, ugostiteljstvo i usluge</item>
    </izvorni_sadrzaj>
    <derivirana_varijabla naziv="DomainObject.Predmet.SudioniciListNaziv_1">
      <item>FINA, RC ZAGREB, Podružnica Bjelovar</item>
      <item>PRUGOVEČKI društvo s ograničenom odgovornošću za trgovinu, ugostiteljstvo i usluge</item>
    </derivirana_varijabla>
  </DomainObject.Predmet.SudioniciListNaziv>
  <DomainObject.Predmet.SudioniciListAdressOIB>
    <izvorni_sadrzaj>
      <item>FINA, RC ZAGREB, Podružnica Bjelovar, OIB 85821130368, F. Supila 4,43000 Bjelovar</item>
      <item>PRUGOVEČKI društvo s ograničenom odgovornošću za trgovinu, ugostiteljstvo i usluge, OIB 18349458406, Male Sredice 41/a,43000 Bjelovar</item>
    </izvorni_sadrzaj>
    <derivirana_varijabla naziv="DomainObject.Predmet.SudioniciListAdressOIB_1">
      <item>FINA, RC ZAGREB, Podružnica Bjelovar, OIB 85821130368, F. Supila 4,43000 Bjelovar</item>
      <item>PRUGOVEČKI društvo s ograničenom odgovornošću za trgovinu, ugostiteljstvo i usluge, OIB 18349458406, Male Sredice 41/a,43000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B2562B-B9BD-4BE4-AFAD-4F7D0F5D7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2733</properties:Characters>
  <properties:Lines>86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2017-02-01T11:25:00Z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