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fea2" w14:paraId="748fea2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6E6393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St-279</w:t>
      </w:r>
      <w:r w:rsidR="009410A8">
        <w:rPr>
          <w:rFonts w:cs="Times New Roman" w:hAnsi="Times New Roman" w:ascii="Times New Roman"/>
          <w:sz w:val="24"/>
          <w:szCs w:val="24"/>
        </w:rPr>
        <w:t>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D12EBE"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 w:rsidR="00715BA9">
        <w:rPr>
          <w:rFonts w:cs="Times New Roman" w:hAnsi="Times New Roman" w:ascii="Times New Roman"/>
          <w:sz w:val="24"/>
          <w:szCs w:val="24"/>
        </w:rPr>
        <w:t xml:space="preserve"> </w:t>
      </w:r>
      <w:r w:rsidR="006E6393" w:rsidRPr="006E6393">
        <w:rPr>
          <w:rFonts w:cs="Times New Roman" w:hAnsi="Times New Roman" w:ascii="Times New Roman"/>
          <w:sz w:val="24"/>
          <w:szCs w:val="24"/>
        </w:rPr>
        <w:t>VAGIR PRODUKT d.o.o.</w:t>
      </w:r>
      <w:r w:rsidR="006E6393">
        <w:rPr>
          <w:rFonts w:cs="Times New Roman" w:hAnsi="Times New Roman" w:ascii="Times New Roman"/>
          <w:sz w:val="24"/>
          <w:szCs w:val="24"/>
        </w:rPr>
        <w:t xml:space="preserve"> iz Zatona, Hrvatskih branitelja 33, OIB: </w:t>
      </w:r>
      <w:r w:rsidR="006E6393" w:rsidRPr="006E6393">
        <w:rPr>
          <w:rFonts w:cs="Times New Roman" w:hAnsi="Times New Roman" w:ascii="Times New Roman"/>
          <w:sz w:val="24"/>
          <w:szCs w:val="24"/>
        </w:rPr>
        <w:t>72131334129</w:t>
      </w:r>
      <w:r w:rsidR="00CA2038">
        <w:rPr>
          <w:rFonts w:cs="Times New Roman" w:hAnsi="Times New Roman" w:ascii="Times New Roman"/>
          <w:sz w:val="24"/>
          <w:szCs w:val="24"/>
        </w:rPr>
        <w:t xml:space="preserve"> </w:t>
      </w:r>
      <w:r w:rsidR="009F073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6E6393">
        <w:rPr>
          <w:rFonts w:cs="Times New Roman" w:hAnsi="Times New Roman" w:ascii="Times New Roman"/>
          <w:sz w:val="24"/>
          <w:szCs w:val="24"/>
        </w:rPr>
        <w:t>04. listopada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1D2123" w:rsidRPr="001D2123">
        <w:rPr>
          <w:rFonts w:cs="Times New Roman" w:hAnsi="Times New Roman" w:ascii="Times New Roman"/>
          <w:sz w:val="24"/>
          <w:szCs w:val="24"/>
        </w:rPr>
        <w:t xml:space="preserve"> </w:t>
      </w:r>
      <w:r w:rsidR="006E6393" w:rsidRPr="006E6393">
        <w:rPr>
          <w:rFonts w:cs="Times New Roman" w:hAnsi="Times New Roman" w:ascii="Times New Roman"/>
          <w:sz w:val="24"/>
          <w:szCs w:val="24"/>
        </w:rPr>
        <w:t>VAGIR PRODUKT d.o.o.</w:t>
      </w:r>
      <w:r w:rsidR="006E6393">
        <w:rPr>
          <w:rFonts w:cs="Times New Roman" w:hAnsi="Times New Roman" w:ascii="Times New Roman"/>
          <w:sz w:val="24"/>
          <w:szCs w:val="24"/>
        </w:rPr>
        <w:t xml:space="preserve"> iz Zatona, Hrvatskih branitelja 33, OIB: </w:t>
      </w:r>
      <w:r w:rsidR="006E6393" w:rsidRPr="006E6393">
        <w:rPr>
          <w:rFonts w:cs="Times New Roman" w:hAnsi="Times New Roman" w:ascii="Times New Roman"/>
          <w:sz w:val="24"/>
          <w:szCs w:val="24"/>
        </w:rPr>
        <w:t>72131334129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6E6393">
        <w:rPr>
          <w:rFonts w:cs="Times New Roman" w:hAnsi="Times New Roman" w:ascii="Times New Roman"/>
          <w:sz w:val="24"/>
          <w:szCs w:val="24"/>
        </w:rPr>
        <w:t>-279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9410A8">
        <w:rPr>
          <w:rFonts w:cs="Times New Roman" w:hAnsi="Times New Roman" w:ascii="Times New Roman"/>
          <w:sz w:val="24"/>
          <w:szCs w:val="24"/>
        </w:rPr>
        <w:t>2016</w:t>
      </w:r>
      <w:r w:rsidR="00EF369C">
        <w:rPr>
          <w:rFonts w:cs="Times New Roman" w:hAnsi="Times New Roman" w:ascii="Times New Roman"/>
          <w:sz w:val="24"/>
          <w:szCs w:val="24"/>
        </w:rPr>
        <w:t xml:space="preserve"> iznos od </w:t>
      </w:r>
      <w:r w:rsidR="006E6393">
        <w:rPr>
          <w:rFonts w:cs="Times New Roman" w:hAnsi="Times New Roman" w:ascii="Times New Roman"/>
          <w:sz w:val="24"/>
          <w:szCs w:val="24"/>
        </w:rPr>
        <w:t>311.000,00</w:t>
      </w:r>
      <w:r w:rsidR="00424F74"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2152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6E6393" w:rsidRPr="006E6393">
        <w:rPr>
          <w:rFonts w:cs="Times New Roman" w:hAnsi="Times New Roman" w:ascii="Times New Roman"/>
          <w:sz w:val="24"/>
          <w:szCs w:val="24"/>
        </w:rPr>
        <w:t>VAGIR PRODUKT d.o.o.</w:t>
      </w:r>
      <w:r w:rsidR="006E6393">
        <w:rPr>
          <w:rFonts w:cs="Times New Roman" w:hAnsi="Times New Roman" w:ascii="Times New Roman"/>
          <w:sz w:val="24"/>
          <w:szCs w:val="24"/>
        </w:rPr>
        <w:t xml:space="preserve"> iz Zatona, Hrvatskih branitelja 33, OIB: </w:t>
      </w:r>
      <w:r w:rsidR="006E6393" w:rsidRPr="006E6393">
        <w:rPr>
          <w:rFonts w:cs="Times New Roman" w:hAnsi="Times New Roman" w:ascii="Times New Roman"/>
          <w:sz w:val="24"/>
          <w:szCs w:val="24"/>
        </w:rPr>
        <w:t>72131334129</w:t>
      </w:r>
      <w:r w:rsidR="001D2123">
        <w:rPr>
          <w:rFonts w:cs="Times New Roman" w:hAnsi="Times New Roman" w:ascii="Times New Roman"/>
          <w:sz w:val="24"/>
          <w:szCs w:val="24"/>
        </w:rPr>
        <w:t>.</w:t>
      </w:r>
    </w:p>
    <w:p w:rsidRDefault="001D2123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CA2038">
        <w:rPr>
          <w:rFonts w:cs="Times New Roman" w:hAnsi="Times New Roman" w:ascii="Times New Roman"/>
          <w:sz w:val="24"/>
          <w:szCs w:val="24"/>
        </w:rPr>
        <w:t>02</w:t>
      </w:r>
      <w:r w:rsidR="009410A8">
        <w:rPr>
          <w:rFonts w:cs="Times New Roman" w:hAnsi="Times New Roman" w:ascii="Times New Roman"/>
          <w:sz w:val="24"/>
          <w:szCs w:val="24"/>
        </w:rPr>
        <w:t>. studenog</w:t>
      </w:r>
      <w:r w:rsidR="003345D0">
        <w:rPr>
          <w:rFonts w:cs="Times New Roman" w:hAnsi="Times New Roman" w:ascii="Times New Roman"/>
          <w:sz w:val="24"/>
          <w:szCs w:val="24"/>
        </w:rPr>
        <w:t xml:space="preserve"> </w:t>
      </w:r>
      <w:r w:rsidR="00573BE5">
        <w:rPr>
          <w:rFonts w:cs="Times New Roman" w:hAnsi="Times New Roman" w:ascii="Times New Roman"/>
          <w:sz w:val="24"/>
          <w:szCs w:val="24"/>
        </w:rPr>
        <w:t>2015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E6393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Oglasom</w:t>
      </w:r>
      <w:r w:rsidR="00424F74">
        <w:rPr>
          <w:rFonts w:cs="Times New Roman" w:hAnsi="Times New Roman" w:ascii="Times New Roman"/>
          <w:sz w:val="24"/>
          <w:szCs w:val="24"/>
        </w:rPr>
        <w:t xml:space="preserve"> ovog suda od dana </w:t>
      </w:r>
      <w:r>
        <w:rPr>
          <w:rFonts w:cs="Times New Roman" w:hAnsi="Times New Roman" w:ascii="Times New Roman"/>
          <w:sz w:val="24"/>
          <w:szCs w:val="24"/>
        </w:rPr>
        <w:t>16. Prosinca 2015</w:t>
      </w:r>
      <w:r w:rsidR="00424F74"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 w:rsidR="00424F74"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</w:t>
      </w:r>
      <w:proofErr w:type="spellStart"/>
      <w:r w:rsidR="00424F74"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 w:rsidR="00424F74">
        <w:rPr>
          <w:rFonts w:cs="Times New Roman" w:hAnsi="Times New Roman" w:ascii="Times New Roman"/>
          <w:sz w:val="24"/>
          <w:szCs w:val="24"/>
        </w:rPr>
        <w:t xml:space="preserve"> popis imovine, </w:t>
      </w:r>
      <w:r w:rsidR="009410A8">
        <w:rPr>
          <w:rFonts w:cs="Times New Roman" w:hAnsi="Times New Roman" w:ascii="Times New Roman"/>
          <w:sz w:val="24"/>
          <w:szCs w:val="24"/>
        </w:rPr>
        <w:t xml:space="preserve">ali </w:t>
      </w:r>
      <w:r w:rsidR="00424F74">
        <w:rPr>
          <w:rFonts w:cs="Times New Roman" w:hAnsi="Times New Roman" w:ascii="Times New Roman"/>
          <w:sz w:val="24"/>
          <w:szCs w:val="24"/>
        </w:rPr>
        <w:t xml:space="preserve"> isti </w:t>
      </w:r>
      <w:r w:rsidR="009410A8">
        <w:rPr>
          <w:rFonts w:cs="Times New Roman" w:hAnsi="Times New Roman" w:ascii="Times New Roman"/>
          <w:sz w:val="24"/>
          <w:szCs w:val="24"/>
        </w:rPr>
        <w:t xml:space="preserve">nije </w:t>
      </w:r>
      <w:r w:rsidR="00424F74">
        <w:rPr>
          <w:rFonts w:cs="Times New Roman" w:hAnsi="Times New Roman" w:ascii="Times New Roman"/>
          <w:sz w:val="24"/>
          <w:szCs w:val="24"/>
        </w:rPr>
        <w:t>dostavio popis imovine.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</w:t>
      </w:r>
      <w:r w:rsidR="009410A8">
        <w:rPr>
          <w:rFonts w:cs="Times New Roman" w:hAnsi="Times New Roman" w:ascii="Times New Roman"/>
          <w:sz w:val="24"/>
          <w:szCs w:val="24"/>
        </w:rPr>
        <w:t xml:space="preserve">imenovan privremeni stečajni upravitelj koji je utvrdio da </w:t>
      </w:r>
      <w:r>
        <w:rPr>
          <w:rFonts w:cs="Times New Roman" w:hAnsi="Times New Roman" w:ascii="Times New Roman"/>
          <w:sz w:val="24"/>
          <w:szCs w:val="24"/>
        </w:rPr>
        <w:t xml:space="preserve"> duž</w:t>
      </w:r>
      <w:r w:rsidR="00E53B21">
        <w:rPr>
          <w:rFonts w:cs="Times New Roman" w:hAnsi="Times New Roman" w:ascii="Times New Roman"/>
          <w:sz w:val="24"/>
          <w:szCs w:val="24"/>
        </w:rPr>
        <w:t xml:space="preserve">nik nema </w:t>
      </w:r>
      <w:r w:rsidR="006F1BD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2 -                                             </w:t>
      </w:r>
      <w:r w:rsidR="00715BA9">
        <w:rPr>
          <w:rFonts w:cs="Times New Roman" w:hAnsi="Times New Roman" w:ascii="Times New Roman"/>
          <w:sz w:val="24"/>
          <w:szCs w:val="24"/>
        </w:rPr>
        <w:t>9 St</w:t>
      </w:r>
      <w:r w:rsidR="006E6393">
        <w:rPr>
          <w:rFonts w:cs="Times New Roman" w:hAnsi="Times New Roman" w:ascii="Times New Roman"/>
          <w:sz w:val="24"/>
          <w:szCs w:val="24"/>
        </w:rPr>
        <w:t>-279</w:t>
      </w:r>
      <w:r w:rsidR="009410A8">
        <w:rPr>
          <w:rFonts w:cs="Times New Roman" w:hAnsi="Times New Roman" w:ascii="Times New Roman"/>
          <w:sz w:val="24"/>
          <w:szCs w:val="24"/>
        </w:rPr>
        <w:t>/2016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1BDF" w:rsidP="008967A5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imovine  koja bi</w:t>
      </w:r>
      <w:r w:rsidR="000038E1"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6E6393">
        <w:rPr>
          <w:rFonts w:cs="Times New Roman" w:hAnsi="Times New Roman" w:ascii="Times New Roman"/>
          <w:sz w:val="24"/>
          <w:szCs w:val="24"/>
        </w:rPr>
        <w:t>04. listopada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E53B21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>
        <w:rPr>
          <w:rFonts w:cs="Times New Roman" w:hAnsi="Times New Roman" w:ascii="Times New Roman"/>
          <w:sz w:val="24"/>
          <w:szCs w:val="24"/>
        </w:rPr>
        <w:t xml:space="preserve">, Regionalni centar </w:t>
      </w:r>
      <w:proofErr w:type="spellStart"/>
      <w:r>
        <w:rPr>
          <w:rFonts w:cs="Times New Roman" w:hAnsi="Times New Roman" w:ascii="Times New Roman"/>
          <w:sz w:val="24"/>
          <w:szCs w:val="24"/>
        </w:rPr>
        <w:t>split</w:t>
      </w:r>
      <w:proofErr w:type="spellEnd"/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E8F" w:rsidP="00E67C3C" w:rsidR="00DD7E8F">
      <w:pPr>
        <w:spacing w:lineRule="auto" w:line="240" w:after="0"/>
      </w:pPr>
      <w:r>
        <w:separator/>
      </w:r>
    </w:p>
  </w:endnote>
  <w:endnote w:id="0" w:type="continuationSeparator">
    <w:p w:rsidRDefault="00DD7E8F" w:rsidP="00E67C3C" w:rsidR="00DD7E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E8F" w:rsidP="00E67C3C" w:rsidR="00DD7E8F">
      <w:pPr>
        <w:spacing w:lineRule="auto" w:line="240" w:after="0"/>
      </w:pPr>
      <w:r>
        <w:separator/>
      </w:r>
    </w:p>
  </w:footnote>
  <w:footnote w:id="0" w:type="continuationSeparator">
    <w:p w:rsidRDefault="00DD7E8F" w:rsidP="00E67C3C" w:rsidR="00DD7E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0371EA"/>
    <w:rsid w:val="00101B58"/>
    <w:rsid w:val="001D2123"/>
    <w:rsid w:val="00215261"/>
    <w:rsid w:val="0025268A"/>
    <w:rsid w:val="00274B98"/>
    <w:rsid w:val="003345D0"/>
    <w:rsid w:val="003C64A1"/>
    <w:rsid w:val="003C7CC3"/>
    <w:rsid w:val="00416673"/>
    <w:rsid w:val="00424F74"/>
    <w:rsid w:val="004266E4"/>
    <w:rsid w:val="004334A5"/>
    <w:rsid w:val="004B1580"/>
    <w:rsid w:val="00540593"/>
    <w:rsid w:val="00573BE5"/>
    <w:rsid w:val="006E6393"/>
    <w:rsid w:val="006F1BDF"/>
    <w:rsid w:val="00715BA9"/>
    <w:rsid w:val="008967A5"/>
    <w:rsid w:val="008B7C03"/>
    <w:rsid w:val="009410A8"/>
    <w:rsid w:val="009F0731"/>
    <w:rsid w:val="00A43D9A"/>
    <w:rsid w:val="00A77D7C"/>
    <w:rsid w:val="00C475E0"/>
    <w:rsid w:val="00CA2038"/>
    <w:rsid w:val="00CB0B39"/>
    <w:rsid w:val="00CD61B0"/>
    <w:rsid w:val="00D12EBE"/>
    <w:rsid w:val="00D42B0A"/>
    <w:rsid w:val="00DD7E8F"/>
    <w:rsid w:val="00E53B21"/>
    <w:rsid w:val="00E67C3C"/>
    <w:rsid w:val="00EE523F"/>
    <w:rsid w:val="00EF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433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4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4A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4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4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433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4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4A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4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4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St-279/2016</izvorni_sadrzaj>
    <derivirana_varijabla naziv="DomainObject.Predmet.OznakaBroj_1">St-279/2016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VAGIR PRODUKT, društvo s ograničenom odgovornošću za proizvodnju, trgovinu i usluge</izvorni_sadrzaj>
    <derivirana_varijabla naziv="DomainObject.Predmet.ProtustrankaFormated_1">  VAGIR PRODUKT, društvo s ograničenom odgovornošću za proizvodnju, trgovinu i usluge</derivirana_varijabla>
  </DomainObject.Predmet.ProtustrankaFormated>
  <DomainObject.Predmet.ProtustrankaFormatedOIB>
    <izvorni_sadrzaj>  VAGIR PRODUKT, društvo s ograničenom odgovornošću za proizvodnju, trgovinu i usluge, OIB 72131334129</izvorni_sadrzaj>
    <derivirana_varijabla naziv="DomainObject.Predmet.ProtustrankaFormatedOIB_1">  VAGIR PRODUKT, društvo s ograničenom odgovornošću za proizvodnju, trgovinu i usluge, OIB 72131334129</derivirana_varijabla>
  </DomainObject.Predmet.ProtustrankaFormatedOIB>
  <DomainObject.Predmet.ProtustrankaFormatedWithAdress>
    <izvorni_sadrzaj> VAGIR PRODUKT, društvo s ograničenom odgovornošću za proizvodnju, trgovinu i usluge, Hrvatskih branitelja 33, 22215 Zaton</izvorni_sadrzaj>
    <derivirana_varijabla naziv="DomainObject.Predmet.ProtustrankaFormatedWithAdress_1"> VAGIR PRODUKT, društvo s ograničenom odgovornošću za proizvodnju, trgovinu i usluge, Hrvatskih branitelja 33, 22215 Zaton</derivirana_varijabla>
  </DomainObject.Predmet.ProtustrankaFormatedWithAdress>
  <DomainObject.Predmet.ProtustrankaFormatedWithAdressOIB>
    <izvorni_sadrzaj> VAGIR PRODUKT, društvo s ograničenom odgovornošću za proizvodnju, trgovinu i usluge, OIB 72131334129, Hrvatskih branitelja 33, 22215 Zaton</izvorni_sadrzaj>
    <derivirana_varijabla naziv="DomainObject.Predmet.ProtustrankaFormatedWithAdressOIB_1"> VAGIR PRODUKT, društvo s ograničenom odgovornošću za proizvodnju, trgovinu i usluge, OIB 72131334129, Hrvatskih branitelja 33, 22215 Zaton</derivirana_varijabla>
  </DomainObject.Predmet.ProtustrankaFormatedWithAdressOIB>
  <DomainObject.Predmet.ProtustrankaWithAdress>
    <izvorni_sadrzaj>VAGIR PRODUKT, društvo s ograničenom odgovornošću za proizvodnju, trgovinu i usluge Hrvatskih branitelja 33, 22215 Zaton</izvorni_sadrzaj>
    <derivirana_varijabla naziv="DomainObject.Predmet.ProtustrankaWithAdress_1">VAGIR PRODUKT, društvo s ograničenom odgovornošću za proizvodnju, trgovinu i usluge Hrvatskih branitelja 33, 22215 Zaton</derivirana_varijabla>
  </DomainObject.Predmet.ProtustrankaWithAdress>
  <DomainObject.Predmet.ProtustrankaWithAdressOIB>
    <izvorni_sadrzaj>VAGIR PRODUKT, društvo s ograničenom odgovornošću za proizvodnju, trgovinu i usluge, OIB 72131334129, Hrvatskih branitelja 33, 22215 Zaton</izvorni_sadrzaj>
    <derivirana_varijabla naziv="DomainObject.Predmet.ProtustrankaWithAdressOIB_1">VAGIR PRODUKT, društvo s ograničenom odgovornošću za proizvodnju, trgovinu i usluge, OIB 72131334129, Hrvatskih branitelja 33, 22215 Zaton</derivirana_varijabla>
  </DomainObject.Predmet.ProtustrankaWithAdressOIB>
  <DomainObject.Predmet.ProtustrankaNazivFormated>
    <izvorni_sadrzaj>VAGIR PRODUKT, društvo s ograničenom odgovornošću za proizvodnju, trgovinu i usluge</izvorni_sadrzaj>
    <derivirana_varijabla naziv="DomainObject.Predmet.ProtustrankaNazivFormated_1">VAGIR PRODUKT, društvo s ograničenom odgovornošću za proizvodnju, trgovinu i usluge</derivirana_varijabla>
  </DomainObject.Predmet.ProtustrankaNazivFormated>
  <DomainObject.Predmet.ProtustrankaNazivFormatedOIB>
    <izvorni_sadrzaj>VAGIR PRODUKT, društvo s ograničenom odgovornošću za proizvodnju, trgovinu i usluge, OIB 72131334129</izvorni_sadrzaj>
    <derivirana_varijabla naziv="DomainObject.Predmet.ProtustrankaNazivFormatedOIB_1">VAGIR PRODUKT, društvo s ograničenom odgovornošću za proizvodnju, trgovinu i usluge, OIB 72131334129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VAGIR PRODUKT, društvo s ograničenom odgovornošću za proizvodnju, trgovinu i usluge</item>
    </izvorni_sadrzaj>
    <derivirana_varijabla naziv="DomainObject.Predmet.ProtuStrankaListFormated_1">
      <item>VAGIR PRODUKT, društvo s ograničenom odgovornošću za proizvodnju, trgovinu i usluge</item>
    </derivirana_varijabla>
  </DomainObject.Predmet.ProtuStrankaListFormated>
  <DomainObject.Predmet.ProtuStrankaListFormatedOIB>
    <izvorni_sadrzaj>
      <item>VAGIR PRODUKT, društvo s ograničenom odgovornošću za proizvodnju, trgovinu i usluge, OIB 72131334129</item>
    </izvorni_sadrzaj>
    <derivirana_varijabla naziv="DomainObject.Predmet.ProtuStrankaListFormatedOIB_1">
      <item>VAGIR PRODUKT, društvo s ograničenom odgovornošću za proizvodnju, trgovinu i usluge, OIB 72131334129</item>
    </derivirana_varijabla>
  </DomainObject.Predmet.ProtuStrankaListFormatedOIB>
  <DomainObject.Predmet.ProtuStrankaListFormatedWithAdress>
    <izvorni_sadrzaj>
      <item>VAGIR PRODUKT, društvo s ograničenom odgovornošću za proizvodnju, trgovinu i usluge, Hrvatskih branitelja 33, 22215 Zaton</item>
    </izvorni_sadrzaj>
    <derivirana_varijabla naziv="DomainObject.Predmet.ProtuStrankaListFormatedWithAdress_1">
      <item>VAGIR PRODUKT, društvo s ograničenom odgovornošću za proizvodnju, trgovinu i usluge, Hrvatskih branitelja 33, 22215 Zaton</item>
    </derivirana_varijabla>
  </DomainObject.Predmet.ProtuStrankaListFormatedWithAdress>
  <DomainObject.Predmet.ProtuStrankaListFormatedWithAdressOIB>
    <izvorni_sadrzaj>
      <item>VAGIR PRODUKT, društvo s ograničenom odgovornošću za proizvodnju, trgovinu i usluge, OIB 72131334129, Hrvatskih branitelja 33, 22215 Zaton</item>
    </izvorni_sadrzaj>
    <derivirana_varijabla naziv="DomainObject.Predmet.ProtuStrankaListFormatedWithAdressOIB_1">
      <item>VAGIR PRODUKT, društvo s ograničenom odgovornošću za proizvodnju, trgovinu i usluge, OIB 72131334129, Hrvatskih branitelja 33, 22215 Zaton</item>
    </derivirana_varijabla>
  </DomainObject.Predmet.ProtuStrankaListFormatedWithAdressOIB>
  <DomainObject.Predmet.ProtuStrankaListNazivFormated>
    <izvorni_sadrzaj>
      <item>VAGIR PRODUKT, društvo s ograničenom odgovornošću za proizvodnju, trgovinu i usluge</item>
    </izvorni_sadrzaj>
    <derivirana_varijabla naziv="DomainObject.Predmet.ProtuStrankaListNazivFormated_1">
      <item>VAGIR PRODUKT, društvo s ograničenom odgovornošću za proizvodnju, trgovinu i usluge</item>
    </derivirana_varijabla>
  </DomainObject.Predmet.ProtuStrankaListNazivFormated>
  <DomainObject.Predmet.ProtuStrankaListNazivFormatedOIB>
    <izvorni_sadrzaj>
      <item>VAGIR PRODUKT, društvo s ograničenom odgovornošću za proizvodnju, trgovinu i usluge, OIB 72131334129</item>
    </izvorni_sadrzaj>
    <derivirana_varijabla naziv="DomainObject.Predmet.ProtuStrankaListNazivFormatedOIB_1">
      <item>VAGIR PRODUKT, društvo s ograničenom odgovornošću za proizvodnju, trgovinu i usluge, OIB 72131334129</item>
    </derivirana_varijabla>
  </DomainObject.Predmet.ProtuStrankaListNazivFormatedOIB>
  <DomainObject.Predmet.OstaliListFormated>
    <izvorni_sadrzaj>
      <item>Darijo Kustura</item>
    </izvorni_sadrzaj>
    <derivirana_varijabla naziv="DomainObject.Predmet.OstaliListFormated_1">
      <item>Darijo Kustura</item>
    </derivirana_varijabla>
  </DomainObject.Predmet.OstaliListFormated>
  <DomainObject.Predmet.OstaliListFormatedOIB>
    <izvorni_sadrzaj>
      <item>Darijo Kustura</item>
    </izvorni_sadrzaj>
    <derivirana_varijabla naziv="DomainObject.Predmet.OstaliListFormatedOIB_1">
      <item>Darijo Kustura</item>
    </derivirana_varijabla>
  </DomainObject.Predmet.OstaliListFormatedOIB>
  <DomainObject.Predmet.OstaliListFormatedWithAdress>
    <izvorni_sadrzaj>
      <item>Darijo Kustura, Hrvatskih branitelja 33, 22215 Zaton</item>
    </izvorni_sadrzaj>
    <derivirana_varijabla naziv="DomainObject.Predmet.OstaliListFormatedWithAdress_1">
      <item>Darijo Kustura, Hrvatskih branitelja 33, 22215 Zaton</item>
    </derivirana_varijabla>
  </DomainObject.Predmet.OstaliListFormatedWithAdress>
  <DomainObject.Predmet.OstaliListFormatedWithAdressOIB>
    <izvorni_sadrzaj>
      <item>Darijo Kustura, Hrvatskih branitelja 33, 22215 Zaton</item>
    </izvorni_sadrzaj>
    <derivirana_varijabla naziv="DomainObject.Predmet.OstaliListFormatedWithAdressOIB_1">
      <item>Darijo Kustura, Hrvatskih branitelja 33, 22215 Zaton</item>
    </derivirana_varijabla>
  </DomainObject.Predmet.OstaliListFormatedWithAdressOIB>
  <DomainObject.Predmet.OstaliListNazivFormated>
    <izvorni_sadrzaj>
      <item>Darijo Kustura</item>
    </izvorni_sadrzaj>
    <derivirana_varijabla naziv="DomainObject.Predmet.OstaliListNazivFormated_1">
      <item>Darijo Kustura</item>
    </derivirana_varijabla>
  </DomainObject.Predmet.OstaliListNazivFormated>
  <DomainObject.Predmet.OstaliListNazivFormatedOIB>
    <izvorni_sadrzaj>
      <item>Darijo Kustura</item>
    </izvorni_sadrzaj>
    <derivirana_varijabla naziv="DomainObject.Predmet.OstaliListNazivFormatedOIB_1">
      <item>Darijo Kustura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VAGIR PRODUKT, društvo s ograničenom odgovornošću za proizvodnju, trgovinu i usluge</izvorni_sadrzaj>
    <derivirana_varijabla naziv="DomainObject.Predmet.ProtustrankaIDrugi_1">VAGIR PRODUKT, društvo s ograničenom odgovornošću za proizvodnju, trgovinu i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VAGIR PRODUKT, društvo s ograničenom odgovornošću za proizvodnju, trgovinu i usluge, OIB 72131334129, Hrvatskih branitelja 33, 22215 Zaton</izvorni_sadrzaj>
    <derivirana_varijabla naziv="DomainObject.Predmet.ProtustrankaIDrugiAdressOIB_1">VAGIR PRODUKT, društvo s ograničenom odgovornošću za proizvodnju, trgovinu i usluge, OIB 72131334129, Hrvatskih branitelja 33, 22215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VAGIR PRODUKT, društvo s ograničenom odgovornošću za proizvodnju, trgovinu i usluge</item>
      <item>FINA - RC Split</item>
      <item>Darijo Kustura</item>
    </izvorni_sadrzaj>
    <derivirana_varijabla naziv="DomainObject.Predmet.SudioniciListNaziv_1">
      <item>VAGIR PRODUKT, društvo s ograničenom odgovornošću za proizvodnju, trgovinu i usluge</item>
      <item>FINA - RC Split</item>
      <item>Darijo Kustura</item>
    </derivirana_varijabla>
  </DomainObject.Predmet.SudioniciListNaziv>
  <DomainObject.Predmet.SudioniciListAdressOIB>
    <izvorni_sadrzaj>
      <item>VAGIR PRODUKT, društvo s ograničenom odgovornošću za proizvodnju, trgovinu i usluge, OIB 72131334129, Hrvatskih branitelja 33,22215 Zaton</item>
      <item>FINA - RC Split, OIB 85821130368, Mažuranićevo šetalište 24 b,21000 Split</item>
      <item>Darijo Kustura, Hrvatskih branitelja 33,22215 Zaton</item>
    </izvorni_sadrzaj>
    <derivirana_varijabla naziv="DomainObject.Predmet.SudioniciListAdressOIB_1">
      <item>VAGIR PRODUKT, društvo s ograničenom odgovornošću za proizvodnju, trgovinu i usluge, OIB 72131334129, Hrvatskih branitelja 33,22215 Zaton</item>
      <item>FINA - RC Split, OIB 85821130368, Mažuranićevo šetalište 24 b,21000 Split</item>
      <item>Darijo Kustura, Hrvatskih branitelja 33,22215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72131334129</item>
      <item>, OIB 85821130368</item>
      <item>, OIB null</item>
    </izvorni_sadrzaj>
    <derivirana_varijabla naziv="DomainObject.Predmet.SudioniciListNazivOIB_1">
      <item>, OIB 72131334129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1898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2016-10-04T08:01:00Z</dcterms:created>
  <dc:creator>Elizabeta Filipi</dc:creator>
  <cp:lastModifiedBy>Marina Gulin</cp:lastModifiedBy>
  <cp:lastPrinted>2016-10-04T08:01:00Z</cp:lastPrinted>
  <dcterms:modified xmlns:xsi="http://www.w3.org/2001/XMLSchema-instance" xsi:type="dcterms:W3CDTF">2016-10-04T09:27:00Z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