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A46780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130E83">
              <w:rPr>
                <w:noProof/>
                <w:sz w:val="24"/>
              </w:rPr>
              <w:t>11</w:t>
            </w:r>
            <w:r w:rsidR="00B760A7">
              <w:rPr>
                <w:noProof/>
                <w:sz w:val="24"/>
              </w:rPr>
              <w:t>45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59a0ab8" w14:paraId="59a0ab8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 xml:space="preserve">dužnikom </w:t>
      </w:r>
      <w:r w:rsidR="00983CC1">
        <w:t>MIX SHOP j.d.o.o., OIB: 28237649101, Split, Spinčićeva 12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983CC1" w:rsidRPr="00983CC1">
        <w:t>MIX SHOP j.d.o.o., OIB: 28237649101, Split, Spinčićeva 12</w:t>
      </w:r>
      <w:r w:rsidR="00427BC0">
        <w:t xml:space="preserve">, </w:t>
      </w:r>
      <w:r>
        <w:t xml:space="preserve">na </w:t>
      </w:r>
      <w:r w:rsidR="00CD3C29">
        <w:t xml:space="preserve">dan </w:t>
      </w:r>
      <w:r w:rsidR="00983CC1">
        <w:t>30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983CC1">
        <w:t>12</w:t>
      </w:r>
      <w:r w:rsidR="00C62D24">
        <w:t>0</w:t>
      </w:r>
      <w:r>
        <w:t xml:space="preserve"> </w:t>
      </w:r>
      <w:r w:rsidRPr="008A558F">
        <w:t xml:space="preserve">dana, u ukupnom iznosu </w:t>
      </w:r>
      <w:r w:rsidR="000006E3">
        <w:t xml:space="preserve">od </w:t>
      </w:r>
      <w:r w:rsidR="00983CC1">
        <w:t xml:space="preserve">44.179,11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987BE4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006E3"/>
    <w:rsid w:val="00066650"/>
    <w:rsid w:val="00067753"/>
    <w:rsid w:val="00076623"/>
    <w:rsid w:val="00085E7C"/>
    <w:rsid w:val="000B4D96"/>
    <w:rsid w:val="000B4E90"/>
    <w:rsid w:val="000D5416"/>
    <w:rsid w:val="000D5F70"/>
    <w:rsid w:val="000E6D83"/>
    <w:rsid w:val="000F6403"/>
    <w:rsid w:val="00130E83"/>
    <w:rsid w:val="001700A0"/>
    <w:rsid w:val="00196215"/>
    <w:rsid w:val="001D3E5A"/>
    <w:rsid w:val="00221F64"/>
    <w:rsid w:val="00222F09"/>
    <w:rsid w:val="002717E9"/>
    <w:rsid w:val="0028585D"/>
    <w:rsid w:val="002C251D"/>
    <w:rsid w:val="003004E6"/>
    <w:rsid w:val="00364774"/>
    <w:rsid w:val="00380162"/>
    <w:rsid w:val="00396087"/>
    <w:rsid w:val="003C2F22"/>
    <w:rsid w:val="0040302B"/>
    <w:rsid w:val="00417EA6"/>
    <w:rsid w:val="004225AC"/>
    <w:rsid w:val="00427BC0"/>
    <w:rsid w:val="00544644"/>
    <w:rsid w:val="00565E34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B6559"/>
    <w:rsid w:val="007F7A84"/>
    <w:rsid w:val="00814EDB"/>
    <w:rsid w:val="00815142"/>
    <w:rsid w:val="00853B3E"/>
    <w:rsid w:val="00873D25"/>
    <w:rsid w:val="00876B06"/>
    <w:rsid w:val="008A23A4"/>
    <w:rsid w:val="00907247"/>
    <w:rsid w:val="00977805"/>
    <w:rsid w:val="00981D37"/>
    <w:rsid w:val="00983CC1"/>
    <w:rsid w:val="00987BA3"/>
    <w:rsid w:val="00987BE4"/>
    <w:rsid w:val="009C1DEC"/>
    <w:rsid w:val="00A46780"/>
    <w:rsid w:val="00A51DE9"/>
    <w:rsid w:val="00A54697"/>
    <w:rsid w:val="00A701BA"/>
    <w:rsid w:val="00AC1D87"/>
    <w:rsid w:val="00B46C21"/>
    <w:rsid w:val="00B7506F"/>
    <w:rsid w:val="00B760A7"/>
    <w:rsid w:val="00B772A2"/>
    <w:rsid w:val="00BC3309"/>
    <w:rsid w:val="00C62D24"/>
    <w:rsid w:val="00CA6E0F"/>
    <w:rsid w:val="00CD3C29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EF66CB"/>
    <w:rsid w:val="00F0334D"/>
    <w:rsid w:val="00F2599E"/>
    <w:rsid w:val="00F73D4A"/>
    <w:rsid w:val="00F851F6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B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BE4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BE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BE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B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BE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BE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BE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St-1145/2017</izvorni_sadrzaj>
    <derivirana_varijabla naziv="DomainObject.Predmet.OznakaBroj_1">St-1145/2017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MIX SHOP j.d.o.o. za trgovinu i usluge</izvorni_sadrzaj>
    <derivirana_varijabla naziv="DomainObject.Predmet.ProtustrankaFormated_1">  MIX SHOP j.d.o.o. za trgovinu i usluge</derivirana_varijabla>
  </DomainObject.Predmet.ProtustrankaFormated>
  <DomainObject.Predmet.ProtustrankaFormatedOIB>
    <izvorni_sadrzaj>  MIX SHOP j.d.o.o. za trgovinu i usluge, OIB 28237649101</izvorni_sadrzaj>
    <derivirana_varijabla naziv="DomainObject.Predmet.ProtustrankaFormatedOIB_1">  MIX SHOP j.d.o.o. za trgovinu i usluge, OIB 28237649101</derivirana_varijabla>
  </DomainObject.Predmet.ProtustrankaFormatedOIB>
  <DomainObject.Predmet.ProtustrankaFormatedWithAdress>
    <izvorni_sadrzaj> MIX SHOP j.d.o.o. za trgovinu i usluge, Spinčićeva 12, 21000 Split</izvorni_sadrzaj>
    <derivirana_varijabla naziv="DomainObject.Predmet.ProtustrankaFormatedWithAdress_1"> MIX SHOP j.d.o.o. za trgovinu i usluge, Spinčićeva 12, 21000 Split</derivirana_varijabla>
  </DomainObject.Predmet.ProtustrankaFormatedWithAdress>
  <DomainObject.Predmet.ProtustrankaFormatedWithAdressOIB>
    <izvorni_sadrzaj> MIX SHOP j.d.o.o. za trgovinu i usluge, OIB 28237649101, Spinčićeva 12, 21000 Split</izvorni_sadrzaj>
    <derivirana_varijabla naziv="DomainObject.Predmet.ProtustrankaFormatedWithAdressOIB_1"> MIX SHOP j.d.o.o. za trgovinu i usluge, OIB 28237649101, Spinčićeva 12, 21000 Split</derivirana_varijabla>
  </DomainObject.Predmet.ProtustrankaFormatedWithAdressOIB>
  <DomainObject.Predmet.ProtustrankaWithAdress>
    <izvorni_sadrzaj>MIX SHOP j.d.o.o. za trgovinu i usluge Spinčićeva 12, 21000 Split</izvorni_sadrzaj>
    <derivirana_varijabla naziv="DomainObject.Predmet.ProtustrankaWithAdress_1">MIX SHOP j.d.o.o. za trgovinu i usluge Spinčićeva 12, 21000 Split</derivirana_varijabla>
  </DomainObject.Predmet.ProtustrankaWithAdress>
  <DomainObject.Predmet.ProtustrankaWithAdressOIB>
    <izvorni_sadrzaj>MIX SHOP j.d.o.o. za trgovinu i usluge, OIB 28237649101, Spinčićeva 12, 21000 Split</izvorni_sadrzaj>
    <derivirana_varijabla naziv="DomainObject.Predmet.ProtustrankaWithAdressOIB_1">MIX SHOP j.d.o.o. za trgovinu i usluge, OIB 28237649101, Spinčićeva 12, 21000 Split</derivirana_varijabla>
  </DomainObject.Predmet.ProtustrankaWithAdressOIB>
  <DomainObject.Predmet.ProtustrankaNazivFormated>
    <izvorni_sadrzaj>MIX SHOP j.d.o.o. za trgovinu i usluge</izvorni_sadrzaj>
    <derivirana_varijabla naziv="DomainObject.Predmet.ProtustrankaNazivFormated_1">MIX SHOP j.d.o.o. za trgovinu i usluge</derivirana_varijabla>
  </DomainObject.Predmet.ProtustrankaNazivFormated>
  <DomainObject.Predmet.ProtustrankaNazivFormatedOIB>
    <izvorni_sadrzaj>MIX SHOP j.d.o.o. za trgovinu i usluge, OIB 28237649101</izvorni_sadrzaj>
    <derivirana_varijabla naziv="DomainObject.Predmet.ProtustrankaNazivFormatedOIB_1">MIX SHOP j.d.o.o. za trgovinu i usluge, OIB 28237649101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44179.11</izvorni_sadrzaj>
    <derivirana_varijabla naziv="DomainObject.Predmet.TrenutnaVrijednost_1">44179.11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MIX SHOP j.d.o.o. za trgovinu i usluge</item>
    </izvorni_sadrzaj>
    <derivirana_varijabla naziv="DomainObject.Predmet.ProtuStrankaListFormated_1">
      <item>MIX SHOP j.d.o.o. za trgovinu i usluge</item>
    </derivirana_varijabla>
  </DomainObject.Predmet.ProtuStrankaListFormated>
  <DomainObject.Predmet.ProtuStrankaListFormatedOIB>
    <izvorni_sadrzaj>
      <item>MIX SHOP j.d.o.o. za trgovinu i usluge, OIB 28237649101</item>
    </izvorni_sadrzaj>
    <derivirana_varijabla naziv="DomainObject.Predmet.ProtuStrankaListFormatedOIB_1">
      <item>MIX SHOP j.d.o.o. za trgovinu i usluge, OIB 28237649101</item>
    </derivirana_varijabla>
  </DomainObject.Predmet.ProtuStrankaListFormatedOIB>
  <DomainObject.Predmet.ProtuStrankaListFormatedWithAdress>
    <izvorni_sadrzaj>
      <item>MIX SHOP j.d.o.o. za trgovinu i usluge, Spinčićeva 12, 21000 Split</item>
    </izvorni_sadrzaj>
    <derivirana_varijabla naziv="DomainObject.Predmet.ProtuStrankaListFormatedWithAdress_1">
      <item>MIX SHOP j.d.o.o. za trgovinu i usluge, Spinčićeva 12, 21000 Split</item>
    </derivirana_varijabla>
  </DomainObject.Predmet.ProtuStrankaListFormatedWithAdress>
  <DomainObject.Predmet.ProtuStrankaListFormatedWithAdressOIB>
    <izvorni_sadrzaj>
      <item>MIX SHOP j.d.o.o. za trgovinu i usluge, OIB 28237649101, Spinčićeva 12, 21000 Split</item>
    </izvorni_sadrzaj>
    <derivirana_varijabla naziv="DomainObject.Predmet.ProtuStrankaListFormatedWithAdressOIB_1">
      <item>MIX SHOP j.d.o.o. za trgovinu i usluge, OIB 28237649101, Spinčićeva 12, 21000 Split</item>
    </derivirana_varijabla>
  </DomainObject.Predmet.ProtuStrankaListFormatedWithAdressOIB>
  <DomainObject.Predmet.ProtuStrankaListNazivFormated>
    <izvorni_sadrzaj>
      <item>MIX SHOP j.d.o.o. za trgovinu i usluge</item>
    </izvorni_sadrzaj>
    <derivirana_varijabla naziv="DomainObject.Predmet.ProtuStrankaListNazivFormated_1">
      <item>MIX SHOP j.d.o.o. za trgovinu i usluge</item>
    </derivirana_varijabla>
  </DomainObject.Predmet.ProtuStrankaListNazivFormated>
  <DomainObject.Predmet.ProtuStrankaListNazivFormatedOIB>
    <izvorni_sadrzaj>
      <item>MIX SHOP j.d.o.o. za trgovinu i usluge, OIB 28237649101</item>
    </izvorni_sadrzaj>
    <derivirana_varijabla naziv="DomainObject.Predmet.ProtuStrankaListNazivFormatedOIB_1">
      <item>MIX SHOP j.d.o.o. za trgovinu i usluge, OIB 28237649101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MIX SHOP j.d.o.o. za trgovinu i usluge</izvorni_sadrzaj>
    <derivirana_varijabla naziv="DomainObject.Predmet.ProtustrankaIDrugi_1">MIX SHOP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MIX SHOP j.d.o.o. za trgovinu i usluge, OIB 28237649101, Spinčićeva 12, 21000 Split</izvorni_sadrzaj>
    <derivirana_varijabla naziv="DomainObject.Predmet.ProtustrankaIDrugiAdressOIB_1">MIX SHOP j.d.o.o. za trgovinu i usluge, OIB 28237649101,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MIX SHOP j.d.o.o. za trgovinu i usluge</item>
      <item>FINANCIJSKA AGENCIJA, RC SPLIT</item>
    </izvorni_sadrzaj>
    <derivirana_varijabla naziv="DomainObject.Predmet.SudioniciListNaziv_1">
      <item>MIX SHOP j.d.o.o. za trgovinu i usluge</item>
      <item>FINANCIJSKA AGENCIJA, RC SPLIT</item>
    </derivirana_varijabla>
  </DomainObject.Predmet.SudioniciListNaziv>
  <DomainObject.Predmet.SudioniciListAdressOIB>
    <izvorni_sadrzaj>
      <item>MIX SHOP j.d.o.o. za trgovinu i usluge, OIB 28237649101, Spinčićeva 12,21000 Split</item>
      <item>FINANCIJSKA AGENCIJA, RC SPLIT, OIB 85821130368, Mažuranićevo šetalište 24 b,21000 Split</item>
    </izvorni_sadrzaj>
    <derivirana_varijabla naziv="DomainObject.Predmet.SudioniciListAdressOIB_1">
      <item>MIX SHOP j.d.o.o. za trgovinu i usluge, OIB 28237649101, Spinčićeva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28237649101</item>
      <item>, OIB 85821130368</item>
    </izvorni_sadrzaj>
    <derivirana_varijabla naziv="DomainObject.Predmet.SudioniciListNazivOIB_1">
      <item>, OIB 28237649101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1818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2017-12-22T09:21:00Z</dcterms:created>
  <dc:creator>Katarina Mikulić</dc:creator>
  <cp:lastModifiedBy>Ana Golub Gruić</cp:lastModifiedBy>
  <cp:lastPrinted>2017-12-22T09:22:00Z</cp:lastPrinted>
  <dcterms:modified xmlns:xsi="http://www.w3.org/2001/XMLSchema-instance" xsi:type="dcterms:W3CDTF">2017-12-22T10:37:00Z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