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b7c0" w14:paraId="b59b7c0" w:rsidRDefault="002F357C" w:rsidP="00345FCD" w:rsidR="00345FCD" w:rsidRPr="0024762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09295" cx="5340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EA0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476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7628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476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7628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4762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hAnsi="Times New Roman" w:ascii="Times New Roman"/>
          <w:sz w:val="24"/>
          <w:szCs w:val="24"/>
        </w:rPr>
        <w:t>Zagreb, Amruševa 2/II</w:t>
      </w:r>
      <w:r w:rsidRPr="00247628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Marku </w:t>
      </w:r>
      <w:proofErr w:type="spellStart"/>
      <w:r w:rsidR="00FE7B7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Ivrlaču</w:t>
      </w:r>
      <w:proofErr w:type="spellEnd"/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329E">
        <w:rPr>
          <w:rFonts w:cs="Times New Roman" w:eastAsia="Times New Roman" w:hAnsi="Times New Roman" w:ascii="Times New Roman"/>
          <w:sz w:val="24"/>
          <w:szCs w:val="24"/>
          <w:lang w:eastAsia="hr-HR"/>
        </w:rPr>
        <w:t>PROTEX-DIZAJN j.d.o.o., Sesvete, Antuna Vranca 13, OIB: 09419412926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D329E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2018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329E">
        <w:rPr>
          <w:rFonts w:cs="Times New Roman" w:eastAsia="Times New Roman" w:hAnsi="Times New Roman" w:ascii="Times New Roman"/>
          <w:sz w:val="24"/>
          <w:szCs w:val="24"/>
          <w:lang w:eastAsia="hr-HR"/>
        </w:rPr>
        <w:t>PROTEX-DIZAJN j.d.o.o., Sesvete, Antuna Vranca 13, OIB: 09419412926</w:t>
      </w:r>
      <w:r w:rsidR="00C149FF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CD329E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2018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2476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Siniša </w:t>
      </w:r>
      <w:proofErr w:type="spellStart"/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Rajnović</w:t>
      </w:r>
      <w:proofErr w:type="spellEnd"/>
      <w:r w:rsidR="005879F4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Virovitice, </w:t>
      </w:r>
      <w:proofErr w:type="spellStart"/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Milinovac</w:t>
      </w:r>
      <w:proofErr w:type="spellEnd"/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, Sv. trojstva 87</w:t>
      </w:r>
      <w:r w:rsidR="005879F4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PROTEX-DIZAJN j.d.o.o., Sesvete, Antuna Vranca 13, OIB: 09419412926</w:t>
      </w:r>
      <w:r w:rsidR="005879F4" w:rsidRPr="00247628">
        <w:rPr>
          <w:rFonts w:cs="Times New Roman" w:hAnsi="Times New Roman" w:ascii="Times New Roman"/>
          <w:sz w:val="24"/>
          <w:szCs w:val="24"/>
        </w:rPr>
        <w:t xml:space="preserve"> 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2018.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25. svibnja</w:t>
      </w:r>
      <w:r w:rsidR="005879F4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761C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PROTEX-DIZAJN j.d.o.o., Sesvete, Antuna Vranca 13, OIB: 09419412926</w:t>
      </w:r>
      <w:r w:rsidR="00184C3D" w:rsidRPr="00247628">
        <w:rPr>
          <w:rFonts w:cs="Times New Roman" w:hAnsi="Times New Roman" w:ascii="Times New Roman"/>
          <w:sz w:val="24"/>
          <w:szCs w:val="24"/>
        </w:rPr>
        <w:t>.</w:t>
      </w:r>
    </w:p>
    <w:p w:rsidRDefault="00D17903" w:rsidP="00345FCD" w:rsidR="00D17903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4597/</w:t>
      </w:r>
      <w:r w:rsidR="00247628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6. rujna</w:t>
      </w:r>
      <w:r w:rsidR="006761C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35681C">
        <w:rPr>
          <w:rFonts w:cs="Times New Roman" w:eastAsia="Times New Roman" w:hAnsi="Times New Roman" w:ascii="Times New Roman"/>
          <w:sz w:val="24"/>
          <w:szCs w:val="24"/>
          <w:lang w:eastAsia="hr-HR"/>
        </w:rPr>
        <w:t>7. rujna 2017.</w:t>
      </w:r>
    </w:p>
    <w:p w:rsidRDefault="00026C85" w:rsidP="00345FCD" w:rsidR="00026C85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247628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681C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2018.</w:t>
      </w:r>
      <w:bookmarkStart w:name="_GoBack" w:id="0"/>
      <w:bookmarkEnd w:id="0"/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24762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247628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247628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24762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hAnsi="Times New Roman" w:ascii="Times New Roman"/>
          <w:sz w:val="24"/>
          <w:szCs w:val="24"/>
          <w:lang w:eastAsia="hr-HR"/>
        </w:rPr>
        <w:t xml:space="preserve">Marko </w:t>
      </w:r>
      <w:proofErr w:type="spellStart"/>
      <w:r w:rsidRPr="00247628">
        <w:rPr>
          <w:rFonts w:cs="Times New Roman" w:hAnsi="Times New Roman" w:ascii="Times New Roman"/>
          <w:sz w:val="24"/>
          <w:szCs w:val="24"/>
          <w:lang w:eastAsia="hr-HR"/>
        </w:rPr>
        <w:t>Ivrlač</w:t>
      </w:r>
      <w:proofErr w:type="spellEnd"/>
    </w:p>
    <w:p w:rsidRDefault="00345FCD" w:rsidP="00446C4D" w:rsidR="00345FCD" w:rsidRPr="0024762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24762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24762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681C" w:rsidP="00345FCD" w:rsidR="00C97E01" w:rsidRPr="002476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24762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35681C" w:rsidR="0035681C">
    <w:pPr>
      <w:pStyle w:val="Zaglavlje"/>
      <w:jc w:val="center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35681C">
      <w:rPr>
        <w:noProof/>
      </w:rPr>
      <w:t>2</w:t>
    </w:r>
    <w:r w:rsidR="008433F1">
      <w:fldChar w:fldCharType="end"/>
    </w:r>
    <w:r w:rsidR="00B22542">
      <w:t xml:space="preserve">                     </w:t>
    </w:r>
  </w:p>
  <w:sdt>
    <w:sdtPr>
      <w:rPr>
        <w:b/>
      </w:rPr>
      <w:id w:val="1235752058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35681C" w:rsidP="0035681C" w:rsidR="0035681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>
          <w:rPr>
            <w:b/>
            <w:noProof/>
          </w:rPr>
          <w:t>2</w:t>
        </w:r>
        <w:r w:rsidRPr="002F357C">
          <w:rPr>
            <w:b/>
          </w:rPr>
          <w:fldChar w:fldCharType="end"/>
        </w:r>
      </w:p>
      <w:p w:rsidRDefault="0035681C" w:rsidP="0035681C" w:rsidR="0035681C">
        <w:pPr>
          <w:pStyle w:val="Zaglavlje"/>
          <w:jc w:val="right"/>
        </w:pPr>
        <w:r>
          <w:rPr>
            <w:b/>
          </w:rPr>
          <w:t>Poslovni broj: 58. St-4597/2016</w:t>
        </w:r>
      </w:p>
    </w:sdtContent>
  </w:sdt>
  <w:p w:rsidRDefault="0035681C" w:rsidP="0035681C" w:rsidR="0035681C">
    <w:pPr>
      <w:pStyle w:val="Zaglavlje"/>
    </w:pP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35681C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 xml:space="preserve">. </w:t>
        </w:r>
        <w:r w:rsidR="005D58D8">
          <w:rPr>
            <w:b/>
          </w:rPr>
          <w:t>St-</w:t>
        </w:r>
        <w:r w:rsidR="00CD329E">
          <w:rPr>
            <w:b/>
          </w:rPr>
          <w:t>4597</w:t>
        </w:r>
        <w:r w:rsidR="00F87F2A">
          <w:rPr>
            <w:b/>
          </w:rPr>
          <w:t>/2016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7B23"/>
    <w:rsid w:val="001705AB"/>
    <w:rsid w:val="00184C3D"/>
    <w:rsid w:val="001949A3"/>
    <w:rsid w:val="00247628"/>
    <w:rsid w:val="002A2A1A"/>
    <w:rsid w:val="002A4819"/>
    <w:rsid w:val="002B1598"/>
    <w:rsid w:val="002C1AEF"/>
    <w:rsid w:val="002F357C"/>
    <w:rsid w:val="002F35AE"/>
    <w:rsid w:val="00330535"/>
    <w:rsid w:val="00345FCD"/>
    <w:rsid w:val="0035681C"/>
    <w:rsid w:val="003B2EA0"/>
    <w:rsid w:val="003C1974"/>
    <w:rsid w:val="003D0E0E"/>
    <w:rsid w:val="003D5428"/>
    <w:rsid w:val="00421DA5"/>
    <w:rsid w:val="00446C4D"/>
    <w:rsid w:val="004815DA"/>
    <w:rsid w:val="00483AB8"/>
    <w:rsid w:val="0049411B"/>
    <w:rsid w:val="00495F55"/>
    <w:rsid w:val="004C47E9"/>
    <w:rsid w:val="004C7E19"/>
    <w:rsid w:val="00575278"/>
    <w:rsid w:val="005879F4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CD329E"/>
    <w:rsid w:val="00D01556"/>
    <w:rsid w:val="00D12E11"/>
    <w:rsid w:val="00D17903"/>
    <w:rsid w:val="00D6564F"/>
    <w:rsid w:val="00DB3F0C"/>
    <w:rsid w:val="00DE4E4A"/>
    <w:rsid w:val="00E3064C"/>
    <w:rsid w:val="00E434B2"/>
    <w:rsid w:val="00E53C05"/>
    <w:rsid w:val="00EB15F6"/>
    <w:rsid w:val="00EC49B8"/>
    <w:rsid w:val="00ED487B"/>
    <w:rsid w:val="00ED4D5F"/>
    <w:rsid w:val="00F87F2A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PLODOVI PRIGORJA</izvorni_sadrzaj>
    <derivirana_varijabla naziv="DomainObject.Predmet.ProtustrankaFormated_1">  POLJOPRIVREDNA ZADRUGA PLODOVI PRIGORJA</derivirana_varijabla>
  </DomainObject.Predmet.ProtustrankaFormated>
  <DomainObject.Predmet.ProtustrankaFormatedOIB>
    <izvorni_sadrzaj>  POLJOPRIVREDNA ZADRUGA PLODOVI PRIGORJA, OIB 76389882689</izvorni_sadrzaj>
    <derivirana_varijabla naziv="DomainObject.Predmet.ProtustrankaFormatedOIB_1">  POLJOPRIVREDNA ZADRUGA PLODOVI PRIGORJA, OIB 76389882689</derivirana_varijabla>
  </DomainObject.Predmet.ProtustrankaFormatedOIB>
  <DomainObject.Predmet.ProtustrankaFormatedWithAdress>
    <izvorni_sadrzaj> POLJOPRIVREDNA ZADRUGA PLODOVI PRIGORJA, Kurmanova 5, 10363 Jesenovec</izvorni_sadrzaj>
    <derivirana_varijabla naziv="DomainObject.Predmet.ProtustrankaFormatedWithAdress_1"> POLJOPRIVREDNA ZADRUGA PLODOVI PRIGORJA, Kurmanova 5, 10363 Jesenovec</derivirana_varijabla>
  </DomainObject.Predmet.ProtustrankaFormatedWithAdress>
  <DomainObject.Predmet.ProtustrankaFormatedWithAdressOIB>
    <izvorni_sadrzaj> POLJOPRIVREDNA ZADRUGA PLODOVI PRIGORJA, OIB 76389882689, Kurmanova 5, 10363 Jesenovec</izvorni_sadrzaj>
    <derivirana_varijabla naziv="DomainObject.Predmet.ProtustrankaFormatedWithAdressOIB_1"> POLJOPRIVREDNA ZADRUGA PLODOVI PRIGORJA, OIB 76389882689, Kurmanova 5, 10363 Jesenovec</derivirana_varijabla>
  </DomainObject.Predmet.ProtustrankaFormatedWithAdressOIB>
  <DomainObject.Predmet.ProtustrankaWithAdress>
    <izvorni_sadrzaj>POLJOPRIVREDNA ZADRUGA PLODOVI PRIGORJA Kurmanova 5, 10363 Jesenovec</izvorni_sadrzaj>
    <derivirana_varijabla naziv="DomainObject.Predmet.ProtustrankaWithAdress_1">POLJOPRIVREDNA ZADRUGA PLODOVI PRIGORJA Kurmanova 5, 10363 Jesenovec</derivirana_varijabla>
  </DomainObject.Predmet.ProtustrankaWithAdress>
  <DomainObject.Predmet.ProtustrankaWithAdressOIB>
    <izvorni_sadrzaj>POLJOPRIVREDNA ZADRUGA PLODOVI PRIGORJA, OIB 76389882689, Kurmanova 5, 10363 Jesenovec</izvorni_sadrzaj>
    <derivirana_varijabla naziv="DomainObject.Predmet.ProtustrankaWithAdressOIB_1">POLJOPRIVREDNA ZADRUGA PLODOVI PRIGORJA, OIB 76389882689, Kurmanova 5, 10363 Jesenovec</derivirana_varijabla>
  </DomainObject.Predmet.ProtustrankaWithAdressOIB>
  <DomainObject.Predmet.ProtustrankaNazivFormated>
    <izvorni_sadrzaj>POLJOPRIVREDNA ZADRUGA PLODOVI PRIGORJA</izvorni_sadrzaj>
    <derivirana_varijabla naziv="DomainObject.Predmet.ProtustrankaNazivFormated_1">POLJOPRIVREDNA ZADRUGA PLODOVI PRIGORJA</derivirana_varijabla>
  </DomainObject.Predmet.ProtustrankaNazivFormated>
  <DomainObject.Predmet.ProtustrankaNazivFormatedOIB>
    <izvorni_sadrzaj>POLJOPRIVREDNA ZADRUGA PLODOVI PRIGORJA, OIB 76389882689</izvorni_sadrzaj>
    <derivirana_varijabla naziv="DomainObject.Predmet.ProtustrankaNazivFormatedOIB_1">POLJOPRIVREDNA ZADRUGA PLODOVI PRIGORJA, OIB 76389882689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PLODOVI PRIGORJA</item>
    </izvorni_sadrzaj>
    <derivirana_varijabla naziv="DomainObject.Predmet.ProtuStrankaListFormated_1">
      <item>POLJOPRIVREDNA ZADRUGA PLODOVI PRIGORJA</item>
    </derivirana_varijabla>
  </DomainObject.Predmet.ProtuStrankaListFormated>
  <DomainObject.Predmet.ProtuStrankaListFormatedOIB>
    <izvorni_sadrzaj>
      <item>POLJOPRIVREDNA ZADRUGA PLODOVI PRIGORJA, OIB 76389882689</item>
    </izvorni_sadrzaj>
    <derivirana_varijabla naziv="DomainObject.Predmet.ProtuStrankaListFormatedOIB_1">
      <item>POLJOPRIVREDNA ZADRUGA PLODOVI PRIGORJA, OIB 76389882689</item>
    </derivirana_varijabla>
  </DomainObject.Predmet.ProtuStrankaListFormatedOIB>
  <DomainObject.Predmet.ProtuStrankaListFormatedWithAdress>
    <izvorni_sadrzaj>
      <item>POLJOPRIVREDNA ZADRUGA PLODOVI PRIGORJA, Kurmanova 5, 10363 Jesenovec</item>
    </izvorni_sadrzaj>
    <derivirana_varijabla naziv="DomainObject.Predmet.ProtuStrankaListFormatedWithAdress_1">
      <item>POLJOPRIVREDNA ZADRUGA PLODOVI PRIGORJA, Kurmanova 5, 10363 Jesenovec</item>
    </derivirana_varijabla>
  </DomainObject.Predmet.ProtuStrankaListFormatedWithAdress>
  <DomainObject.Predmet.ProtuStrankaListFormatedWithAdressOIB>
    <izvorni_sadrzaj>
      <item>POLJOPRIVREDNA ZADRUGA PLODOVI PRIGORJA, OIB 76389882689, Kurmanova 5, 10363 Jesenovec</item>
    </izvorni_sadrzaj>
    <derivirana_varijabla naziv="DomainObject.Predmet.ProtuStrankaListFormatedWithAdressOIB_1">
      <item>POLJOPRIVREDNA ZADRUGA PLODOVI PRIGORJA, OIB 76389882689, Kurmanova 5, 10363 Jesenovec</item>
    </derivirana_varijabla>
  </DomainObject.Predmet.ProtuStrankaListFormatedWithAdressOIB>
  <DomainObject.Predmet.ProtuStrankaListNazivFormated>
    <izvorni_sadrzaj>
      <item>POLJOPRIVREDNA ZADRUGA PLODOVI PRIGORJA</item>
    </izvorni_sadrzaj>
    <derivirana_varijabla naziv="DomainObject.Predmet.ProtuStrankaListNazivFormated_1">
      <item>POLJOPRIVREDNA ZADRUGA PLODOVI PRIGORJA</item>
    </derivirana_varijabla>
  </DomainObject.Predmet.ProtuStrankaListNazivFormated>
  <DomainObject.Predmet.ProtuStrankaListNazivFormatedOIB>
    <izvorni_sadrzaj>
      <item>POLJOPRIVREDNA ZADRUGA PLODOVI PRIGORJA, OIB 76389882689</item>
    </izvorni_sadrzaj>
    <derivirana_varijabla naziv="DomainObject.Predmet.ProtuStrankaListNazivFormatedOIB_1">
      <item>POLJOPRIVREDNA ZADRUGA PLODOVI PRIGORJA, OIB 76389882689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PLODOVI PRIGORJA</izvorni_sadrzaj>
    <derivirana_varijabla naziv="DomainObject.Predmet.ProtustrankaIDrugi_1">POLJOPRIVREDNA ZADRUGA PLODOVI PRIGORJA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PLODOVI PRIGORJA, OIB 76389882689, Kurmanova 5, 10363 Jesenovec</izvorni_sadrzaj>
    <derivirana_varijabla naziv="DomainObject.Predmet.ProtustrankaIDrugiAdressOIB_1">POLJOPRIVREDNA ZADRUGA PLODOVI PRIGORJA, OIB 76389882689,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PLODOVI PRIGORJA</item>
    </izvorni_sadrzaj>
    <derivirana_varijabla naziv="DomainObject.Predmet.SudioniciListNaziv_1">
      <item>FINA Regionalni centar Zagreb</item>
      <item>POLJOPRIVREDNA ZADRUGA PLODOVI PRIGORJA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PLODOVI PRIGORJA, OIB 76389882689, Kurmanova 5,10363 Jesenovec</item>
    </izvorni_sadrzaj>
    <derivirana_varijabla naziv="DomainObject.Predmet.SudioniciListAdressOIB_1">
      <item>FINA Regionalni centar Zagreb, OIB 85821130368, Trg svibanjskih žrtava 1995. 1,10000 Zagreb</item>
      <item>POLJOPRIVREDNA ZADRUGA PLODOVI PRIGORJA, OIB 76389882689,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76389882689</item>
    </izvorni_sadrzaj>
    <derivirana_varijabla naziv="DomainObject.Predmet.SudioniciListNazivOIB_1">
      <item>, OIB 85821130368</item>
      <item>, OIB 76389882689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2547</properties:Characters>
  <properties:Lines>21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2018-02-22T12:50:00Z</dcterms:created>
  <dc:creator>Joško Livaković</dc:creator>
  <cp:lastModifiedBy>Marko Ivrlač</cp:lastModifiedBy>
  <cp:lastPrinted>2017-09-07T12:30:00Z</cp:lastPrinted>
  <dcterms:modified xmlns:xsi="http://www.w3.org/2001/XMLSchema-instance" xsi:type="dcterms:W3CDTF">2018-02-22T12:50:00Z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St-1520/2016-3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