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f00e" w14:paraId="633f00e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D56AA">
        <w:t xml:space="preserve">                                                                                 </w:t>
      </w:r>
      <w:proofErr w:type="spellStart"/>
      <w:r w:rsidR="00F26017">
        <w:t>70</w:t>
      </w:r>
      <w:proofErr w:type="spellEnd"/>
      <w:r w:rsidR="00F26017">
        <w:t xml:space="preserve"> St-</w:t>
      </w:r>
      <w:proofErr w:type="spellStart"/>
      <w:r w:rsidR="00F26017">
        <w:t>1242</w:t>
      </w:r>
      <w:proofErr w:type="spellEnd"/>
      <w:r w:rsidR="00C46165">
        <w:t>/</w:t>
      </w:r>
      <w:proofErr w:type="spellStart"/>
      <w:r w:rsidR="00C46165">
        <w:t>2019</w:t>
      </w:r>
      <w:proofErr w:type="spellEnd"/>
    </w:p>
    <w:p w:rsidRDefault="000D56AA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B52352" w:rsidR="00BF38CB">
      <w:pPr>
        <w:pStyle w:val="Bezproreda"/>
        <w:jc w:val="both"/>
      </w:pPr>
      <w:r>
        <w:tab/>
      </w:r>
      <w:r w:rsidR="003D4D72" w:rsidRPr="00B52352">
        <w:t>Trgovački sud u Zagrebu, po sucu Maji Jurovicki, u stečajnom predmetu povodom zahtjeva</w:t>
      </w:r>
      <w:r w:rsidR="004732FB" w:rsidRPr="00B52352">
        <w:t xml:space="preserve"> </w:t>
      </w:r>
      <w:r w:rsidR="00C46165" w:rsidRPr="00B52352">
        <w:t>FINA Regionalni centar Zagreb</w:t>
      </w:r>
      <w:r w:rsidR="003D4D72" w:rsidRPr="00B52352">
        <w:t>, za provedbu skraćenog stečajnog postupka nad dužnikom</w:t>
      </w:r>
      <w:r w:rsidR="004732FB" w:rsidRPr="00B52352">
        <w:t xml:space="preserve"> </w:t>
      </w:r>
      <w:r w:rsidR="00F26017" w:rsidRPr="00F26017">
        <w:t>PRESTANS d.o.o.</w:t>
      </w:r>
      <w:r w:rsidR="00C3676D">
        <w:t xml:space="preserve"> </w:t>
      </w:r>
      <w:r w:rsidR="00C46165" w:rsidRPr="00B52352">
        <w:t>OIB:</w:t>
      </w:r>
      <w:r w:rsidR="00C3676D" w:rsidRPr="00C3676D">
        <w:t xml:space="preserve"> </w:t>
      </w:r>
      <w:proofErr w:type="spellStart"/>
      <w:r w:rsidR="00C3676D" w:rsidRPr="00C3676D">
        <w:t>56944863338</w:t>
      </w:r>
      <w:proofErr w:type="spellEnd"/>
      <w:r w:rsidR="00C46165" w:rsidRPr="00B52352">
        <w:t xml:space="preserve">, </w:t>
      </w:r>
      <w:r w:rsidR="00F26017">
        <w:t>Velika Gorica</w:t>
      </w:r>
      <w:r w:rsidR="00C46165" w:rsidRPr="00B52352">
        <w:t>,</w:t>
      </w:r>
      <w:r w:rsidR="00F26017">
        <w:t xml:space="preserve"> </w:t>
      </w:r>
      <w:proofErr w:type="spellStart"/>
      <w:r w:rsidR="00F26017">
        <w:t>Kurilovečka</w:t>
      </w:r>
      <w:proofErr w:type="spellEnd"/>
      <w:r w:rsidR="00F26017">
        <w:t xml:space="preserve"> </w:t>
      </w:r>
      <w:proofErr w:type="spellStart"/>
      <w:r w:rsidR="00F26017">
        <w:t>152</w:t>
      </w:r>
      <w:proofErr w:type="spellEnd"/>
      <w:r w:rsidR="00C46165" w:rsidRPr="00B52352">
        <w:t xml:space="preserve">, </w:t>
      </w:r>
      <w:proofErr w:type="spellStart"/>
      <w:r w:rsidR="00C46165" w:rsidRPr="00B52352">
        <w:t>16</w:t>
      </w:r>
      <w:proofErr w:type="spellEnd"/>
      <w:r w:rsidR="00C46165" w:rsidRPr="00B52352">
        <w:t xml:space="preserve">. srpnja </w:t>
      </w:r>
      <w:r w:rsidR="00DB5DD9" w:rsidRPr="00B52352">
        <w:t>20</w:t>
      </w:r>
      <w:r w:rsidR="00C46165" w:rsidRPr="00B52352">
        <w:t xml:space="preserve">19.  </w:t>
      </w:r>
    </w:p>
    <w:p w:rsidRDefault="00B52352" w:rsidP="00B52352" w:rsidR="00B52352" w:rsidRPr="00B52352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0D56AA" w:rsidRPr="000D56AA">
        <w:t xml:space="preserve"> </w:t>
      </w:r>
      <w:r w:rsidR="00C3676D" w:rsidRPr="00F26017">
        <w:t>PRESTANS d.o.o.</w:t>
      </w:r>
      <w:r w:rsidR="00C3676D">
        <w:t xml:space="preserve"> </w:t>
      </w:r>
      <w:r w:rsidR="00C3676D" w:rsidRPr="00B52352">
        <w:t>OIB:</w:t>
      </w:r>
      <w:r w:rsidR="00C3676D" w:rsidRPr="00C3676D">
        <w:t xml:space="preserve"> </w:t>
      </w:r>
      <w:proofErr w:type="spellStart"/>
      <w:r w:rsidR="00C3676D" w:rsidRPr="00C3676D">
        <w:t>56944863338</w:t>
      </w:r>
      <w:proofErr w:type="spellEnd"/>
      <w:r w:rsidR="00C3676D" w:rsidRPr="00B52352">
        <w:t xml:space="preserve">, </w:t>
      </w:r>
      <w:r w:rsidR="00C3676D">
        <w:t>Velika Gorica</w:t>
      </w:r>
      <w:r w:rsidR="00C3676D" w:rsidRPr="00B52352">
        <w:t>,</w:t>
      </w:r>
      <w:r w:rsidR="00C3676D">
        <w:t xml:space="preserve"> </w:t>
      </w:r>
      <w:proofErr w:type="spellStart"/>
      <w:r w:rsidR="00C3676D">
        <w:t>Kurilovečka</w:t>
      </w:r>
      <w:proofErr w:type="spellEnd"/>
      <w:r w:rsidR="00C3676D">
        <w:t xml:space="preserve"> </w:t>
      </w:r>
      <w:proofErr w:type="spellStart"/>
      <w:r w:rsidR="00C3676D">
        <w:t>152</w:t>
      </w:r>
      <w:proofErr w:type="spellEnd"/>
      <w:r w:rsidR="00C3676D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3D4D72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0D56AA">
        <w:t>a je, na temelju odredbe čl. 429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DB5DD9" w:rsidRPr="00DB5DD9">
        <w:rPr>
          <w:rFonts w:cs="Times New Roman" w:eastAsia="Times New Roman"/>
          <w:szCs w:val="24"/>
          <w:lang w:eastAsia="hr-HR"/>
        </w:rPr>
        <w:t xml:space="preserve"> </w:t>
      </w:r>
      <w:r w:rsidR="00C3676D" w:rsidRPr="00F26017">
        <w:t>PRESTANS d.o.o.</w:t>
      </w:r>
      <w:r w:rsidR="00C3676D">
        <w:t xml:space="preserve"> </w:t>
      </w:r>
      <w:r w:rsidR="00C3676D" w:rsidRPr="00B52352">
        <w:t>OIB:</w:t>
      </w:r>
      <w:r w:rsidR="00C3676D" w:rsidRPr="00C3676D">
        <w:t xml:space="preserve"> </w:t>
      </w:r>
      <w:proofErr w:type="spellStart"/>
      <w:r w:rsidR="00C3676D" w:rsidRPr="00C3676D">
        <w:t>56944863338</w:t>
      </w:r>
      <w:proofErr w:type="spellEnd"/>
      <w:r w:rsidR="00C3676D" w:rsidRPr="00B52352">
        <w:t xml:space="preserve">, </w:t>
      </w:r>
      <w:r w:rsidR="00C3676D">
        <w:t>Velika Gorica</w:t>
      </w:r>
      <w:r w:rsidR="00C3676D" w:rsidRPr="00B52352">
        <w:t>,</w:t>
      </w:r>
      <w:r w:rsidR="00C3676D">
        <w:t xml:space="preserve"> </w:t>
      </w:r>
      <w:proofErr w:type="spellStart"/>
      <w:r w:rsidR="00C3676D">
        <w:t>Kurilovečka</w:t>
      </w:r>
      <w:proofErr w:type="spellEnd"/>
      <w:r w:rsidR="00C3676D">
        <w:t xml:space="preserve"> </w:t>
      </w:r>
      <w:proofErr w:type="spellStart"/>
      <w:r w:rsidR="00C3676D">
        <w:t>152</w:t>
      </w:r>
      <w:proofErr w:type="spellEnd"/>
      <w:r w:rsidR="00C3676D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A729E" w:rsidP="00DB5DD9" w:rsidR="00DB5DD9" w:rsidRPr="00C46165">
      <w:pPr>
        <w:jc w:val="center"/>
        <w:rPr>
          <w:rFonts w:cs="Times New Roman" w:eastAsia="Times New Roman"/>
          <w:szCs w:val="24"/>
          <w:lang w:eastAsia="hr-HR"/>
        </w:rPr>
      </w:pPr>
      <w:r>
        <w:t>U Zagrebu</w:t>
      </w:r>
      <w:r w:rsidR="000D56AA">
        <w:t xml:space="preserve"> </w:t>
      </w:r>
      <w:r w:rsidR="00DB5DD9" w:rsidRPr="00C46165">
        <w:rPr>
          <w:rFonts w:cs="Times New Roman" w:eastAsia="Times New Roman"/>
          <w:szCs w:val="24"/>
          <w:lang w:eastAsia="hr-HR"/>
        </w:rPr>
        <w:t>16. srpnja 2019.</w:t>
      </w:r>
    </w:p>
    <w:p w:rsidRDefault="000D56AA" w:rsidP="00DB5DD9" w:rsidR="00DF43CB">
      <w:pPr>
        <w:pStyle w:val="Bezproreda"/>
        <w:jc w:val="right"/>
      </w:pPr>
      <w:r>
        <w:t xml:space="preserve">               SUDAC:</w:t>
      </w:r>
    </w:p>
    <w:p w:rsidRDefault="00A167C6" w:rsidP="00BF38CB" w:rsidR="000D56AA">
      <w:pPr>
        <w:pStyle w:val="Bezproreda"/>
        <w:jc w:val="right"/>
      </w:pPr>
      <w:r>
        <w:t>Maja Jurovicki</w:t>
      </w:r>
      <w:r w:rsidR="00284ECB">
        <w:t xml:space="preserve">, v.r. </w:t>
      </w:r>
    </w:p>
    <w:p w:rsidRDefault="00B52352" w:rsidP="00BF38CB" w:rsidR="00B52352">
      <w:pPr>
        <w:pStyle w:val="Bezproreda"/>
        <w:jc w:val="right"/>
      </w:pPr>
    </w:p>
    <w:p w:rsidRDefault="00BF38CB" w:rsidP="00A167C6" w:rsidR="00A167C6">
      <w:pPr>
        <w:pStyle w:val="Bezproreda"/>
      </w:pPr>
      <w:r>
        <w:t>U</w:t>
      </w:r>
      <w:r w:rsidR="00A167C6">
        <w:t>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</w:t>
      </w:r>
      <w:proofErr w:type="spellStart"/>
      <w:r>
        <w:t>19.st</w:t>
      </w:r>
      <w:proofErr w:type="spellEnd"/>
      <w:r>
        <w:t xml:space="preserve">. 7. SZ-a). </w:t>
      </w:r>
    </w:p>
    <w:p w:rsidRDefault="000D56AA" w:rsidP="00A167C6" w:rsidR="00A167C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84ECB" w:rsidP="004F5146" w:rsidR="00284ECB">
      <w:pPr>
        <w:spacing w:lineRule="auto" w:line="240"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84ECB" w:rsidP="004F5146" w:rsidR="00284ECB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EC159D" w:rsidP="00A167C6" w:rsidR="00EC159D">
      <w:pPr>
        <w:pStyle w:val="Bezproreda"/>
      </w:pPr>
    </w:p>
    <w:sectPr w:rsidSect="003013F1" w:rsidR="00EC159D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3676D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proofErr w:type="spellStart"/>
        <w:r w:rsidR="003D4D72">
          <w:t>70.St</w:t>
        </w:r>
        <w:proofErr w:type="spellEnd"/>
        <w:r w:rsidR="003D4D72">
          <w:t>-</w:t>
        </w:r>
        <w:proofErr w:type="spellStart"/>
        <w:r w:rsidR="003D4D72">
          <w:t>3108</w:t>
        </w:r>
        <w:proofErr w:type="spellEnd"/>
        <w:r w:rsidR="004A729E">
          <w:t>/</w:t>
        </w:r>
        <w:proofErr w:type="spellStart"/>
        <w:r w:rsidR="000D56AA">
          <w:t>2018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D56AA"/>
    <w:rsid w:val="001B3DF3"/>
    <w:rsid w:val="00213BA8"/>
    <w:rsid w:val="002443A7"/>
    <w:rsid w:val="00284ECB"/>
    <w:rsid w:val="003013F1"/>
    <w:rsid w:val="003D0948"/>
    <w:rsid w:val="003D4D72"/>
    <w:rsid w:val="003F19F4"/>
    <w:rsid w:val="004732FB"/>
    <w:rsid w:val="004A729E"/>
    <w:rsid w:val="004D65E9"/>
    <w:rsid w:val="00547662"/>
    <w:rsid w:val="006026D2"/>
    <w:rsid w:val="006A32D3"/>
    <w:rsid w:val="006A4A7F"/>
    <w:rsid w:val="006C1BDC"/>
    <w:rsid w:val="006E1039"/>
    <w:rsid w:val="006E1EC6"/>
    <w:rsid w:val="006F0ACF"/>
    <w:rsid w:val="007363CC"/>
    <w:rsid w:val="0092290B"/>
    <w:rsid w:val="00A167C6"/>
    <w:rsid w:val="00AE6CF6"/>
    <w:rsid w:val="00B52352"/>
    <w:rsid w:val="00BC7156"/>
    <w:rsid w:val="00BD53C9"/>
    <w:rsid w:val="00BF38CB"/>
    <w:rsid w:val="00C3676D"/>
    <w:rsid w:val="00C46165"/>
    <w:rsid w:val="00D146BA"/>
    <w:rsid w:val="00D574B1"/>
    <w:rsid w:val="00DB5DD9"/>
    <w:rsid w:val="00DF43CB"/>
    <w:rsid w:val="00EA044C"/>
    <w:rsid w:val="00EC159D"/>
    <w:rsid w:val="00F26017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84E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E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E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E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E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84E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E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E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E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E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1242</izvorni_sadrzaj>
    <derivirana_varijabla naziv="DomainObject.Predmet.Broj_1">1242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2019.</izvorni_sadrzaj>
    <derivirana_varijabla naziv="DomainObject.Predmet.DatumOsnivanja_1">28.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St-1242/2019</izvorni_sadrzaj>
    <derivirana_varijabla naziv="DomainObject.Predmet.OznakaBroj_1">St-1242/2019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PRESTANS d.o.o.</izvorni_sadrzaj>
    <derivirana_varijabla naziv="DomainObject.Predmet.ProtustrankaFormated_1">  PRESTANS d.o.o.</derivirana_varijabla>
  </DomainObject.Predmet.ProtustrankaFormated>
  <DomainObject.Predmet.ProtustrankaFormatedOIB>
    <izvorni_sadrzaj>  PRESTANS d.o.o., OIB 56944863338</izvorni_sadrzaj>
    <derivirana_varijabla naziv="DomainObject.Predmet.ProtustrankaFormatedOIB_1">  PRESTANS d.o.o., OIB 56944863338</derivirana_varijabla>
  </DomainObject.Predmet.ProtustrankaFormatedOIB>
  <DomainObject.Predmet.ProtustrankaFormatedWithAdress>
    <izvorni_sadrzaj> PRESTANS d.o.o., Kurilovečka 152, 10410 Velika Gorica</izvorni_sadrzaj>
    <derivirana_varijabla naziv="DomainObject.Predmet.ProtustrankaFormatedWithAdress_1"> PRESTANS d.o.o., Kurilovečka 152, 10410 Velika Gorica</derivirana_varijabla>
  </DomainObject.Predmet.ProtustrankaFormatedWithAdress>
  <DomainObject.Predmet.ProtustrankaFormatedWithAdressOIB>
    <izvorni_sadrzaj> PRESTANS d.o.o., OIB 56944863338, Kurilovečka 152, 10410 Velika Gorica</izvorni_sadrzaj>
    <derivirana_varijabla naziv="DomainObject.Predmet.ProtustrankaFormatedWithAdressOIB_1"> PRESTANS d.o.o., OIB 56944863338, Kurilovečka 152, 10410 Velika Gorica</derivirana_varijabla>
  </DomainObject.Predmet.ProtustrankaFormatedWithAdressOIB>
  <DomainObject.Predmet.ProtustrankaWithAdress>
    <izvorni_sadrzaj>PRESTANS d.o.o. Kurilovečka 152, 10410 Velika Gorica</izvorni_sadrzaj>
    <derivirana_varijabla naziv="DomainObject.Predmet.ProtustrankaWithAdress_1">PRESTANS d.o.o. Kurilovečka 152, 10410 Velika Gorica</derivirana_varijabla>
  </DomainObject.Predmet.ProtustrankaWithAdress>
  <DomainObject.Predmet.ProtustrankaWithAdressOIB>
    <izvorni_sadrzaj>PRESTANS d.o.o., OIB 56944863338, Kurilovečka 152, 10410 Velika Gorica</izvorni_sadrzaj>
    <derivirana_varijabla naziv="DomainObject.Predmet.ProtustrankaWithAdressOIB_1">PRESTANS d.o.o., OIB 56944863338, Kurilovečka 152, 10410 Velika Gorica</derivirana_varijabla>
  </DomainObject.Predmet.ProtustrankaWithAdressOIB>
  <DomainObject.Predmet.ProtustrankaNazivFormated>
    <izvorni_sadrzaj>PRESTANS d.o.o.</izvorni_sadrzaj>
    <derivirana_varijabla naziv="DomainObject.Predmet.ProtustrankaNazivFormated_1">PRESTANS d.o.o.</derivirana_varijabla>
  </DomainObject.Predmet.ProtustrankaNazivFormated>
  <DomainObject.Predmet.ProtustrankaNazivFormatedOIB>
    <izvorni_sadrzaj>PRESTANS d.o.o., OIB 56944863338</izvorni_sadrzaj>
    <derivirana_varijabla naziv="DomainObject.Predmet.ProtustrankaNazivFormatedOIB_1">PRESTANS d.o.o., OIB 56944863338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PRESTANS d.o.o.</item>
    </izvorni_sadrzaj>
    <derivirana_varijabla naziv="DomainObject.Predmet.ProtuStrankaListFormated_1">
      <item>PRESTANS d.o.o.</item>
    </derivirana_varijabla>
  </DomainObject.Predmet.ProtuStrankaListFormated>
  <DomainObject.Predmet.ProtuStrankaListFormatedOIB>
    <izvorni_sadrzaj>
      <item>PRESTANS d.o.o., OIB 56944863338</item>
    </izvorni_sadrzaj>
    <derivirana_varijabla naziv="DomainObject.Predmet.ProtuStrankaListFormatedOIB_1">
      <item>PRESTANS d.o.o., OIB 56944863338</item>
    </derivirana_varijabla>
  </DomainObject.Predmet.ProtuStrankaListFormatedOIB>
  <DomainObject.Predmet.ProtuStrankaListFormatedWithAdress>
    <izvorni_sadrzaj>
      <item>PRESTANS d.o.o., Kurilovečka 152, 10410 Velika Gorica</item>
    </izvorni_sadrzaj>
    <derivirana_varijabla naziv="DomainObject.Predmet.ProtuStrankaListFormatedWithAdress_1">
      <item>PRESTANS d.o.o., Kurilovečka 152, 10410 Velika Gorica</item>
    </derivirana_varijabla>
  </DomainObject.Predmet.ProtuStrankaListFormatedWithAdress>
  <DomainObject.Predmet.ProtuStrankaListFormatedWithAdressOIB>
    <izvorni_sadrzaj>
      <item>PRESTANS d.o.o., OIB 56944863338, Kurilovečka 152, 10410 Velika Gorica</item>
    </izvorni_sadrzaj>
    <derivirana_varijabla naziv="DomainObject.Predmet.ProtuStrankaListFormatedWithAdressOIB_1">
      <item>PRESTANS d.o.o., OIB 56944863338, Kurilovečka 152, 10410 Velika Gorica</item>
    </derivirana_varijabla>
  </DomainObject.Predmet.ProtuStrankaListFormatedWithAdressOIB>
  <DomainObject.Predmet.ProtuStrankaListNazivFormated>
    <izvorni_sadrzaj>
      <item>PRESTANS d.o.o.</item>
    </izvorni_sadrzaj>
    <derivirana_varijabla naziv="DomainObject.Predmet.ProtuStrankaListNazivFormated_1">
      <item>PRESTANS d.o.o.</item>
    </derivirana_varijabla>
  </DomainObject.Predmet.ProtuStrankaListNazivFormated>
  <DomainObject.Predmet.ProtuStrankaListNazivFormatedOIB>
    <izvorni_sadrzaj>
      <item>PRESTANS d.o.o., OIB 56944863338</item>
    </izvorni_sadrzaj>
    <derivirana_varijabla naziv="DomainObject.Predmet.ProtuStrankaListNazivFormatedOIB_1">
      <item>PRESTANS d.o.o., OIB 56944863338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PRESTANS d.o.o.</izvorni_sadrzaj>
    <derivirana_varijabla naziv="DomainObject.Predmet.ProtustrankaIDrugi_1">PRESTANS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PRESTANS d.o.o., OIB 56944863338, Kurilovečka 152, 10410 Velika Gorica</izvorni_sadrzaj>
    <derivirana_varijabla naziv="DomainObject.Predmet.ProtustrankaIDrugiAdressOIB_1">PRESTANS d.o.o., OIB 56944863338, Kurilovečka 152,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PRESTANS d.o.o.</item>
    </izvorni_sadrzaj>
    <derivirana_varijabla naziv="DomainObject.Predmet.SudioniciListNaziv_1">
      <item>FINA Regionalni centar Zagreb</item>
      <item>PRESTANS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PRESTANS d.o.o., OIB 56944863338, Kurilovečka 152,10410 Velika Gorica</item>
    </izvorni_sadrzaj>
    <derivirana_varijabla naziv="DomainObject.Predmet.SudioniciListAdressOIB_1">
      <item>FINA Regionalni centar Zagreb, OIB 85821130368, Trg svibanjskih žrtava 1995. 1,10000 Zagreb</item>
      <item>PRESTANS d.o.o., OIB 56944863338, Kurilovečka 152,10410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56944863338</item>
    </izvorni_sadrzaj>
    <derivirana_varijabla naziv="DomainObject.Predmet.SudioniciListNazivOIB_1">
      <item>, OIB 85821130368</item>
      <item>, OIB 56944863338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1683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2019-07-16T09:31:00Z</dcterms:created>
  <dc:creator>Maja Jurovicki</dc:creator>
  <cp:lastModifiedBy>Mirjana Gašparić</cp:lastModifiedBy>
  <cp:lastPrinted>2019-07-17T06:43:00Z</cp:lastPrinted>
  <dcterms:modified xmlns:xsi="http://www.w3.org/2001/XMLSchema-instance" xsi:type="dcterms:W3CDTF">2019-07-17T06:43:00Z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(St-1242-19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