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c0c63" w14:paraId="00c0c63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560A94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St-954</w:t>
      </w:r>
      <w:r w:rsidR="00A26808">
        <w:rPr>
          <w:rFonts w:hAnsi="Times New Roman" w:ascii="Times New Roman"/>
          <w:lang w:val="hr-HR"/>
        </w:rPr>
        <w:t>/16</w:t>
      </w:r>
      <w:r w:rsidR="00146043">
        <w:rPr>
          <w:rFonts w:hAnsi="Times New Roman" w:ascii="Times New Roman"/>
          <w:lang w:val="hr-HR"/>
        </w:rPr>
        <w:t>-</w:t>
      </w:r>
      <w:r w:rsidR="00A26808">
        <w:rPr>
          <w:rFonts w:hAnsi="Times New Roman" w:ascii="Times New Roman"/>
          <w:lang w:val="hr-HR"/>
        </w:rPr>
        <w:t>6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26808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A26808" w:rsidRPr="00A26808">
        <w:rPr>
          <w:rFonts w:hAnsi="Times New Roman" w:ascii="Times New Roman"/>
          <w:szCs w:val="24"/>
        </w:rPr>
        <w:t>Trgovački sud u Zagrebu po suc</w:t>
      </w:r>
      <w:r w:rsidR="00A26808">
        <w:rPr>
          <w:rFonts w:hAnsi="Times New Roman" w:ascii="Times New Roman"/>
          <w:szCs w:val="24"/>
        </w:rPr>
        <w:t>u tog suda Sandi Jeromeli</w:t>
      </w:r>
      <w:r w:rsidR="00A26808" w:rsidRPr="00A26808">
        <w:rPr>
          <w:rFonts w:hAnsi="Times New Roman" w:ascii="Times New Roman"/>
          <w:szCs w:val="24"/>
        </w:rPr>
        <w:t xml:space="preserve">, u pravnoj stvari podnositelja zahtjeva Financijska agencija, za provedbu skraćenog stečajnog postupka nad dužnikom </w:t>
      </w:r>
      <w:r w:rsidR="00E96CCD">
        <w:rPr>
          <w:rFonts w:hAnsi="Times New Roman" w:ascii="Times New Roman"/>
          <w:szCs w:val="24"/>
        </w:rPr>
        <w:t xml:space="preserve"> </w:t>
      </w:r>
      <w:r w:rsidR="00560A94" w:rsidRPr="00560A94">
        <w:rPr>
          <w:rFonts w:hAnsi="Times New Roman" w:ascii="Times New Roman"/>
          <w:szCs w:val="24"/>
        </w:rPr>
        <w:t>AUTOPRIJEVOZ KRUŽIĆ j.d.o.o., Karlovac, Zadobarje 96A</w:t>
      </w:r>
      <w:r w:rsidR="00A26808" w:rsidRPr="00A26808">
        <w:rPr>
          <w:rFonts w:hAnsi="Times New Roman" w:ascii="Times New Roman"/>
          <w:szCs w:val="24"/>
        </w:rPr>
        <w:t xml:space="preserve">, dana </w:t>
      </w:r>
      <w:r w:rsidR="00A26808">
        <w:rPr>
          <w:rFonts w:hAnsi="Times New Roman" w:ascii="Times New Roman"/>
          <w:szCs w:val="24"/>
        </w:rPr>
        <w:t>02. svibnja</w:t>
      </w:r>
      <w:r w:rsidR="00A26808" w:rsidRPr="00A26808">
        <w:rPr>
          <w:rFonts w:hAnsi="Times New Roman" w:ascii="Times New Roman"/>
          <w:szCs w:val="24"/>
        </w:rPr>
        <w:t xml:space="preserve">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E96CCD">
        <w:rPr>
          <w:rFonts w:hAnsi="Times New Roman" w:ascii="Times New Roman"/>
          <w:szCs w:val="24"/>
        </w:rPr>
        <w:t xml:space="preserve"> </w:t>
      </w:r>
      <w:r w:rsidR="00560A94">
        <w:rPr>
          <w:rFonts w:hAnsi="Times New Roman" w:ascii="Times New Roman"/>
          <w:szCs w:val="24"/>
        </w:rPr>
        <w:t xml:space="preserve"> </w:t>
      </w:r>
      <w:r w:rsidR="00560A94" w:rsidRPr="00560A94">
        <w:rPr>
          <w:rFonts w:hAnsi="Times New Roman" w:ascii="Times New Roman"/>
          <w:szCs w:val="24"/>
        </w:rPr>
        <w:t>AUTOPRIJEVOZ KRUŽIĆ j.d.o.o., Karlovac, Zadobarje 96A</w:t>
      </w:r>
      <w:r w:rsidR="00560A94" w:rsidRPr="00083AAA">
        <w:rPr>
          <w:rFonts w:hAnsi="Times New Roman" w:ascii="Times New Roman"/>
          <w:szCs w:val="24"/>
        </w:rPr>
        <w:t xml:space="preserve"> </w:t>
      </w:r>
      <w:r w:rsidR="00560A94">
        <w:rPr>
          <w:rFonts w:hAnsi="Times New Roman" w:ascii="Times New Roman"/>
          <w:szCs w:val="24"/>
        </w:rPr>
        <w:t xml:space="preserve">.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A26808">
        <w:rPr>
          <w:rFonts w:hAnsi="Times New Roman" w:ascii="Times New Roman"/>
          <w:szCs w:val="24"/>
        </w:rPr>
        <w:t>02. svibnja</w:t>
      </w:r>
      <w:r w:rsidR="003E3A62">
        <w:rPr>
          <w:rFonts w:hAnsi="Times New Roman" w:ascii="Times New Roman"/>
          <w:szCs w:val="24"/>
        </w:rPr>
        <w:t xml:space="preserve"> 2016. u </w:t>
      </w:r>
      <w:r w:rsidR="00560A94">
        <w:rPr>
          <w:rFonts w:hAnsi="Times New Roman" w:ascii="Times New Roman"/>
          <w:szCs w:val="24"/>
        </w:rPr>
        <w:t>14:00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F87579">
        <w:rPr>
          <w:rFonts w:hAnsi="Times New Roman" w:ascii="Times New Roman"/>
          <w:szCs w:val="24"/>
        </w:rPr>
        <w:t xml:space="preserve"> </w:t>
      </w:r>
      <w:r w:rsidR="00560A94">
        <w:rPr>
          <w:rFonts w:hAnsi="Times New Roman" w:ascii="Times New Roman"/>
          <w:szCs w:val="24"/>
        </w:rPr>
        <w:t>Jelenko Lehki iz Zagreba, Pavla Hatza 10,  OIB 96068307857.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560A94" w:rsidRPr="00560A94">
        <w:rPr>
          <w:rFonts w:hAnsi="Times New Roman" w:ascii="Times New Roman"/>
          <w:szCs w:val="24"/>
        </w:rPr>
        <w:t>AUTOPRIJEVOZ KRUŽIĆ j.d.o.o., Karlovac, Zadobarje 96A</w:t>
      </w:r>
      <w:r w:rsidR="00560A94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A26808">
        <w:rPr>
          <w:rFonts w:hAnsi="Times New Roman" w:ascii="Times New Roman"/>
          <w:lang w:val="hr-HR"/>
        </w:rPr>
        <w:t>02. svibnja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EC44A0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C44A0" w:rsidR="00EC44A0" w:rsidRPr="00EC44A0">
      <w:pPr>
        <w:jc w:val="right"/>
        <w:rPr>
          <w:rFonts w:hAnsi="Times New Roman" w:ascii="Times New Roman"/>
          <w:sz w:val="22"/>
          <w:szCs w:val="22"/>
        </w:rPr>
      </w:pPr>
    </w:p>
    <w:p w:rsidRDefault="00EC44A0" w:rsidR="00EC44A0" w:rsidRPr="00EC44A0">
      <w:pPr>
        <w:jc w:val="right"/>
        <w:rPr>
          <w:rFonts w:hAnsi="Times New Roman" w:ascii="Times New Roman"/>
          <w:color w:val="000000"/>
        </w:rPr>
      </w:pPr>
      <w:r w:rsidRPr="00EC44A0">
        <w:rPr>
          <w:rFonts w:hAnsi="Times New Roman" w:ascii="Times New Roman"/>
          <w:color w:val="000000"/>
        </w:rPr>
        <w:t>Za točnost otpravka</w:t>
      </w:r>
    </w:p>
    <w:p w:rsidRDefault="00EC44A0" w:rsidR="00EC44A0" w:rsidRPr="00EC44A0">
      <w:pPr>
        <w:jc w:val="right"/>
        <w:rPr>
          <w:rFonts w:hAnsi="Times New Roman" w:ascii="Times New Roman"/>
          <w:color w:val="000000"/>
        </w:rPr>
      </w:pPr>
      <w:r w:rsidRPr="00EC44A0">
        <w:rPr>
          <w:rFonts w:hAnsi="Times New Roman" w:ascii="Times New Roman"/>
          <w:color w:val="000000"/>
        </w:rPr>
        <w:t>Ovlašteni službenik</w:t>
      </w:r>
    </w:p>
    <w:p w:rsidRDefault="00EC44A0" w:rsidR="00EC44A0" w:rsidRPr="00EC44A0">
      <w:pPr>
        <w:jc w:val="right"/>
        <w:rPr>
          <w:rFonts w:hAnsi="Times New Roman" w:ascii="Times New Roman"/>
          <w:color w:val="000000"/>
        </w:rPr>
      </w:pPr>
      <w:r w:rsidRPr="00EC44A0">
        <w:rPr>
          <w:rFonts w:hAnsi="Times New Roman" w:ascii="Times New Roman"/>
          <w:color w:val="000000"/>
        </w:rPr>
        <w:t>Višnja Svečak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EC44A0" w:rsidRPr="00EC44A0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A26808">
          <w:rPr>
            <w:rFonts w:hAnsi="Times New Roman" w:ascii="Times New Roman"/>
          </w:rPr>
          <w:t xml:space="preserve">                     75. St-</w:t>
        </w:r>
        <w:r w:rsidR="00560A94">
          <w:rPr>
            <w:rFonts w:hAnsi="Times New Roman" w:ascii="Times New Roman"/>
          </w:rPr>
          <w:t>954</w:t>
        </w:r>
        <w:r w:rsidR="00A26808">
          <w:rPr>
            <w:rFonts w:hAnsi="Times New Roman" w:ascii="Times New Roman"/>
          </w:rPr>
          <w:t>/16</w:t>
        </w:r>
        <w:r>
          <w:rPr>
            <w:rFonts w:hAnsi="Times New Roman" w:ascii="Times New Roman"/>
          </w:rPr>
          <w:t>-</w:t>
        </w:r>
        <w:r w:rsidR="00A26808">
          <w:rPr>
            <w:rFonts w:hAnsi="Times New Roman" w:ascii="Times New Roman"/>
          </w:rPr>
          <w:t>6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76D09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85410"/>
    <w:rsid w:val="003E3A62"/>
    <w:rsid w:val="00414989"/>
    <w:rsid w:val="0042162E"/>
    <w:rsid w:val="0044662D"/>
    <w:rsid w:val="00451B96"/>
    <w:rsid w:val="004C69B9"/>
    <w:rsid w:val="004F0589"/>
    <w:rsid w:val="00532B71"/>
    <w:rsid w:val="00560A94"/>
    <w:rsid w:val="005940E9"/>
    <w:rsid w:val="005D55AF"/>
    <w:rsid w:val="0062464F"/>
    <w:rsid w:val="006356C5"/>
    <w:rsid w:val="006866A9"/>
    <w:rsid w:val="00692101"/>
    <w:rsid w:val="006D13C5"/>
    <w:rsid w:val="006F1FAB"/>
    <w:rsid w:val="006F3197"/>
    <w:rsid w:val="0071050D"/>
    <w:rsid w:val="00730EAB"/>
    <w:rsid w:val="007931FE"/>
    <w:rsid w:val="007A29F9"/>
    <w:rsid w:val="007A4442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26808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F2939"/>
    <w:rsid w:val="00D30BE2"/>
    <w:rsid w:val="00D36B5F"/>
    <w:rsid w:val="00D44D4F"/>
    <w:rsid w:val="00D955F3"/>
    <w:rsid w:val="00D9560C"/>
    <w:rsid w:val="00DA2AB9"/>
    <w:rsid w:val="00DB29D2"/>
    <w:rsid w:val="00DB4528"/>
    <w:rsid w:val="00DC34DC"/>
    <w:rsid w:val="00DD5B8E"/>
    <w:rsid w:val="00E96CCD"/>
    <w:rsid w:val="00EC3898"/>
    <w:rsid w:val="00EC44A0"/>
    <w:rsid w:val="00EE5750"/>
    <w:rsid w:val="00EE69E5"/>
    <w:rsid w:val="00F000B2"/>
    <w:rsid w:val="00F62A72"/>
    <w:rsid w:val="00F64A3C"/>
    <w:rsid w:val="00F667BC"/>
    <w:rsid w:val="00F86F83"/>
    <w:rsid w:val="00F8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C44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44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44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4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4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C44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44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44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4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4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AUTOPRIJEVOZ KRUŽIĆ j.d.o.o. zastupanog po punomoćniku Marina Kružić</izvorni_sadrzaj>
    <derivirana_varijabla naziv="DomainObject.Predmet.ProtustrankaFormated_1">  AUTOPRIJEVOZ KRUŽIĆ j.d.o.o. zastupanog po punomoćniku Marina Kružić</derivirana_varijabla>
  </DomainObject.Predmet.ProtustrankaFormated>
  <DomainObject.Predmet.ProtustrankaFormatedOIB>
    <izvorni_sadrzaj>  AUTOPRIJEVOZ KRUŽIĆ j.d.o.o., OIB 47001919200 zastupanog po punomoćniku Marina Kružić</izvorni_sadrzaj>
    <derivirana_varijabla naziv="DomainObject.Predmet.ProtustrankaFormatedOIB_1">  AUTOPRIJEVOZ KRUŽIĆ j.d.o.o., OIB 47001919200 zastupanog po punomoćniku Marina Kružić</derivirana_varijabla>
  </DomainObject.Predmet.ProtustrankaFormatedOIB>
  <DomainObject.Predmet.ProtustrankaFormatedWithAdress>
    <izvorni_sadrzaj> AUTOPRIJEVOZ KRUŽIĆ j.d.o.o., Zadobarje 96/A, 47000 Karlovac zastupanog po punomoćniku Marina Kružić</izvorni_sadrzaj>
    <derivirana_varijabla naziv="DomainObject.Predmet.ProtustrankaFormatedWithAdress_1"> AUTOPRIJEVOZ KRUŽIĆ j.d.o.o., Zadobarje 96/A, 47000 Karlovac zastupanog po punomoćniku Marina Kružić</derivirana_varijabla>
  </DomainObject.Predmet.ProtustrankaFormatedWithAdress>
  <DomainObject.Predmet.ProtustrankaFormatedWithAdressOIB>
    <izvorni_sadrzaj> AUTOPRIJEVOZ KRUŽIĆ j.d.o.o., OIB 47001919200, Zadobarje 96/A, 47000 Karlovac zastupanog po punomoćniku Marina Kružić</izvorni_sadrzaj>
    <derivirana_varijabla naziv="DomainObject.Predmet.ProtustrankaFormatedWithAdressOIB_1"> AUTOPRIJEVOZ KRUŽIĆ j.d.o.o., OIB 47001919200, Zadobarje 96/A, 47000 Karlovac zastupanog po punomoćniku Marina Kružić</derivirana_varijabla>
  </DomainObject.Predmet.ProtustrankaFormatedWithAdressOIB>
  <DomainObject.Predmet.ProtustrankaWithAdress>
    <izvorni_sadrzaj>AUTOPRIJEVOZ KRUŽIĆ j.d.o.o. Zadobarje 96/A, 47000 Karlovac</izvorni_sadrzaj>
    <derivirana_varijabla naziv="DomainObject.Predmet.ProtustrankaWithAdress_1">AUTOPRIJEVOZ KRUŽIĆ j.d.o.o. Zadobarje 96/A, 47000 Karlovac</derivirana_varijabla>
  </DomainObject.Predmet.ProtustrankaWithAdress>
  <DomainObject.Predmet.ProtustrankaWithAdressOIB>
    <izvorni_sadrzaj>AUTOPRIJEVOZ KRUŽIĆ j.d.o.o., OIB 47001919200, Zadobarje 96/A, 47000 Karlovac</izvorni_sadrzaj>
    <derivirana_varijabla naziv="DomainObject.Predmet.ProtustrankaWithAdressOIB_1">AUTOPRIJEVOZ KRUŽIĆ j.d.o.o., OIB 47001919200, Zadobarje 96/A, 47000 Karlovac</derivirana_varijabla>
  </DomainObject.Predmet.ProtustrankaWithAdressOIB>
  <DomainObject.Predmet.ProtustrankaNazivFormated>
    <izvorni_sadrzaj>AUTOPRIJEVOZ KRUŽIĆ j.d.o.o.</izvorni_sadrzaj>
    <derivirana_varijabla naziv="DomainObject.Predmet.ProtustrankaNazivFormated_1">AUTOPRIJEVOZ KRUŽIĆ j.d.o.o.</derivirana_varijabla>
  </DomainObject.Predmet.ProtustrankaNazivFormated>
  <DomainObject.Predmet.ProtustrankaNazivFormatedOIB>
    <izvorni_sadrzaj>AUTOPRIJEVOZ KRUŽIĆ j.d.o.o., OIB 47001919200</izvorni_sadrzaj>
    <derivirana_varijabla naziv="DomainObject.Predmet.ProtustrankaNazivFormatedOIB_1">AUTOPRIJEVOZ KRUŽIĆ j.d.o.o., OIB 47001919200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AUTOPRIJEVOZ KRUŽIĆ j.d.o.o. zastupanog po punomoćniku Marina Kružić</item>
    </izvorni_sadrzaj>
    <derivirana_varijabla naziv="DomainObject.Predmet.ProtuStrankaListFormated_1">
      <item>AUTOPRIJEVOZ KRUŽIĆ j.d.o.o. zastupanog po punomoćniku Marina Kružić</item>
    </derivirana_varijabla>
  </DomainObject.Predmet.ProtuStrankaListFormated>
  <DomainObject.Predmet.ProtuStrankaListFormatedOIB>
    <izvorni_sadrzaj>
      <item>AUTOPRIJEVOZ KRUŽIĆ j.d.o.o., OIB 47001919200 zastupanog po punomoćniku Marina Kružić</item>
    </izvorni_sadrzaj>
    <derivirana_varijabla naziv="DomainObject.Predmet.ProtuStrankaListFormatedOIB_1">
      <item>AUTOPRIJEVOZ KRUŽIĆ j.d.o.o., OIB 47001919200 zastupanog po punomoćniku Marina Kružić</item>
    </derivirana_varijabla>
  </DomainObject.Predmet.ProtuStrankaListFormatedOIB>
  <DomainObject.Predmet.ProtuStrankaListFormatedWithAdress>
    <izvorni_sadrzaj>
      <item>AUTOPRIJEVOZ KRUŽIĆ j.d.o.o., Zadobarje 96/A, 47000 Karlovac zastupanog po punomoćniku Marina Kružić</item>
    </izvorni_sadrzaj>
    <derivirana_varijabla naziv="DomainObject.Predmet.ProtuStrankaListFormatedWithAdress_1">
      <item>AUTOPRIJEVOZ KRUŽIĆ j.d.o.o., Zadobarje 96/A, 47000 Karlovac zastupanog po punomoćniku Marina Kružić</item>
    </derivirana_varijabla>
  </DomainObject.Predmet.ProtuStrankaListFormatedWithAdress>
  <DomainObject.Predmet.ProtuStrankaListFormatedWithAdressOIB>
    <izvorni_sadrzaj>
      <item>AUTOPRIJEVOZ KRUŽIĆ j.d.o.o., OIB 47001919200, Zadobarje 96/A, 47000 Karlovac zastupanog po punomoćniku Marina Kružić</item>
    </izvorni_sadrzaj>
    <derivirana_varijabla naziv="DomainObject.Predmet.ProtuStrankaListFormatedWithAdressOIB_1">
      <item>AUTOPRIJEVOZ KRUŽIĆ j.d.o.o., OIB 47001919200, Zadobarje 96/A, 47000 Karlovac zastupanog po punomoćniku Marina Kružić</item>
    </derivirana_varijabla>
  </DomainObject.Predmet.ProtuStrankaListFormatedWithAdressOIB>
  <DomainObject.Predmet.ProtuStrankaListNazivFormated>
    <izvorni_sadrzaj>
      <item>AUTOPRIJEVOZ KRUŽIĆ j.d.o.o.</item>
    </izvorni_sadrzaj>
    <derivirana_varijabla naziv="DomainObject.Predmet.ProtuStrankaListNazivFormated_1">
      <item>AUTOPRIJEVOZ KRUŽIĆ j.d.o.o.</item>
    </derivirana_varijabla>
  </DomainObject.Predmet.ProtuStrankaListNazivFormated>
  <DomainObject.Predmet.ProtuStrankaListNazivFormatedOIB>
    <izvorni_sadrzaj>
      <item>AUTOPRIJEVOZ KRUŽIĆ j.d.o.o., OIB 47001919200</item>
    </izvorni_sadrzaj>
    <derivirana_varijabla naziv="DomainObject.Predmet.ProtuStrankaListNazivFormatedOIB_1">
      <item>AUTOPRIJEVOZ KRUŽIĆ j.d.o.o., OIB 47001919200</item>
    </derivirana_varijabla>
  </DomainObject.Predmet.ProtuStrankaListNazivFormatedOIB>
  <DomainObject.Predmet.OstaliListFormated>
    <izvorni_sadrzaj>
      <item>Marina Kružić punomoćnik sudionika u postupku AUTOPRIJEVOZ KRUŽIĆ j.d.o.o.</item>
    </izvorni_sadrzaj>
    <derivirana_varijabla naziv="DomainObject.Predmet.OstaliListFormated_1">
      <item>Marina Kružić punomoćnik sudionika u postupku AUTOPRIJEVOZ KRUŽIĆ j.d.o.o.</item>
    </derivirana_varijabla>
  </DomainObject.Predmet.OstaliListFormated>
  <DomainObject.Predmet.OstaliListFormatedOIB>
    <izvorni_sadrzaj>
      <item>Marina Kružić, OIB 47046376609 punomoćnik sudionika u postupku AUTOPRIJEVOZ KRUŽIĆ j.d.o.o.</item>
    </izvorni_sadrzaj>
    <derivirana_varijabla naziv="DomainObject.Predmet.OstaliListFormatedOIB_1">
      <item>Marina Kružić, OIB 47046376609 punomoćnik sudionika u postupku AUTOPRIJEVOZ KRUŽIĆ j.d.o.o.</item>
    </derivirana_varijabla>
  </DomainObject.Predmet.OstaliListFormatedOIB>
  <DomainObject.Predmet.OstaliListFormatedWithAdress>
    <izvorni_sadrzaj>
      <item>Marina Kružić, Zadobarje 96a, 47000 Zadobarje punomoćnik sudionika u postupku AUTOPRIJEVOZ KRUŽIĆ j.d.o.o.</item>
    </izvorni_sadrzaj>
    <derivirana_varijabla naziv="DomainObject.Predmet.OstaliListFormatedWithAdress_1">
      <item>Marina Kružić, Zadobarje 96a, 47000 Zadobarje punomoćnik sudionika u postupku AUTOPRIJEVOZ KRUŽIĆ j.d.o.o.</item>
    </derivirana_varijabla>
  </DomainObject.Predmet.OstaliListFormatedWithAdress>
  <DomainObject.Predmet.OstaliListFormatedWithAdressOIB>
    <izvorni_sadrzaj>
      <item>Marina Kružić, OIB 47046376609, Zadobarje 96a, 47000 Zadobarje punomoćnik sudionika u postupku AUTOPRIJEVOZ KRUŽIĆ j.d.o.o.</item>
    </izvorni_sadrzaj>
    <derivirana_varijabla naziv="DomainObject.Predmet.OstaliListFormatedWithAdressOIB_1">
      <item>Marina Kružić, OIB 47046376609, Zadobarje 96a, 47000 Zadobarje punomoćnik sudionika u postupku AUTOPRIJEVOZ KRUŽIĆ j.d.o.o.</item>
    </derivirana_varijabla>
  </DomainObject.Predmet.OstaliListFormatedWithAdressOIB>
  <DomainObject.Predmet.OstaliListNazivFormated>
    <izvorni_sadrzaj>
      <item>Marina Kružić</item>
    </izvorni_sadrzaj>
    <derivirana_varijabla naziv="DomainObject.Predmet.OstaliListNazivFormated_1">
      <item>Marina Kružić</item>
    </derivirana_varijabla>
  </DomainObject.Predmet.OstaliListNazivFormated>
  <DomainObject.Predmet.OstaliListNazivFormatedOIB>
    <izvorni_sadrzaj>
      <item>Marina Kružić, OIB 47046376609</item>
    </izvorni_sadrzaj>
    <derivirana_varijabla naziv="DomainObject.Predmet.OstaliListNazivFormatedOIB_1">
      <item>Marina Kružić, OIB 47046376609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AUTOPRIJEVOZ KRUŽIĆ j.d.o.o.</izvorni_sadrzaj>
    <derivirana_varijabla naziv="DomainObject.Predmet.ProtustrankaIDrugi_1">AUTOPRIJEVOZ KRUŽIĆ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AUTOPRIJEVOZ KRUŽIĆ j.d.o.o., OIB 47001919200, Zadobarje 96/A, 47000 Karlovac</izvorni_sadrzaj>
    <derivirana_varijabla naziv="DomainObject.Predmet.ProtustrankaIDrugiAdressOIB_1">AUTOPRIJEVOZ KRUŽIĆ j.d.o.o., OIB 47001919200, Zadobarje 96/A,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AUTOPRIJEVOZ KRUŽIĆ j.d.o.o.</item>
      <item>Marina Kružić</item>
    </izvorni_sadrzaj>
    <derivirana_varijabla naziv="DomainObject.Predmet.SudioniciListNaziv_1">
      <item>Fina, regionalni centar Zagreb, podružnica Karlovac</item>
      <item>AUTOPRIJEVOZ KRUŽIĆ j.d.o.o.</item>
      <item>Marina Kružić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AUTOPRIJEVOZ KRUŽIĆ j.d.o.o., OIB 47001919200, Zadobarje 96/A,47000 Karlovac</item>
      <item>Marina Kružić, OIB 47046376609, Zadobarje 96a,47000 Zadobarje</item>
    </izvorni_sadrzaj>
    <derivirana_varijabla naziv="DomainObject.Predmet.SudioniciListAdressOIB_1">
      <item>Fina, regionalni centar Zagreb, podružnica Karlovac, OIB 85821130368, Vitezovićeva 1,47000 Karlovac</item>
      <item>AUTOPRIJEVOZ KRUŽIĆ j.d.o.o., OIB 47001919200, Zadobarje 96/A,47000 Karlovac</item>
      <item>Marina Kružić, OIB 47046376609, Zadobarje 96a,47000 Zadobarje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47001919200</item>
      <item>, OIB 47046376609</item>
    </izvorni_sadrzaj>
    <derivirana_varijabla naziv="DomainObject.Predmet.SudioniciListNazivOIB_1">
      <item>, OIB 85821130368</item>
      <item>, OIB 47001919200</item>
      <item>, OIB 47046376609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124C24-DE93-4356-AD73-230ACB5305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382</properties:Words>
  <properties:Characters>2044</properties:Characters>
  <properties:Lines>68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2016-05-02T11:29:00Z</dcterms:created>
  <dc:creator>Sudsko vijeæe</dc:creator>
  <cp:lastModifiedBy>Višnja Svečak</cp:lastModifiedBy>
  <cp:lastPrinted>2016-05-02T11:30:00Z</cp:lastPrinted>
  <dcterms:modified xmlns:xsi="http://www.w3.org/2001/XMLSchema-instance" xsi:type="dcterms:W3CDTF">2016-05-02T11:30:00Z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