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f9bd" w14:paraId="debf9bd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C737CD">
        <w:rPr>
          <w:lang w:val="hr-HR"/>
        </w:rPr>
        <w:t>8</w:t>
      </w:r>
      <w:r w:rsidR="00A5580E">
        <w:rPr>
          <w:lang w:val="hr-HR"/>
        </w:rPr>
        <w:t xml:space="preserve"> </w:t>
      </w:r>
      <w:r w:rsidR="0038297B">
        <w:rPr>
          <w:lang w:val="hr-HR"/>
        </w:rPr>
        <w:t>St-432/15-5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38297B">
        <w:t xml:space="preserve">Trgovački sud u Varaždinu, po višoj sudskoj savjetnici toga suda, Ivani Starčević,  u predmetu u povodu zahtjeva </w:t>
      </w:r>
      <w:r w:rsidR="00920620">
        <w:t>Financijske agencije</w:t>
      </w:r>
      <w:r w:rsidR="0038297B">
        <w:t>,</w:t>
      </w:r>
      <w:r w:rsidR="00920620">
        <w:t xml:space="preserve">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38297B">
        <w:t>SUNNY d.o.o., OIB: 75292698321 sa sjedištem u Tina Ujevića 2, 40000 Čakovec</w:t>
      </w:r>
      <w:r w:rsidR="0082762B">
        <w:t xml:space="preserve">, </w:t>
      </w:r>
      <w:r w:rsidR="002C5CA3">
        <w:t xml:space="preserve"> dana </w:t>
      </w:r>
      <w:r w:rsidR="0038297B">
        <w:t>13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38297B">
        <w:t>SUNNY d.o.o., OIB: 75292698321 sa sjedištem u Tina Ujevića 2, 40000 Čakovec</w:t>
      </w:r>
      <w:r w:rsidR="0082762B">
        <w:t>,</w:t>
      </w:r>
      <w:r w:rsidR="008C35DC">
        <w:rPr>
          <w:lang w:val="hr-HR"/>
        </w:rPr>
        <w:t xml:space="preserve"> na dan </w:t>
      </w:r>
      <w:r w:rsidR="0038297B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38297B">
        <w:rPr>
          <w:lang w:val="hr-HR"/>
        </w:rPr>
        <w:t>602.398,81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38297B">
        <w:t>SUNNY d.o.o., OIB: 75292698321 sa sjedištem u Tina Ujevića 2, 40000 Čakovec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38297B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38297B">
        <w:rPr>
          <w:lang w:val="hr-HR"/>
        </w:rPr>
        <w:t xml:space="preserve"> ovome sudu dana 30.10.2015.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38297B">
        <w:t>SUNNY d.o.o., OIB: 75292698321 sa sjedištem u Tina Ujevića 2, 40000 Čakovec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38297B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38297B">
        <w:rPr>
          <w:lang w:val="hr-HR"/>
        </w:rPr>
        <w:t>602.398,81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38297B">
        <w:rPr>
          <w:lang w:val="hr-HR"/>
        </w:rPr>
        <w:t>13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38297B" w:rsidP="0038297B" w:rsidR="0038297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SAVJETNICA:</w:t>
      </w:r>
    </w:p>
    <w:p w:rsidRDefault="0038297B" w:rsidP="0038297B" w:rsidR="0038297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7FE" w:rsidP="007F64E0" w:rsidR="00F167FE">
      <w:r>
        <w:separator/>
      </w:r>
    </w:p>
  </w:endnote>
  <w:endnote w:id="0" w:type="continuationSeparator">
    <w:p w:rsidRDefault="00F167FE" w:rsidP="007F64E0" w:rsidR="00F16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7FE" w:rsidP="007F64E0" w:rsidR="00F167FE">
      <w:r>
        <w:separator/>
      </w:r>
    </w:p>
  </w:footnote>
  <w:footnote w:id="0" w:type="continuationSeparator">
    <w:p w:rsidRDefault="00F167FE" w:rsidP="007F64E0" w:rsidR="00F167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C737CD">
      <w:rPr>
        <w:lang w:val="hr-HR"/>
      </w:rPr>
      <w:t>8</w:t>
    </w:r>
    <w:r w:rsidR="00A5580E">
      <w:rPr>
        <w:lang w:val="hr-HR"/>
      </w:rPr>
      <w:t xml:space="preserve"> </w:t>
    </w:r>
    <w:r w:rsidR="0038297B">
      <w:rPr>
        <w:lang w:val="hr-HR"/>
      </w:rPr>
      <w:t>St-432/15-5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00275" w:rsidRPr="00900275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297B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0275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37BB1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37CD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167FE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002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2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2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2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2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002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2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2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2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2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St-432/2015</izvorni_sadrzaj>
    <derivirana_varijabla naziv="DomainObject.Predmet.OznakaBroj_1">St-432/2015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SUNNY, društvo s ograničenom odgovornošću za promet roba na malo i veliko, uvoz-izvoz, te ugostiteljstvo</izvorni_sadrzaj>
    <derivirana_varijabla naziv="DomainObject.Predmet.ProtustrankaFormated_1">  SUNNY, društvo s ograničenom odgovornošću za promet roba na malo i veliko, uvoz-izvoz, te ugostiteljstvo</derivirana_varijabla>
  </DomainObject.Predmet.ProtustrankaFormated>
  <DomainObject.Predmet.ProtustrankaFormatedOIB>
    <izvorni_sadrzaj>  SUNNY, društvo s ograničenom odgovornošću za promet roba na malo i veliko, uvoz-izvoz, te ugostiteljstvo, OIB 75292698321</izvorni_sadrzaj>
    <derivirana_varijabla naziv="DomainObject.Predmet.ProtustrankaFormatedOIB_1">  SUNNY, društvo s ograničenom odgovornošću za promet roba na malo i veliko, uvoz-izvoz, te ugostiteljstvo, OIB 75292698321</derivirana_varijabla>
  </DomainObject.Predmet.ProtustrankaFormatedOIB>
  <DomainObject.Predmet.ProtustrankaFormatedWithAdress>
    <izvorni_sadrzaj> SUNNY, društvo s ograničenom odgovornošću za promet roba na malo i veliko, uvoz-izvoz, te ugostiteljstvo, Tina Ujevića 2, 40000 Čakovec</izvorni_sadrzaj>
    <derivirana_varijabla naziv="DomainObject.Predmet.ProtustrankaFormatedWithAdress_1"> SUNNY, društvo s ograničenom odgovornošću za promet roba na malo i veliko, uvoz-izvoz, te ugostiteljstvo, Tina Ujevića 2, 40000 Čakovec</derivirana_varijabla>
  </DomainObject.Predmet.ProtustrankaFormatedWithAdress>
  <DomainObject.Predmet.ProtustrankaFormatedWithAdressOIB>
    <izvorni_sadrzaj> SUNNY, društvo s ograničenom odgovornošću za promet roba na malo i veliko, uvoz-izvoz, te ugostiteljstvo, OIB 75292698321, Tina Ujevića 2, 40000 Čakovec</izvorni_sadrzaj>
    <derivirana_varijabla naziv="DomainObject.Predmet.ProtustrankaFormatedWithAdressOIB_1"> SUNNY, društvo s ograničenom odgovornošću za promet roba na malo i veliko, uvoz-izvoz, te ugostiteljstvo, OIB 75292698321, Tina Ujevića 2, 40000 Čakovec</derivirana_varijabla>
  </DomainObject.Predmet.ProtustrankaFormatedWithAdressOIB>
  <DomainObject.Predmet.ProtustrankaWithAdress>
    <izvorni_sadrzaj>SUNNY, društvo s ograničenom odgovornošću za promet roba na malo i veliko, uvoz-izvoz, te ugostiteljstvo Tina Ujevića 2, 40000 Čakovec</izvorni_sadrzaj>
    <derivirana_varijabla naziv="DomainObject.Predmet.ProtustrankaWithAdress_1">SUNNY, društvo s ograničenom odgovornošću za promet roba na malo i veliko, uvoz-izvoz, te ugostiteljstvo Tina Ujevića 2, 40000 Čakovec</derivirana_varijabla>
  </DomainObject.Predmet.ProtustrankaWithAdress>
  <DomainObject.Predmet.ProtustrankaWithAdressOIB>
    <izvorni_sadrzaj>SUNNY, društvo s ograničenom odgovornošću za promet roba na malo i veliko, uvoz-izvoz, te ugostiteljstvo, OIB 75292698321, Tina Ujevića 2, 40000 Čakovec</izvorni_sadrzaj>
    <derivirana_varijabla naziv="DomainObject.Predmet.ProtustrankaWithAdressOIB_1">SUNNY, društvo s ograničenom odgovornošću za promet roba na malo i veliko, uvoz-izvoz, te ugostiteljstvo, OIB 75292698321, Tina Ujevića 2, 40000 Čakovec</derivirana_varijabla>
  </DomainObject.Predmet.ProtustrankaWithAdressOIB>
  <DomainObject.Predmet.ProtustrankaNazivFormated>
    <izvorni_sadrzaj>SUNNY, društvo s ograničenom odgovornošću za promet roba na malo i veliko, uvoz-izvoz, te ugostiteljstvo</izvorni_sadrzaj>
    <derivirana_varijabla naziv="DomainObject.Predmet.ProtustrankaNazivFormated_1">SUNNY, društvo s ograničenom odgovornošću za promet roba na malo i veliko, uvoz-izvoz, te ugostiteljstvo</derivirana_varijabla>
  </DomainObject.Predmet.ProtustrankaNazivFormated>
  <DomainObject.Predmet.ProtustrankaNazivFormatedOIB>
    <izvorni_sadrzaj>SUNNY, društvo s ograničenom odgovornošću za promet roba na malo i veliko, uvoz-izvoz, te ugostiteljstvo, OIB 75292698321</izvorni_sadrzaj>
    <derivirana_varijabla naziv="DomainObject.Predmet.ProtustrankaNazivFormatedOIB_1">SUNNY, društvo s ograničenom odgovornošću za promet roba na malo i veliko, uvoz-izvoz, te ugostiteljstvo, OIB 75292698321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602398.81</izvorni_sadrzaj>
    <derivirana_varijabla naziv="DomainObject.Predmet.TrenutnaVrijednost_1">602398.81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SUNNY, društvo s ograničenom odgovornošću za promet roba na malo i veliko, uvoz-izvoz, te ugostiteljstvo</item>
    </izvorni_sadrzaj>
    <derivirana_varijabla naziv="DomainObject.Predmet.ProtuStrankaListFormated_1">
      <item>SUNNY, društvo s ograničenom odgovornošću za promet roba na malo i veliko, uvoz-izvoz, te ugostiteljstvo</item>
    </derivirana_varijabla>
  </DomainObject.Predmet.ProtuStrankaListFormated>
  <DomainObject.Predmet.ProtuStrankaListFormatedOIB>
    <izvorni_sadrzaj>
      <item>SUNNY, društvo s ograničenom odgovornošću za promet roba na malo i veliko, uvoz-izvoz, te ugostiteljstvo, OIB 75292698321</item>
    </izvorni_sadrzaj>
    <derivirana_varijabla naziv="DomainObject.Predmet.ProtuStrankaListFormatedOIB_1">
      <item>SUNNY, društvo s ograničenom odgovornošću za promet roba na malo i veliko, uvoz-izvoz, te ugostiteljstvo, OIB 75292698321</item>
    </derivirana_varijabla>
  </DomainObject.Predmet.ProtuStrankaListFormatedOIB>
  <DomainObject.Predmet.ProtuStrankaListFormatedWithAdress>
    <izvorni_sadrzaj>
      <item>SUNNY, društvo s ograničenom odgovornošću za promet roba na malo i veliko, uvoz-izvoz, te ugostiteljstvo, Tina Ujevića 2, 40000 Čakovec</item>
    </izvorni_sadrzaj>
    <derivirana_varijabla naziv="DomainObject.Predmet.ProtuStrankaListFormatedWithAdress_1">
      <item>SUNNY, društvo s ograničenom odgovornošću za promet roba na malo i veliko, uvoz-izvoz, te ugostiteljstvo, Tina Ujevića 2, 40000 Čakovec</item>
    </derivirana_varijabla>
  </DomainObject.Predmet.ProtuStrankaListFormatedWithAdress>
  <DomainObject.Predmet.ProtuStrankaListFormatedWithAdressOIB>
    <izvorni_sadrzaj>
      <item>SUNNY, društvo s ograničenom odgovornošću za promet roba na malo i veliko, uvoz-izvoz, te ugostiteljstvo, OIB 75292698321, Tina Ujevića 2, 40000 Čakovec</item>
    </izvorni_sadrzaj>
    <derivirana_varijabla naziv="DomainObject.Predmet.ProtuStrankaListFormatedWithAdressOIB_1">
      <item>SUNNY, društvo s ograničenom odgovornošću za promet roba na malo i veliko, uvoz-izvoz, te ugostiteljstvo, OIB 75292698321, Tina Ujevića 2, 40000 Čakovec</item>
    </derivirana_varijabla>
  </DomainObject.Predmet.ProtuStrankaListFormatedWithAdressOIB>
  <DomainObject.Predmet.ProtuStrankaListNazivFormated>
    <izvorni_sadrzaj>
      <item>SUNNY, društvo s ograničenom odgovornošću za promet roba na malo i veliko, uvoz-izvoz, te ugostiteljstvo</item>
    </izvorni_sadrzaj>
    <derivirana_varijabla naziv="DomainObject.Predmet.ProtuStrankaListNazivFormated_1">
      <item>SUNNY, društvo s ograničenom odgovornošću za promet roba na malo i veliko, uvoz-izvoz, te ugostiteljstvo</item>
    </derivirana_varijabla>
  </DomainObject.Predmet.ProtuStrankaListNazivFormated>
  <DomainObject.Predmet.ProtuStrankaListNazivFormatedOIB>
    <izvorni_sadrzaj>
      <item>SUNNY, društvo s ograničenom odgovornošću za promet roba na malo i veliko, uvoz-izvoz, te ugostiteljstvo, OIB 75292698321</item>
    </izvorni_sadrzaj>
    <derivirana_varijabla naziv="DomainObject.Predmet.ProtuStrankaListNazivFormatedOIB_1">
      <item>SUNNY, društvo s ograničenom odgovornošću za promet roba na malo i veliko, uvoz-izvoz, te ugostiteljstvo, OIB 75292698321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SUNNY, društvo s ograničenom odgovornošću za promet roba na malo i veliko, uvoz-izvoz, te ugostiteljstvo</izvorni_sadrzaj>
    <derivirana_varijabla naziv="DomainObject.Predmet.ProtustrankaIDrugi_1">SUNNY, društvo s ograničenom odgovornošću za promet roba na malo i veliko, uvoz-izvoz, te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SUNNY, društvo s ograničenom odgovornošću za promet roba na malo i veliko, uvoz-izvoz, te ugostiteljstvo, OIB 75292698321, Tina Ujevića 2, 40000 Čakovec</izvorni_sadrzaj>
    <derivirana_varijabla naziv="DomainObject.Predmet.ProtustrankaIDrugiAdressOIB_1">SUNNY, društvo s ograničenom odgovornošću za promet roba na malo i veliko, uvoz-izvoz, te ugostiteljstvo, OIB 75292698321, Tina Ujevića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SUNNY, društvo s ograničenom odgovornošću za promet roba na malo i veliko, uvoz-izvoz, te ugostiteljstvo</item>
      <item>E-oglasna ploča ovog suda</item>
      <item>Sudski registar, Trgovački sud u Varaždinu</item>
    </izvorni_sadrzaj>
    <derivirana_varijabla naziv="DomainObject.Predmet.SudioniciListNaziv_1">
      <item>Financijska agencija</item>
      <item>SUNNY, društvo s ograničenom odgovornošću za promet roba na malo i veliko, uvoz-izvoz, te ugostiteljstvo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SUNNY, društvo s ograničenom odgovornošću za promet roba na malo i veliko, uvoz-izvoz, te ugostiteljstvo, OIB 75292698321, Tina Ujevića 2,40000 Čakovec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SUNNY, društvo s ograničenom odgovornošću za promet roba na malo i veliko, uvoz-izvoz, te ugostiteljstvo, OIB 75292698321, Tina Ujevića 2,40000 Čakovec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75292698321</item>
      <item>, OIB null</item>
      <item>, OIB null</item>
    </izvorni_sadrzaj>
    <derivirana_varijabla naziv="DomainObject.Predmet.SudioniciListNazivOIB_1">
      <item>, OIB 85821130368</item>
      <item>, OIB 75292698321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422</properties:Words>
  <properties:Characters>2281</properties:Characters>
  <properties:Lines>65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2015-11-11T08:49:00Z</dcterms:created>
  <dc:creator>user</dc:creator>
  <cp:lastModifiedBy>Marko Makaj</cp:lastModifiedBy>
  <cp:lastPrinted>2015-10-12T11:41:00Z</cp:lastPrinted>
  <dcterms:modified xmlns:xsi="http://www.w3.org/2001/XMLSchema-instance" xsi:type="dcterms:W3CDTF">2015-11-13T12:36:00Z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