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b4c6" w14:paraId="3b6b4c6" w:rsidRDefault="00A20607" w:rsidP="00A20607" w:rsidR="00A20607" w:rsidRPr="00B37957">
      <w:pPr>
        <w15:collapsed w:val="false"/>
      </w:pPr>
      <w:bookmarkStart w:name="_GoBack" w:id="0"/>
      <w:bookmarkEnd w:id="0"/>
      <w:r w:rsidRPr="00B37957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607" w:rsidP="00A20607" w:rsidR="00A20607" w:rsidRPr="00B37957">
      <w:r w:rsidRPr="00B37957">
        <w:t xml:space="preserve">REPUBLIKA HRVATSKA  </w:t>
      </w:r>
    </w:p>
    <w:p w:rsidRDefault="00A20607" w:rsidP="00A20607" w:rsidR="00A20607" w:rsidRPr="00B37957">
      <w:r w:rsidRPr="00B37957">
        <w:t>TRGOVAČKI SUD U ZAGREBU</w:t>
      </w:r>
    </w:p>
    <w:p w:rsidRDefault="00A20607" w:rsidP="00A20607" w:rsidR="001415F6">
      <w:r w:rsidRPr="00B37957">
        <w:t xml:space="preserve">Zagreb, </w:t>
      </w:r>
      <w:proofErr w:type="spellStart"/>
      <w:r w:rsidRPr="00B37957">
        <w:t>Amruševa</w:t>
      </w:r>
      <w:proofErr w:type="spellEnd"/>
      <w:r w:rsidRPr="00B37957">
        <w:t xml:space="preserve"> 2</w:t>
      </w:r>
      <w:r w:rsidRPr="00B37957">
        <w:tab/>
      </w:r>
      <w:r w:rsidRPr="00B37957">
        <w:tab/>
      </w:r>
    </w:p>
    <w:p w:rsidRDefault="00A20607" w:rsidP="00A20607" w:rsidR="00A20607" w:rsidRPr="00B37957">
      <w:r w:rsidRPr="00B37957">
        <w:tab/>
      </w:r>
      <w:r w:rsidRPr="00B37957">
        <w:tab/>
      </w:r>
      <w:r w:rsidRPr="00B37957">
        <w:tab/>
      </w:r>
      <w:r w:rsidRPr="00B37957">
        <w:tab/>
      </w:r>
      <w:r w:rsidRPr="00B37957">
        <w:tab/>
      </w:r>
    </w:p>
    <w:p w:rsidRDefault="001415F6" w:rsidP="00A20607" w:rsidR="001415F6">
      <w:pPr>
        <w:jc w:val="center"/>
      </w:pPr>
    </w:p>
    <w:p w:rsidRDefault="001B490A" w:rsidP="00A20607" w:rsidR="00A20607" w:rsidRPr="00B37957">
      <w:pPr>
        <w:jc w:val="center"/>
      </w:pPr>
      <w:r>
        <w:t xml:space="preserve">   </w:t>
      </w:r>
      <w:r w:rsidR="00A20607" w:rsidRPr="00B37957">
        <w:t>R</w:t>
      </w:r>
      <w:r w:rsidR="001415F6">
        <w:t xml:space="preserve"> </w:t>
      </w:r>
      <w:r w:rsidR="00A20607" w:rsidRPr="00B37957">
        <w:t>E</w:t>
      </w:r>
      <w:r w:rsidR="001415F6">
        <w:t xml:space="preserve"> </w:t>
      </w:r>
      <w:r w:rsidR="00A20607" w:rsidRPr="00B37957">
        <w:t>P</w:t>
      </w:r>
      <w:r w:rsidR="001415F6">
        <w:t xml:space="preserve"> </w:t>
      </w:r>
      <w:r w:rsidR="00A20607" w:rsidRPr="00B37957">
        <w:t>U</w:t>
      </w:r>
      <w:r w:rsidR="001415F6">
        <w:t xml:space="preserve"> </w:t>
      </w:r>
      <w:r w:rsidR="00A20607" w:rsidRPr="00B37957">
        <w:t>B</w:t>
      </w:r>
      <w:r w:rsidR="001415F6">
        <w:t xml:space="preserve"> </w:t>
      </w:r>
      <w:r w:rsidR="00A20607" w:rsidRPr="00B37957">
        <w:t>L</w:t>
      </w:r>
      <w:r w:rsidR="001415F6">
        <w:t xml:space="preserve"> </w:t>
      </w:r>
      <w:r w:rsidR="00A20607" w:rsidRPr="00B37957">
        <w:t>I</w:t>
      </w:r>
      <w:r w:rsidR="001415F6">
        <w:t xml:space="preserve"> </w:t>
      </w:r>
      <w:r w:rsidR="00A20607" w:rsidRPr="00B37957">
        <w:t>K</w:t>
      </w:r>
      <w:r w:rsidR="001415F6">
        <w:t xml:space="preserve"> </w:t>
      </w:r>
      <w:r w:rsidR="00A20607" w:rsidRPr="00B37957">
        <w:t>A</w:t>
      </w:r>
      <w:r w:rsidR="001415F6">
        <w:t xml:space="preserve"> </w:t>
      </w:r>
      <w:r w:rsidR="00A20607" w:rsidRPr="00B37957">
        <w:t xml:space="preserve"> H</w:t>
      </w:r>
      <w:r w:rsidR="001415F6">
        <w:t xml:space="preserve"> </w:t>
      </w:r>
      <w:r w:rsidR="00A20607" w:rsidRPr="00B37957">
        <w:t>R</w:t>
      </w:r>
      <w:r w:rsidR="001415F6">
        <w:t xml:space="preserve"> </w:t>
      </w:r>
      <w:r w:rsidR="00A20607" w:rsidRPr="00B37957">
        <w:t>V</w:t>
      </w:r>
      <w:r w:rsidR="001415F6">
        <w:t xml:space="preserve"> </w:t>
      </w:r>
      <w:r w:rsidR="00A20607" w:rsidRPr="00B37957">
        <w:t>A</w:t>
      </w:r>
      <w:r w:rsidR="001415F6">
        <w:t xml:space="preserve"> </w:t>
      </w:r>
      <w:r w:rsidR="00A20607" w:rsidRPr="00B37957">
        <w:t>T</w:t>
      </w:r>
      <w:r w:rsidR="001415F6">
        <w:t xml:space="preserve"> </w:t>
      </w:r>
      <w:r w:rsidR="00A20607" w:rsidRPr="00B37957">
        <w:t>S</w:t>
      </w:r>
      <w:r w:rsidR="001415F6">
        <w:t xml:space="preserve"> </w:t>
      </w:r>
      <w:r w:rsidR="00A20607" w:rsidRPr="00B37957">
        <w:t>K</w:t>
      </w:r>
      <w:r w:rsidR="001415F6">
        <w:t xml:space="preserve"> </w:t>
      </w:r>
      <w:r w:rsidR="00A20607" w:rsidRPr="00B37957">
        <w:t>A</w:t>
      </w:r>
    </w:p>
    <w:p w:rsidRDefault="00B11F11" w:rsidP="00A20607" w:rsidR="001968DD" w:rsidRPr="00B37957">
      <w:pPr>
        <w:ind w:left="3540"/>
      </w:pPr>
      <w:r w:rsidRPr="00B37957">
        <w:t xml:space="preserve">       </w:t>
      </w:r>
      <w:r w:rsidR="00A20607" w:rsidRPr="00B37957">
        <w:t>Z A K LJ U Č A K</w:t>
      </w:r>
    </w:p>
    <w:p w:rsidRDefault="00A20607" w:rsidP="00A20607" w:rsidR="00A20607" w:rsidRPr="00B37957">
      <w:pPr>
        <w:ind w:left="3540"/>
      </w:pPr>
      <w:r w:rsidRPr="00B37957">
        <w:t xml:space="preserve"> </w:t>
      </w:r>
    </w:p>
    <w:p w:rsidRDefault="001968DD" w:rsidP="001968DD" w:rsidR="001968DD" w:rsidRPr="00B37957">
      <w:pPr>
        <w:jc w:val="both"/>
      </w:pPr>
      <w:r w:rsidRPr="00B37957">
        <w:t>Trgovački sud u Zagrebu, po sucu Nikoli Ribariću, u stečajnom predmetu nad dužnikom  DUBROVNIK JANJEVO d.o.o. u stečaju, Zagreb</w:t>
      </w:r>
      <w:r w:rsidR="001415F6">
        <w:t xml:space="preserve"> (Grad Zagreb), Savska cesta </w:t>
      </w:r>
      <w:proofErr w:type="spellStart"/>
      <w:r w:rsidR="001415F6">
        <w:t>30</w:t>
      </w:r>
      <w:proofErr w:type="spellEnd"/>
      <w:r w:rsidR="001415F6">
        <w:t xml:space="preserve">, </w:t>
      </w:r>
      <w:proofErr w:type="spellStart"/>
      <w:r w:rsidR="001415F6">
        <w:t>OIB</w:t>
      </w:r>
      <w:proofErr w:type="spellEnd"/>
      <w:r w:rsidR="001415F6">
        <w:t xml:space="preserve">: </w:t>
      </w:r>
      <w:proofErr w:type="spellStart"/>
      <w:r w:rsidR="001415F6">
        <w:t>88515140538</w:t>
      </w:r>
      <w:proofErr w:type="spellEnd"/>
      <w:r w:rsidRPr="00B37957">
        <w:t xml:space="preserve">, dana </w:t>
      </w:r>
      <w:r w:rsidR="00621DDB">
        <w:t>8</w:t>
      </w:r>
      <w:r w:rsidRPr="00B37957">
        <w:t>.</w:t>
      </w:r>
      <w:r w:rsidR="00621DDB">
        <w:t xml:space="preserve"> svibnja</w:t>
      </w:r>
      <w:r w:rsidRPr="00B37957">
        <w:t xml:space="preserve"> 2019. godine</w:t>
      </w:r>
    </w:p>
    <w:p w:rsidRDefault="00507C77" w:rsidP="00507C77" w:rsidR="00507C77" w:rsidRPr="00B37957">
      <w:pPr>
        <w:ind w:firstLine="709"/>
        <w:jc w:val="both"/>
        <w:rPr>
          <w:lang w:val="pt-BR"/>
        </w:rPr>
      </w:pPr>
    </w:p>
    <w:p w:rsidRDefault="009A6899" w:rsidP="00507C77" w:rsidR="009A6899" w:rsidRPr="00B37957"/>
    <w:p w:rsidRDefault="00D95DAD" w:rsidP="00D95DAD" w:rsidR="00D95DAD" w:rsidRPr="00B37957">
      <w:pPr>
        <w:jc w:val="center"/>
      </w:pPr>
      <w:r w:rsidRPr="00B37957">
        <w:t xml:space="preserve">z a k l j u č i o  j e </w:t>
      </w:r>
    </w:p>
    <w:p w:rsidRDefault="009A6899" w:rsidP="00084318" w:rsidR="009A6899" w:rsidRPr="00B37957">
      <w:pPr>
        <w:jc w:val="center"/>
      </w:pPr>
    </w:p>
    <w:p w:rsidRDefault="00084318" w:rsidP="001B490A" w:rsidR="00C62E3C" w:rsidRPr="00B37957">
      <w:pPr>
        <w:autoSpaceDE w:val="false"/>
        <w:autoSpaceDN w:val="false"/>
        <w:adjustRightInd w:val="false"/>
        <w:jc w:val="both"/>
      </w:pPr>
      <w:r w:rsidRPr="00B37957">
        <w:tab/>
      </w:r>
      <w:r w:rsidR="008D001A" w:rsidRPr="00B37957">
        <w:t>Poziva se</w:t>
      </w:r>
      <w:r w:rsidRPr="00B37957">
        <w:t xml:space="preserve"> </w:t>
      </w:r>
      <w:r w:rsidR="001968DD" w:rsidRPr="00B37957">
        <w:t xml:space="preserve">Republika Hrvatska, Ministarstvo financija, Porezna uprava, </w:t>
      </w:r>
      <w:r w:rsidR="00C62E3C" w:rsidRPr="00B37957">
        <w:t>u roku od 15 dana od dana dostave zaključka (</w:t>
      </w:r>
      <w:r w:rsidR="00B37957" w:rsidRPr="00B37957">
        <w:t>Dostava se smatra obavljenom istekom osmoga dana od</w:t>
      </w:r>
      <w:r w:rsidR="001B490A">
        <w:t xml:space="preserve"> </w:t>
      </w:r>
      <w:r w:rsidR="00B37957" w:rsidRPr="00B37957">
        <w:t xml:space="preserve">dana objave pismena na mrežnoj stranici e-Oglasna ploča sudova – čl. 12. SZ-a) </w:t>
      </w:r>
      <w:r w:rsidR="001968DD" w:rsidRPr="00B37957">
        <w:t xml:space="preserve">očitovati se o prijedlogu stečajnog upravitelja za </w:t>
      </w:r>
      <w:r w:rsidR="00C62E3C" w:rsidRPr="00B37957">
        <w:t>brisanjem zabrane otuđenja motornog vozila upisanog u korist Ministarstva financija, Porezne uprave, na vozilu:</w:t>
      </w:r>
    </w:p>
    <w:p w:rsidRDefault="00C62E3C" w:rsidP="003D2452" w:rsidR="00C62E3C" w:rsidRPr="00B37957">
      <w:pPr>
        <w:jc w:val="both"/>
      </w:pPr>
    </w:p>
    <w:p w:rsidRDefault="00C62E3C" w:rsidP="003D2452" w:rsidR="00C62E3C" w:rsidRPr="00B37957">
      <w:pPr>
        <w:jc w:val="both"/>
      </w:pPr>
      <w:proofErr w:type="spellStart"/>
      <w:r w:rsidRPr="00B37957">
        <w:t>M1</w:t>
      </w:r>
      <w:proofErr w:type="spellEnd"/>
      <w:r w:rsidRPr="00B37957">
        <w:t xml:space="preserve">, marka </w:t>
      </w:r>
      <w:proofErr w:type="spellStart"/>
      <w:r w:rsidRPr="00B37957">
        <w:t>CITROEN</w:t>
      </w:r>
      <w:proofErr w:type="spellEnd"/>
      <w:r w:rsidRPr="00B37957">
        <w:t xml:space="preserve"> </w:t>
      </w:r>
      <w:proofErr w:type="spellStart"/>
      <w:r w:rsidRPr="00B37957">
        <w:t>2.0</w:t>
      </w:r>
      <w:proofErr w:type="spellEnd"/>
      <w:r w:rsidRPr="00B37957">
        <w:t xml:space="preserve"> </w:t>
      </w:r>
      <w:proofErr w:type="spellStart"/>
      <w:r w:rsidRPr="00B37957">
        <w:t>BREAK</w:t>
      </w:r>
      <w:proofErr w:type="spellEnd"/>
      <w:r w:rsidRPr="00B37957">
        <w:t xml:space="preserve">, godina proizvodnje </w:t>
      </w:r>
      <w:proofErr w:type="spellStart"/>
      <w:r w:rsidRPr="00B37957">
        <w:t>2001</w:t>
      </w:r>
      <w:proofErr w:type="spellEnd"/>
      <w:r w:rsidRPr="00B37957">
        <w:t xml:space="preserve">, šasija: </w:t>
      </w:r>
      <w:proofErr w:type="spellStart"/>
      <w:r w:rsidRPr="00B37957">
        <w:t>VF7DERHZB76219908</w:t>
      </w:r>
      <w:proofErr w:type="spellEnd"/>
      <w:r w:rsidRPr="00B37957">
        <w:t xml:space="preserve">, </w:t>
      </w:r>
      <w:proofErr w:type="spellStart"/>
      <w:r w:rsidRPr="00B37957">
        <w:t>reg.oznake</w:t>
      </w:r>
      <w:proofErr w:type="spellEnd"/>
      <w:r w:rsidRPr="00B37957">
        <w:t xml:space="preserve"> </w:t>
      </w:r>
      <w:proofErr w:type="spellStart"/>
      <w:r w:rsidRPr="00B37957">
        <w:t>ZG6338BH</w:t>
      </w:r>
      <w:proofErr w:type="spellEnd"/>
      <w:r w:rsidR="001B490A">
        <w:t>,</w:t>
      </w:r>
    </w:p>
    <w:p w:rsidRDefault="00C62E3C" w:rsidP="003D2452" w:rsidR="00C62E3C" w:rsidRPr="00B37957">
      <w:pPr>
        <w:jc w:val="both"/>
      </w:pPr>
    </w:p>
    <w:p w:rsidRDefault="00C62E3C" w:rsidP="003D2452" w:rsidR="00C62E3C" w:rsidRPr="00B37957">
      <w:pPr>
        <w:jc w:val="both"/>
      </w:pPr>
      <w:r w:rsidRPr="00B37957">
        <w:t>a u skladu s prijedlogom stečajnog upravitelja od 1.4.2019. godine</w:t>
      </w:r>
      <w:r w:rsidR="00CC71F7">
        <w:t>.</w:t>
      </w:r>
    </w:p>
    <w:p w:rsidRDefault="00084318" w:rsidP="00084318" w:rsidR="00084318" w:rsidRPr="00B37957"/>
    <w:p w:rsidRDefault="001B490A" w:rsidP="00B37957" w:rsidR="001B490A">
      <w:pPr>
        <w:ind w:firstLine="708" w:left="2124"/>
      </w:pPr>
    </w:p>
    <w:p w:rsidRDefault="001B490A" w:rsidP="00B37957" w:rsidR="00314C0B" w:rsidRPr="00B37957">
      <w:pPr>
        <w:ind w:firstLine="708" w:left="2124"/>
      </w:pPr>
      <w:r>
        <w:t xml:space="preserve">      </w:t>
      </w:r>
      <w:r w:rsidR="00314C0B" w:rsidRPr="00B37957">
        <w:t xml:space="preserve">U Zagrebu, </w:t>
      </w:r>
      <w:r w:rsidR="00621DDB">
        <w:t>8</w:t>
      </w:r>
      <w:r w:rsidR="009A6899" w:rsidRPr="00B37957">
        <w:t>.</w:t>
      </w:r>
      <w:r w:rsidR="00621DDB">
        <w:t xml:space="preserve"> svibnja</w:t>
      </w:r>
      <w:r w:rsidR="00314C0B" w:rsidRPr="00B37957">
        <w:t xml:space="preserve"> 20</w:t>
      </w:r>
      <w:r w:rsidR="00084318" w:rsidRPr="00B37957">
        <w:t>1</w:t>
      </w:r>
      <w:r w:rsidR="00B37957">
        <w:t>9</w:t>
      </w:r>
      <w:r w:rsidR="00314C0B" w:rsidRPr="00B37957">
        <w:t>.</w:t>
      </w:r>
      <w:r w:rsidR="00084318" w:rsidRPr="00B37957">
        <w:t xml:space="preserve"> </w:t>
      </w:r>
      <w:r w:rsidR="00507C77" w:rsidRPr="00B37957">
        <w:t xml:space="preserve"> </w:t>
      </w:r>
    </w:p>
    <w:p w:rsidRDefault="00314C0B" w:rsidP="00E91121" w:rsidR="00B11F11" w:rsidRPr="00B3795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B37957">
        <w:rPr>
          <w:rFonts w:hAnsi="Times New Roman" w:ascii="Times New Roman"/>
        </w:rPr>
        <w:tab/>
      </w:r>
      <w:r w:rsidRPr="00B37957">
        <w:rPr>
          <w:rFonts w:hAnsi="Times New Roman" w:ascii="Times New Roman"/>
        </w:rPr>
        <w:tab/>
      </w:r>
      <w:r w:rsidRPr="00B37957">
        <w:rPr>
          <w:rFonts w:hAnsi="Times New Roman" w:ascii="Times New Roman"/>
        </w:rPr>
        <w:tab/>
      </w:r>
      <w:r w:rsidRPr="00B37957">
        <w:rPr>
          <w:rFonts w:hAnsi="Times New Roman" w:ascii="Times New Roman"/>
        </w:rPr>
        <w:tab/>
      </w:r>
      <w:r w:rsidRPr="00B37957">
        <w:rPr>
          <w:rFonts w:hAnsi="Times New Roman" w:ascii="Times New Roman"/>
        </w:rPr>
        <w:tab/>
      </w:r>
      <w:r w:rsidRPr="00B37957">
        <w:rPr>
          <w:rFonts w:hAnsi="Times New Roman" w:ascii="Times New Roman"/>
        </w:rPr>
        <w:tab/>
      </w:r>
      <w:r w:rsidR="001B490A">
        <w:rPr>
          <w:rFonts w:hAnsi="Times New Roman" w:ascii="Times New Roman"/>
        </w:rPr>
        <w:tab/>
      </w:r>
      <w:r w:rsidR="001B490A">
        <w:rPr>
          <w:rFonts w:hAnsi="Times New Roman" w:ascii="Times New Roman"/>
        </w:rPr>
        <w:tab/>
      </w:r>
      <w:r w:rsidR="001B490A">
        <w:rPr>
          <w:rFonts w:hAnsi="Times New Roman" w:ascii="Times New Roman"/>
        </w:rPr>
        <w:tab/>
      </w:r>
      <w:r w:rsidR="00B11F11" w:rsidRPr="00B3795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11F11" w:rsidP="001B490A" w:rsidR="0096232F">
      <w:pPr>
        <w:pStyle w:val="Podnaslov"/>
        <w:ind w:firstLine="708" w:left="7080"/>
        <w:rPr>
          <w:rFonts w:hAnsi="Times New Roman" w:ascii="Times New Roman"/>
          <w:b w:val="false"/>
          <w:color w:val="auto"/>
          <w:szCs w:val="24"/>
        </w:rPr>
      </w:pPr>
      <w:r w:rsidRPr="00B37957">
        <w:rPr>
          <w:rFonts w:hAnsi="Times New Roman" w:ascii="Times New Roman"/>
          <w:b w:val="false"/>
          <w:color w:val="auto"/>
          <w:szCs w:val="24"/>
        </w:rPr>
        <w:t>Nikola Ribarić</w:t>
      </w:r>
      <w:r w:rsidR="0096232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96232F" w:rsidP="001B490A" w:rsidR="0096232F">
      <w:pPr>
        <w:pStyle w:val="Podnaslov"/>
        <w:ind w:firstLine="708" w:left="7080"/>
        <w:rPr>
          <w:rFonts w:hAnsi="Times New Roman" w:ascii="Times New Roman"/>
          <w:b w:val="false"/>
          <w:color w:val="auto"/>
          <w:szCs w:val="24"/>
        </w:rPr>
      </w:pPr>
    </w:p>
    <w:p w:rsidRDefault="0096232F" w:rsidP="0096232F" w:rsidR="0096232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96232F" w:rsidP="001B490A" w:rsidR="00B11F11" w:rsidRPr="00B37957">
      <w:pPr>
        <w:pStyle w:val="Podnaslov"/>
        <w:ind w:firstLine="708"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B11F11" w:rsidRPr="00B3795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C549E" w:rsidP="00B11F11" w:rsidR="007C549E" w:rsidRPr="00B3795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B3795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95DAD" w:rsidP="00507C77" w:rsidR="00507C77" w:rsidRPr="00B37957">
      <w:pPr>
        <w:ind w:left="5040"/>
      </w:pPr>
      <w:r w:rsidRPr="00B37957">
        <w:tab/>
      </w:r>
      <w:r w:rsidRPr="00B37957">
        <w:tab/>
      </w:r>
    </w:p>
    <w:p w:rsidRDefault="001B490A" w:rsidP="00507C77" w:rsidR="001B490A">
      <w:pPr>
        <w:jc w:val="both"/>
      </w:pPr>
    </w:p>
    <w:p w:rsidRDefault="00507C77" w:rsidP="00507C77" w:rsidR="00507C77" w:rsidRPr="00B37957">
      <w:pPr>
        <w:jc w:val="both"/>
      </w:pPr>
      <w:r w:rsidRPr="00B37957">
        <w:t>Uputa o pravnom lijeku:</w:t>
      </w:r>
    </w:p>
    <w:p w:rsidRDefault="00507C77" w:rsidP="00507C77" w:rsidR="00B11F11" w:rsidRPr="00B37957">
      <w:pPr>
        <w:jc w:val="both"/>
      </w:pPr>
      <w:r w:rsidRPr="00B37957">
        <w:t>Protiv zaključka nije dopuštena žalba (čl. 11. stavak 9. SZ-a)</w:t>
      </w:r>
    </w:p>
    <w:p w:rsidRDefault="00B11F11" w:rsidP="00507C77" w:rsidR="00B11F11" w:rsidRPr="00B37957">
      <w:pPr>
        <w:jc w:val="both"/>
      </w:pPr>
    </w:p>
    <w:p w:rsidRDefault="00B11F11" w:rsidP="00507C77" w:rsidR="00B11F11" w:rsidRPr="00B37957">
      <w:pPr>
        <w:jc w:val="both"/>
      </w:pPr>
    </w:p>
    <w:p w:rsidRDefault="00D95DAD" w:rsidP="0096232F" w:rsidR="00EC71E6" w:rsidRPr="00B37957">
      <w:pPr>
        <w:pStyle w:val="Odlomakpopisa"/>
      </w:pPr>
      <w:r w:rsidRPr="00B37957">
        <w:tab/>
      </w:r>
      <w:r w:rsidRPr="00B37957">
        <w:tab/>
      </w:r>
      <w:r w:rsidRPr="00B37957">
        <w:tab/>
      </w:r>
      <w:r w:rsidRPr="00B37957">
        <w:tab/>
      </w:r>
      <w:r w:rsidR="00EC71E6" w:rsidRPr="00B37957">
        <w:t xml:space="preserve"> </w:t>
      </w:r>
    </w:p>
    <w:sectPr w:rsidSect="00D95DAD" w:rsidR="00EC71E6" w:rsidRPr="00B37957">
      <w:headerReference w:type="default" r:id="rId10"/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5F6" w:rsidP="001415F6" w:rsidR="001415F6">
      <w:r>
        <w:separator/>
      </w:r>
    </w:p>
  </w:endnote>
  <w:endnote w:id="0" w:type="continuationSeparator">
    <w:p w:rsidRDefault="001415F6" w:rsidP="001415F6" w:rsidR="001415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5F6" w:rsidP="001415F6" w:rsidR="001415F6">
      <w:r>
        <w:separator/>
      </w:r>
    </w:p>
  </w:footnote>
  <w:footnote w:id="0" w:type="continuationSeparator">
    <w:p w:rsidRDefault="001415F6" w:rsidP="001415F6" w:rsidR="001415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F6" w:rsidP="001415F6" w:rsidR="001415F6">
    <w:pPr>
      <w:pStyle w:val="Zaglavlje"/>
      <w:jc w:val="right"/>
    </w:pPr>
    <w:r w:rsidRPr="00B37957">
      <w:t>72. St-</w:t>
    </w:r>
    <w:proofErr w:type="spellStart"/>
    <w:r w:rsidRPr="00B37957">
      <w:t>3761</w:t>
    </w:r>
    <w:proofErr w:type="spellEnd"/>
    <w:r w:rsidRPr="00B37957">
      <w:t>/</w:t>
    </w:r>
    <w:proofErr w:type="spellStart"/>
    <w:r w:rsidRPr="00B37957">
      <w:t>2016</w:t>
    </w:r>
    <w:proofErr w:type="spellEnd"/>
    <w:r w:rsidR="00CC71F7">
      <w:t>-</w:t>
    </w:r>
    <w:proofErr w:type="spellStart"/>
    <w:r w:rsidR="00CC71F7">
      <w:t>42</w:t>
    </w:r>
    <w:proofErr w:type="spellEnd"/>
  </w:p>
  <w:p w:rsidRDefault="001415F6" w:rsidR="001415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2E534B"/>
    <w:multiLevelType w:val="hybridMultilevel"/>
    <w:tmpl w:val="564E50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15F6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68DD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490A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2452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1DDB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232F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607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1F11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957"/>
    <w:rsid w:val="00B37CA9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2E3C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1F7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204D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2C27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1415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15F6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415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415F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B49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3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3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3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3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3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1415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15F6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415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415F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B49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3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3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3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3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3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očitovanje - Porezna uprava</izvorni_sadrzaj>
    <derivirana_varijabla naziv="DomainObject.Primjedba_1">Poziv na očitovanje - Porezna uprava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3761</izvorni_sadrzaj>
    <derivirana_varijabla naziv="DomainObject.Predmet.Broj_1">3761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St-3761/2016</izvorni_sadrzaj>
    <derivirana_varijabla naziv="DomainObject.Predmet.OznakaBroj_1">St-3761/2016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JANJEVO d.o.o.</izvorni_sadrzaj>
    <derivirana_varijabla naziv="DomainObject.Predmet.ProtustrankaFormated_1">  DUBROVNIK JANJEVO d.o.o.</derivirana_varijabla>
  </DomainObject.Predmet.ProtustrankaFormated>
  <DomainObject.Predmet.ProtustrankaFormatedOIB>
    <izvorni_sadrzaj>  DUBROVNIK JANJEVO d.o.o., OIB 88515140538</izvorni_sadrzaj>
    <derivirana_varijabla naziv="DomainObject.Predmet.ProtustrankaFormatedOIB_1">  DUBROVNIK JANJEVO d.o.o., OIB 88515140538</derivirana_varijabla>
  </DomainObject.Predmet.ProtustrankaFormatedOIB>
  <DomainObject.Predmet.ProtustrankaFormatedWithAdress>
    <izvorni_sadrzaj> DUBROVNIK JANJEVO d.o.o., Savska cesta 30, 10000 Zagreb</izvorni_sadrzaj>
    <derivirana_varijabla naziv="DomainObject.Predmet.ProtustrankaFormatedWithAdress_1"> DUBROVNIK JANJEVO d.o.o., Savska cesta 30, 10000 Zagreb</derivirana_varijabla>
  </DomainObject.Predmet.ProtustrankaFormatedWithAdress>
  <DomainObject.Predmet.ProtustrankaFormatedWithAdressOIB>
    <izvorni_sadrzaj> DUBROVNIK JANJEVO d.o.o., OIB 88515140538, Savska cesta 30, 10000 Zagreb</izvorni_sadrzaj>
    <derivirana_varijabla naziv="DomainObject.Predmet.ProtustrankaFormatedWithAdressOIB_1"> DUBROVNIK JANJEVO d.o.o., OIB 88515140538, Savska cesta 30, 10000 Zagreb</derivirana_varijabla>
  </DomainObject.Predmet.ProtustrankaFormatedWithAdressOIB>
  <DomainObject.Predmet.ProtustrankaWithAdress>
    <izvorni_sadrzaj>DUBROVNIK JANJEVO d.o.o. Savska cesta 30, 10000 Zagreb</izvorni_sadrzaj>
    <derivirana_varijabla naziv="DomainObject.Predmet.ProtustrankaWithAdress_1">DUBROVNIK JANJEVO d.o.o. Savska cesta 30, 10000 Zagreb</derivirana_varijabla>
  </DomainObject.Predmet.ProtustrankaWithAdress>
  <DomainObject.Predmet.ProtustrankaWithAdressOIB>
    <izvorni_sadrzaj>DUBROVNIK JANJEVO d.o.o., OIB 88515140538, Savska cesta 30, 10000 Zagreb</izvorni_sadrzaj>
    <derivirana_varijabla naziv="DomainObject.Predmet.ProtustrankaWithAdressOIB_1">DUBROVNIK JANJEVO d.o.o., OIB 88515140538, Savska cesta 30, 10000 Zagreb</derivirana_varijabla>
  </DomainObject.Predmet.ProtustrankaWithAdressOIB>
  <DomainObject.Predmet.ProtustrankaNazivFormated>
    <izvorni_sadrzaj>DUBROVNIK JANJEVO d.o.o.</izvorni_sadrzaj>
    <derivirana_varijabla naziv="DomainObject.Predmet.ProtustrankaNazivFormated_1">DUBROVNIK JANJEVO d.o.o.</derivirana_varijabla>
  </DomainObject.Predmet.ProtustrankaNazivFormated>
  <DomainObject.Predmet.ProtustrankaNazivFormatedOIB>
    <izvorni_sadrzaj>DUBROVNIK JANJEVO d.o.o., OIB 88515140538</izvorni_sadrzaj>
    <derivirana_varijabla naziv="DomainObject.Predmet.ProtustrankaNazivFormatedOIB_1">DUBROVNIK JANJEVO d.o.o., OIB 88515140538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Čičić</izvorni_sadrzaj>
    <derivirana_varijabla naziv="DomainObject.Predmet.StrankaFormated_1">  FINA Regionalni centar Zagreb; Josip Čičić</derivirana_varijabla>
  </DomainObject.Predmet.StrankaFormated>
  <DomainObject.Predmet.StrankaFormatedOIB>
    <izvorni_sadrzaj>  FINA Regionalni centar Zagreb, OIB 85821130368; Josip Čičić, OIB 06565221226</izvorni_sadrzaj>
    <derivirana_varijabla naziv="DomainObject.Predmet.StrankaFormatedOIB_1">  FINA Regionalni centar Zagreb, OIB 85821130368; Josip Čičić, OIB 06565221226</derivirana_varijabla>
  </DomainObject.Predmet.StrankaFormatedOIB>
  <DomainObject.Predmet.StrankaFormatedWithAdress>
    <izvorni_sadrzaj> FINA Regionalni centar Zagreb, Trg svibanjskih žrtava 1995. br. 1, 10000 Zagreb; Josip Čičić, Krajiška Ulica 32, 10000 Zagreb</izvorni_sadrzaj>
    <derivirana_varijabla naziv="DomainObject.Predmet.StrankaFormatedWithAdress_1"> FINA Regionalni centar Zagreb, Trg svibanjskih žrtava 1995. br. 1, 10000 Zagreb; Josip Čičić, Krajiška Ulica 32, 10000 Zagreb</derivirana_varijabla>
  </DomainObject.Predmet.StrankaFormatedWithAdress>
  <DomainObject.Predmet.StrankaFormatedWithAdressOIB>
    <izvorni_sadrzaj> FINA Regionalni centar Zagreb, OIB 85821130368, Trg svibanjskih žrtava 1995. br. 1, 10000 Zagreb; Josip Čičić, OIB 06565221226, Krajiška Ulica 32, 10000 Zagreb</izvorni_sadrzaj>
    <derivirana_varijabla naziv="DomainObject.Predmet.StrankaFormatedWithAdressOIB_1"> FINA Regionalni centar Zagreb, OIB 85821130368, Trg svibanjskih žrtava 1995. br. 1, 10000 Zagreb; Josip Čičić, OIB 06565221226, Krajiška Ulica 32, 10000 Zagreb</derivirana_varijabla>
  </DomainObject.Predmet.StrankaFormatedWithAdressOIB>
  <DomainObject.Predmet.StrankaWithAdress>
    <izvorni_sadrzaj>FINA Regionalni centar Zagreb Trg svibanjskih žrtava 1995. br. 1,10000 Zagreb,Josip Čičić Krajiška Ulica 32,10000 Zagreb</izvorni_sadrzaj>
    <derivirana_varijabla naziv="DomainObject.Predmet.StrankaWithAdress_1">FINA Regionalni centar Zagreb Trg svibanjskih žrtava 1995. br. 1,10000 Zagreb,Josip Čičić Krajiška Ulica 32,10000 Zagreb</derivirana_varijabla>
  </DomainObject.Predmet.StrankaWithAdress>
  <DomainObject.Predmet.StrankaWithAdressOIB>
    <izvorni_sadrzaj>FINA Regionalni centar Zagreb, OIB 85821130368, Trg svibanjskih žrtava 1995. br. 1,10000 Zagreb,Josip Čičić, OIB 06565221226, Krajiška Ulica 32,10000 Zagreb</izvorni_sadrzaj>
    <derivirana_varijabla naziv="DomainObject.Predmet.StrankaWithAdressOIB_1">FINA Regionalni centar Zagreb, OIB 85821130368, Trg svibanjskih žrtava 1995. br. 1,10000 Zagreb,Josip Čičić, OIB 06565221226, Krajiška Ulica 32,10000 Zagreb</derivirana_varijabla>
  </DomainObject.Predmet.StrankaWithAdressOIB>
  <DomainObject.Predmet.StrankaNazivFormated>
    <izvorni_sadrzaj>FINA Regionalni centar Zagreb,Josip Čičić</izvorni_sadrzaj>
    <derivirana_varijabla naziv="DomainObject.Predmet.StrankaNazivFormated_1">FINA Regionalni centar Zagreb,Josip Čičić</derivirana_varijabla>
  </DomainObject.Predmet.StrankaNazivFormated>
  <DomainObject.Predmet.StrankaNazivFormatedOIB>
    <izvorni_sadrzaj>FINA Regionalni centar Zagreb, OIB 85821130368,Josip Čičić, OIB 06565221226</izvorni_sadrzaj>
    <derivirana_varijabla naziv="DomainObject.Predmet.StrankaNazivFormatedOIB_1">FINA Regionalni centar Zagreb, OIB 85821130368,Josip Čičić, OIB 06565221226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Josip Čičić</item>
    </izvorni_sadrzaj>
    <derivirana_varijabla naziv="DomainObject.Predmet.StrankaListFormated_1">
      <item>FINA Regionalni centar Zagreb</item>
      <item>Josip Čičić</item>
    </derivirana_varijabla>
  </DomainObject.Predmet.StrankaListFormated>
  <DomainObject.Predmet.StrankaListFormatedOIB>
    <izvorni_sadrzaj>
      <item>FINA Regionalni centar Zagreb, OIB 85821130368</item>
      <item>Josip Čičić, OIB 06565221226</item>
    </izvorni_sadrzaj>
    <derivirana_varijabla naziv="DomainObject.Predmet.StrankaListFormatedOIB_1">
      <item>FINA Regionalni centar Zagreb, OIB 85821130368</item>
      <item>Josip Čičić, OIB 06565221226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Čičić, Krajiška Ulica 32, 10000 Zagreb</item>
    </izvorni_sadrzaj>
    <derivirana_varijabla naziv="DomainObject.Predmet.StrankaListFormatedWithAdress_1">
      <item>FINA Regionalni centar Zagreb, Trg svibanjskih žrtava 1995. br. 1, 10000 Zagreb</item>
      <item>Josip Čičić, Krajiška Ulica 32,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Čičić, OIB 06565221226, Krajiška Ulica 32, 10000 Zagreb</item>
    </izvorni_sadrzaj>
    <derivirana_varijabla naziv="DomainObject.Predmet.StrankaListFormatedWithAdressOIB_1">
      <item>FINA Regionalni centar Zagreb, OIB 85821130368, Trg svibanjskih žrtava 1995. br. 1, 10000 Zagreb</item>
      <item>Josip Čičić, OIB 06565221226, Krajiška Ulica 32, 10000 Zagreb</item>
    </derivirana_varijabla>
  </DomainObject.Predmet.StrankaListFormatedWithAdressOIB>
  <DomainObject.Predmet.StrankaListNazivFormated>
    <izvorni_sadrzaj>
      <item>FINA Regionalni centar Zagreb</item>
      <item>Josip Čičić</item>
    </izvorni_sadrzaj>
    <derivirana_varijabla naziv="DomainObject.Predmet.StrankaListNazivFormated_1">
      <item>FINA Regionalni centar Zagreb</item>
      <item>Josip Čičić</item>
    </derivirana_varijabla>
  </DomainObject.Predmet.StrankaListNazivFormated>
  <DomainObject.Predmet.StrankaListNazivFormatedOIB>
    <izvorni_sadrzaj>
      <item>FINA Regionalni centar Zagreb, OIB 85821130368</item>
      <item>Josip Čičić, OIB 06565221226</item>
    </izvorni_sadrzaj>
    <derivirana_varijabla naziv="DomainObject.Predmet.StrankaListNazivFormatedOIB_1">
      <item>FINA Regionalni centar Zagreb, OIB 85821130368</item>
      <item>Josip Čičić, OIB 06565221226</item>
    </derivirana_varijabla>
  </DomainObject.Predmet.StrankaListNazivFormatedOIB>
  <DomainObject.Predmet.ProtuStrankaListFormated>
    <izvorni_sadrzaj>
      <item>DUBROVNIK JANJEVO d.o.o.</item>
    </izvorni_sadrzaj>
    <derivirana_varijabla naziv="DomainObject.Predmet.ProtuStrankaListFormated_1">
      <item>DUBROVNIK JANJEVO d.o.o.</item>
    </derivirana_varijabla>
  </DomainObject.Predmet.ProtuStrankaListFormated>
  <DomainObject.Predmet.ProtuStrankaListFormatedOIB>
    <izvorni_sadrzaj>
      <item>DUBROVNIK JANJEVO d.o.o., OIB 88515140538</item>
    </izvorni_sadrzaj>
    <derivirana_varijabla naziv="DomainObject.Predmet.ProtuStrankaListFormatedOIB_1">
      <item>DUBROVNIK JANJEVO d.o.o., OIB 88515140538</item>
    </derivirana_varijabla>
  </DomainObject.Predmet.ProtuStrankaListFormatedOIB>
  <DomainObject.Predmet.ProtuStrankaListFormatedWithAdress>
    <izvorni_sadrzaj>
      <item>DUBROVNIK JANJEVO d.o.o., Savska cesta 30, 10000 Zagreb</item>
    </izvorni_sadrzaj>
    <derivirana_varijabla naziv="DomainObject.Predmet.ProtuStrankaListFormatedWithAdress_1">
      <item>DUBROVNIK JANJEVO d.o.o., Savska cesta 30, 10000 Zagreb</item>
    </derivirana_varijabla>
  </DomainObject.Predmet.ProtuStrankaListFormatedWithAdress>
  <DomainObject.Predmet.ProtuStrankaListFormatedWithAdressOIB>
    <izvorni_sadrzaj>
      <item>DUBROVNIK JANJEVO d.o.o., OIB 88515140538, Savska cesta 30, 10000 Zagreb</item>
    </izvorni_sadrzaj>
    <derivirana_varijabla naziv="DomainObject.Predmet.ProtuStrankaListFormatedWithAdressOIB_1">
      <item>DUBROVNIK JANJEVO d.o.o., OIB 88515140538, Savska cesta 30, 10000 Zagreb</item>
    </derivirana_varijabla>
  </DomainObject.Predmet.ProtuStrankaListFormatedWithAdressOIB>
  <DomainObject.Predmet.ProtuStrankaListNazivFormated>
    <izvorni_sadrzaj>
      <item>DUBROVNIK JANJEVO d.o.o.</item>
    </izvorni_sadrzaj>
    <derivirana_varijabla naziv="DomainObject.Predmet.ProtuStrankaListNazivFormated_1">
      <item>DUBROVNIK JANJEVO d.o.o.</item>
    </derivirana_varijabla>
  </DomainObject.Predmet.ProtuStrankaListNazivFormated>
  <DomainObject.Predmet.ProtuStrankaListNazivFormatedOIB>
    <izvorni_sadrzaj>
      <item>DUBROVNIK JANJEVO d.o.o., OIB 88515140538</item>
    </izvorni_sadrzaj>
    <derivirana_varijabla naziv="DomainObject.Predmet.ProtuStrankaListNazivFormatedOIB_1">
      <item>DUBROVNIK JANJEVO d.o.o., OIB 88515140538</item>
    </derivirana_varijabla>
  </DomainObject.Predmet.ProtuStrankaListNazivFormatedOIB>
  <DomainObject.Predmet.OstaliListFormated>
    <izvorni_sadrzaj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  <item>REPUBLIKA HRVATSKA DRŽAVNI ZAVOD ZA STATISTIKU</item>
    </izvorni_sadrzaj>
    <derivirana_varijabla naziv="DomainObject.Predmet.OstaliListFormated_1"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  <item>REPUBLIKA HRVATSKA DRŽAVNI ZAVOD ZA STATISTIKU</item>
    </derivirana_varijabla>
  </DomainObject.Predmet.OstaliListFormated>
  <DomainObject.Predmet.OstaliListFormatedOIB>
    <izvorni_sadrzaj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  <item>REPUBLIKA HRVATSKA DRŽAVNI ZAVOD ZA STATISTIKU, OIB 49337502853</item>
    </izvorni_sadrzaj>
    <derivirana_varijabla naziv="DomainObject.Predmet.OstaliListFormatedOIB_1"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  <item>REPUBLIKA HRVATSKA DRŽAVNI ZAVOD ZA STATISTIKU, OIB 49337502853</item>
    </derivirana_varijabla>
  </DomainObject.Predmet.OstaliListFormatedOIB>
  <DomainObject.Predmet.OstaliListFormatedWithAdress>
    <izvorni_sadrzaj>
      <item>FINA, Ul. grada Vukovara 70, 10000 Zagreb</item>
      <item>RH MUP, Heinzelova 98, 10000 Zagreb</item>
      <item>Josip Čičić, Krajiška Ulica 32, 10000 Zagreb</item>
      <item>ŽDO - Zagreb, Savska c. 41, 10000 Zagreb</item>
      <item>Stečajna pisarnica</item>
      <item>Sudski registar</item>
      <item>RH, Ministarstvo financija, Av. Dubrovnik 32, 10000 Zagreb</item>
      <item>RH, Ministarstvo pravosuđa, Ul. grada Vukovara 49, 10000 Zagreb</item>
      <item>Općinski sud u Puli - ZK odjel, Buje, Istarska 1, 52460 Buje</item>
      <item>REPUBLIKA HRVATSKA DRŽAVNI ZAVOD ZA STATISTIKU, Ilica 3, 10000 Zagreb</item>
    </izvorni_sadrzaj>
    <derivirana_varijabla naziv="DomainObject.Predmet.OstaliListFormatedWithAdress_1">
      <item>FINA, Ul. grada Vukovara 70, 10000 Zagreb</item>
      <item>RH MUP, Heinzelova 98, 10000 Zagreb</item>
      <item>Josip Čičić, Krajiška Ulica 32, 10000 Zagreb</item>
      <item>ŽDO - Zagreb, Savska c. 41, 10000 Zagreb</item>
      <item>Stečajna pisarnica</item>
      <item>Sudski registar</item>
      <item>RH, Ministarstvo financija, Av. Dubrovnik 32, 10000 Zagreb</item>
      <item>RH, Ministarstvo pravosuđa, Ul. grada Vukovara 49, 10000 Zagreb</item>
      <item>Općinski sud u Puli - ZK odjel, Buje, Istarska 1, 52460 Buje</item>
      <item>REPUBLIKA HRVATSKA DRŽAVNI ZAVOD ZA STATISTIKU, Ilica 3, 10000 Zagreb</item>
    </derivirana_varijabla>
  </DomainObject.Predmet.OstaliListFormatedWithAdress>
  <DomainObject.Predmet.OstaliListFormatedWithAdressOIB>
    <izvorni_sadrzaj>
      <item>FINA, OIB 85821130368, Ul. grada Vukovara 70, 10000 Zagreb</item>
      <item>RH MUP, Heinzelova 98, 10000 Zagreb</item>
      <item>Josip Čičić, OIB 06565221226, Krajiška Ulica 32, 10000 Zagreb</item>
      <item>ŽDO - Zagreb, OIB 16488001145, Savska c. 41, 10000 Zagreb</item>
      <item>Stečajna pisarnica</item>
      <item>Sudski registar</item>
      <item>RH, Ministarstvo financija, OIB 18683136487, Av. Dubrovnik 32, 10000 Zagreb</item>
      <item>RH, Ministarstvo pravosuđa, OIB 26635293339, Ul. grada Vukovara 49, 10000 Zagreb</item>
      <item>Općinski sud u Puli - ZK odjel, Buje, OIB 38304616284, Istarska 1, 52460 Buje</item>
      <item>REPUBLIKA HRVATSKA DRŽAVNI ZAVOD ZA STATISTIKU, OIB 49337502853, Ilica 3, 10000 Zagreb</item>
    </izvorni_sadrzaj>
    <derivirana_varijabla naziv="DomainObject.Predmet.OstaliListFormatedWithAdressOIB_1">
      <item>FINA, OIB 85821130368, Ul. grada Vukovara 70, 10000 Zagreb</item>
      <item>RH MUP, Heinzelova 98, 10000 Zagreb</item>
      <item>Josip Čičić, OIB 06565221226, Krajiška Ulica 32, 10000 Zagreb</item>
      <item>ŽDO - Zagreb, OIB 16488001145, Savska c. 41, 10000 Zagreb</item>
      <item>Stečajna pisarnica</item>
      <item>Sudski registar</item>
      <item>RH, Ministarstvo financija, OIB 18683136487, Av. Dubrovnik 32, 10000 Zagreb</item>
      <item>RH, Ministarstvo pravosuđa, OIB 26635293339, Ul. grada Vukovara 49, 10000 Zagreb</item>
      <item>Općinski sud u Puli - ZK odjel, Buje, OIB 38304616284, Istarska 1, 52460 Buje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  <item>REPUBLIKA HRVATSKA DRŽAVNI ZAVOD ZA STATISTIKU</item>
    </izvorni_sadrzaj>
    <derivirana_varijabla naziv="DomainObject.Predmet.OstaliListNazivFormated_1"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  <item>REPUBLIKA HRVATSKA DRŽAVNI ZAVOD ZA STATISTIKU</item>
    </derivirana_varijabla>
  </DomainObject.Predmet.OstaliListNazivFormated>
  <DomainObject.Predmet.OstaliListNazivFormatedOIB>
    <izvorni_sadrzaj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  <item>REPUBLIKA HRVATSKA DRŽAVNI ZAVOD ZA STATISTIKU, OIB 49337502853</item>
    </izvorni_sadrzaj>
    <derivirana_varijabla naziv="DomainObject.Predmet.OstaliListNazivFormatedOIB_1"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DUBROVNIK JANJEVO d.o.o.</izvorni_sadrzaj>
    <derivirana_varijabla naziv="DomainObject.Predmet.ProtustrankaIDrugi_1">DUBROVNIK JANJEVO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DUBROVNIK JANJEVO d.o.o., OIB 88515140538, Savska cesta 30, 10000 Zagreb</izvorni_sadrzaj>
    <derivirana_varijabla naziv="DomainObject.Predmet.ProtustrankaIDrugiAdressOIB_1">DUBROVNIK JANJEVO d.o.o., OIB 88515140538, Savska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DUBROVNIK JANJEVO d.o.o.</item>
      <item>FINA</item>
      <item>RH MUP</item>
      <item>Josip Čičić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  <item>REPUBLIKA HRVATSKA DRŽAVNI ZAVOD ZA STATISTIKU</item>
    </izvorni_sadrzaj>
    <derivirana_varijabla naziv="DomainObject.Predmet.SudioniciListNaziv_1">
      <item>FINA Regionalni centar Zagreb</item>
      <item>DUBROVNIK JANJEVO d.o.o.</item>
      <item>FINA</item>
      <item>RH MUP</item>
      <item>Josip Čičić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  <item>REPUBLIKA HRVATSKA DRŽAVNI ZAVOD ZA STATISTIKU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DUBROVNIK JANJEVO d.o.o., OIB 88515140538, Savska cesta 30,10000 Zagreb</item>
      <item>FINA, OIB 85821130368, Ul. grada Vukovara 70,10000 Zagreb</item>
      <item>RH MUP, Heinzelova 98,10000 Zagreb</item>
      <item>Josip Čičić, OIB 06565221226, Krajiška Ulica 32,10000 Zagreb</item>
      <item>Josip Čičić, OIB 06565221226, Krajiška Ulica 32,10000 Zagreb</item>
      <item>ŽDO - Zagreb, OIB 16488001145, Savska c. 41,10000 Zagreb</item>
      <item>Stečajna pisarnica</item>
      <item>Sudski registar</item>
      <item>RH, Ministarstvo financija, OIB 18683136487, Av. Dubrovnik 32,10000 Zagreb</item>
      <item>RH, Ministarstvo pravosuđa, OIB 26635293339, Ul. grada Vukovara 49,10000 Zagreb</item>
      <item>Općinski sud u Puli - ZK odjel, Buje, OIB 38304616284, Istarska 1,52460 Buje</item>
      <item>REPUBLIKA HRVATSKA DRŽAVNI ZAVOD ZA STATISTIKU, OIB 49337502853, Ilica 3,10000 Zagreb</item>
    </izvorni_sadrzaj>
    <derivirana_varijabla naziv="DomainObject.Predmet.SudioniciListAdressOIB_1">
      <item>FINA Regionalni centar Zagreb, OIB 85821130368, Trg svibanjskih žrtava 1995. br. 1,10000 Zagreb</item>
      <item>DUBROVNIK JANJEVO d.o.o., OIB 88515140538, Savska cesta 30,10000 Zagreb</item>
      <item>FINA, OIB 85821130368, Ul. grada Vukovara 70,10000 Zagreb</item>
      <item>RH MUP, Heinzelova 98,10000 Zagreb</item>
      <item>Josip Čičić, OIB 06565221226, Krajiška Ulica 32,10000 Zagreb</item>
      <item>Josip Čičić, OIB 06565221226, Krajiška Ulica 32,10000 Zagreb</item>
      <item>ŽDO - Zagreb, OIB 16488001145, Savska c. 41,10000 Zagreb</item>
      <item>Stečajna pisarnica</item>
      <item>Sudski registar</item>
      <item>RH, Ministarstvo financija, OIB 18683136487, Av. Dubrovnik 32,10000 Zagreb</item>
      <item>RH, Ministarstvo pravosuđa, OIB 26635293339, Ul. grada Vukovara 49,10000 Zagreb</item>
      <item>Općinski sud u Puli - ZK odjel, Buje, OIB 38304616284, Istarska 1,52460 Buje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88515140538</item>
      <item>, OIB 85821130368</item>
      <item>, OIB null</item>
      <item>, OIB 06565221226</item>
      <item>, OIB 06565221226</item>
      <item>, OIB 16488001145</item>
      <item>, OIB null</item>
      <item>, OIB null</item>
      <item>, OIB 18683136487</item>
      <item>, OIB 26635293339</item>
      <item>, OIB 38304616284</item>
      <item>, OIB 49337502853</item>
    </izvorni_sadrzaj>
    <derivirana_varijabla naziv="DomainObject.Predmet.SudioniciListNazivOIB_1">
      <item>, OIB 85821130368</item>
      <item>, OIB 88515140538</item>
      <item>, OIB 85821130368</item>
      <item>, OIB null</item>
      <item>, OIB 06565221226</item>
      <item>, OIB 06565221226</item>
      <item>, OIB 16488001145</item>
      <item>, OIB null</item>
      <item>, OIB null</item>
      <item>, OIB 18683136487</item>
      <item>, OIB 26635293339</item>
      <item>, OIB 38304616284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ožujka 2019.</izvorni_sadrzaj>
    <derivirana_varijabla naziv="DomainObject.Predmet.DatumZadnjeOdrzaneSudskeRadnje_1">27. ožujka 2019.</derivirana_varijabla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St-3761/2016-40</izvorni_sadrzaj>
    <derivirana_varijabla naziv="DomainObject.PredzadnjaOdlukaIzPredmeta.Oznaka_1">St-3761/2016-40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937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2019-05-08T11:49:00Z</dcterms:created>
  <dc:creator>kraljicn</dc:creator>
  <cp:lastModifiedBy>Maja Hajtek</cp:lastModifiedBy>
  <cp:lastPrinted>2019-05-08T12:55:00Z</cp:lastPrinted>
  <dcterms:modified xmlns:xsi="http://www.w3.org/2001/XMLSchema-instance" xsi:type="dcterms:W3CDTF">2019-05-08T12:55:00Z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ŽDO ZAGREB na očitovanje dubrovik janjevo 8.5.2019. - 42.docx)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