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36df" w14:paraId="9b936df" w:rsidRDefault="00154BEF" w:rsidP="005D7BF8" w:rsidR="00154BE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BEF" w:rsidP="005D7BF8" w:rsidR="00154BE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54BEF" w:rsidP="005D7BF8" w:rsidR="00154BE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54BEF" w:rsidP="005D7BF8" w:rsidR="00154BE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54BEF" w:rsidR="00154BEF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</w:t>
      </w:r>
      <w:r w:rsidR="00A27F93">
        <w:rPr>
          <w:rFonts w:hAnsi="Times New Roman" w:ascii="Times New Roman"/>
        </w:rPr>
        <w:t xml:space="preserve"> </w:t>
      </w:r>
      <w:r w:rsidR="00A27F93" w:rsidRPr="00A27F93">
        <w:rPr>
          <w:rFonts w:hAnsi="Times New Roman" w:ascii="Times New Roman"/>
        </w:rPr>
        <w:t>OIB 88785964957</w:t>
      </w:r>
      <w:r w:rsidR="00A27F93">
        <w:rPr>
          <w:rFonts w:hAnsi="Times New Roman" w:ascii="Times New Roman"/>
        </w:rPr>
        <w:t>,</w:t>
      </w:r>
      <w:r w:rsidR="0095295A" w:rsidRPr="00E86D90">
        <w:rPr>
          <w:rFonts w:hAnsi="Times New Roman" w:ascii="Times New Roman"/>
        </w:rPr>
        <w:t xml:space="preserve"> po stečajnom sucu ovog suda Danieli Korlević</w:t>
      </w:r>
      <w:r w:rsidR="0095295A">
        <w:rPr>
          <w:rFonts w:hAnsi="Times New Roman" w:ascii="Times New Roman"/>
        </w:rPr>
        <w:t xml:space="preserve">, u stečajnom postupku nad dužnikom </w:t>
      </w:r>
      <w:r w:rsidR="006F40BB" w:rsidRPr="006F40BB">
        <w:rPr>
          <w:rFonts w:hAnsi="Times New Roman" w:ascii="Times New Roman"/>
          <w:b/>
        </w:rPr>
        <w:t>HIT-MARINA d.o.o. NOVI VINODOLSKI, Mel bb</w:t>
      </w:r>
      <w:r w:rsidR="00B81538">
        <w:rPr>
          <w:rFonts w:hAnsi="Times New Roman" w:ascii="Times New Roman"/>
          <w:b/>
        </w:rPr>
        <w:t xml:space="preserve">, </w:t>
      </w:r>
      <w:r w:rsidR="00A27F93">
        <w:rPr>
          <w:rFonts w:hAnsi="Times New Roman" w:ascii="Times New Roman"/>
          <w:b/>
        </w:rPr>
        <w:t xml:space="preserve">OIB </w:t>
      </w:r>
      <w:r w:rsidR="00A27F93" w:rsidRPr="00A27F93">
        <w:rPr>
          <w:rFonts w:hAnsi="Times New Roman" w:ascii="Times New Roman"/>
          <w:b/>
        </w:rPr>
        <w:t>61270847868</w:t>
      </w:r>
      <w:r w:rsidR="00A27F93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A27F93">
        <w:rPr>
          <w:rFonts w:hAnsi="Times New Roman" w:ascii="Times New Roman"/>
        </w:rPr>
        <w:t>24. travnja 2017</w:t>
      </w:r>
      <w:r w:rsidR="00AA71D8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55332D">
      <w:pPr>
        <w:jc w:val="center"/>
        <w:rPr>
          <w:rFonts w:hAnsi="Times New Roman" w:ascii="Times New Roman"/>
          <w:b/>
        </w:rPr>
      </w:pPr>
      <w:r w:rsidRPr="0055332D">
        <w:rPr>
          <w:rFonts w:hAnsi="Times New Roman" w:ascii="Times New Roman"/>
          <w:b/>
        </w:rPr>
        <w:t>r</w:t>
      </w:r>
      <w:r w:rsidR="00C0124F" w:rsidRPr="0055332D">
        <w:rPr>
          <w:rFonts w:hAnsi="Times New Roman" w:ascii="Times New Roman"/>
          <w:b/>
        </w:rPr>
        <w:t xml:space="preserve"> i j e š i o</w:t>
      </w:r>
      <w:r w:rsidR="007A070F" w:rsidRPr="0055332D">
        <w:rPr>
          <w:rFonts w:hAnsi="Times New Roman" w:ascii="Times New Roman"/>
          <w:b/>
        </w:rPr>
        <w:t xml:space="preserve"> </w:t>
      </w:r>
      <w:r w:rsidR="00C0124F" w:rsidRPr="0055332D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stečajnog suca te </w:t>
      </w:r>
      <w:r w:rsidR="001209D9">
        <w:rPr>
          <w:rFonts w:hAnsi="Times New Roman" w:ascii="Times New Roman"/>
        </w:rPr>
        <w:t>se utvrđuje da je</w:t>
      </w:r>
      <w:r>
        <w:rPr>
          <w:rFonts w:hAnsi="Times New Roman" w:ascii="Times New Roman"/>
        </w:rPr>
        <w:t xml:space="preserve"> izvršen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DE3101" w:rsidP="00C0124F" w:rsidR="001209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H-ABDUCO d.o.o. Zagreb, </w:t>
      </w:r>
    </w:p>
    <w:p w:rsidRDefault="002704ED" w:rsidP="00C0124F" w:rsidR="00B815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Slavonska avenija 6,</w:t>
      </w:r>
      <w:r w:rsidR="00DE3101">
        <w:rPr>
          <w:rFonts w:hAnsi="Times New Roman" w:ascii="Times New Roman"/>
        </w:rPr>
        <w:t xml:space="preserve"> OIB 13667298928</w:t>
      </w:r>
      <w:r w:rsidR="00B81538">
        <w:rPr>
          <w:rFonts w:hAnsi="Times New Roman" w:ascii="Times New Roman"/>
        </w:rPr>
        <w:tab/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DE3101">
        <w:rPr>
          <w:rFonts w:hAnsi="Times New Roman" w:ascii="Times New Roman"/>
        </w:rPr>
        <w:t xml:space="preserve"> </w:t>
      </w:r>
      <w:r w:rsidR="00B81538">
        <w:rPr>
          <w:rFonts w:hAnsi="Times New Roman" w:ascii="Times New Roman"/>
        </w:rPr>
        <w:t xml:space="preserve">za iznos </w:t>
      </w:r>
      <w:r w:rsidR="006F40BB">
        <w:rPr>
          <w:rFonts w:hAnsi="Times New Roman" w:ascii="Times New Roman"/>
        </w:rPr>
        <w:t>34.650.293,14</w:t>
      </w:r>
      <w:r w:rsidR="00B81538">
        <w:rPr>
          <w:rFonts w:hAnsi="Times New Roman" w:ascii="Times New Roman"/>
        </w:rPr>
        <w:t xml:space="preserve"> kn</w:t>
      </w:r>
    </w:p>
    <w:p w:rsidRDefault="00B81538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A26D2" w:rsidP="00EA26D2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</w:t>
      </w:r>
      <w:r w:rsidR="00DE3101">
        <w:rPr>
          <w:rFonts w:hAnsi="Times New Roman" w:ascii="Times New Roman"/>
        </w:rPr>
        <w:t xml:space="preserve">EOS MATRIX </w:t>
      </w:r>
      <w:r w:rsidR="002704ED">
        <w:rPr>
          <w:rFonts w:hAnsi="Times New Roman" w:ascii="Times New Roman"/>
        </w:rPr>
        <w:t xml:space="preserve">d.o.o. </w:t>
      </w:r>
      <w:r w:rsidR="00DE3101">
        <w:rPr>
          <w:rFonts w:hAnsi="Times New Roman" w:ascii="Times New Roman"/>
        </w:rPr>
        <w:t>za poslovne usluge Z</w:t>
      </w:r>
      <w:r w:rsidR="002704ED">
        <w:rPr>
          <w:rFonts w:hAnsi="Times New Roman" w:ascii="Times New Roman"/>
        </w:rPr>
        <w:t xml:space="preserve">agreb, </w:t>
      </w:r>
      <w:r w:rsidR="00DE3101">
        <w:rPr>
          <w:rFonts w:hAnsi="Times New Roman" w:ascii="Times New Roman"/>
        </w:rPr>
        <w:t xml:space="preserve">Horvatova 82, </w:t>
      </w:r>
      <w:r w:rsidR="002704ED">
        <w:rPr>
          <w:rFonts w:hAnsi="Times New Roman" w:ascii="Times New Roman"/>
        </w:rPr>
        <w:t>OIB</w:t>
      </w:r>
      <w:r w:rsidR="00DE3101">
        <w:rPr>
          <w:rFonts w:hAnsi="Times New Roman" w:ascii="Times New Roman"/>
        </w:rPr>
        <w:t xml:space="preserve"> 76674680107</w:t>
      </w:r>
      <w:r w:rsidR="002704ED">
        <w:rPr>
          <w:rFonts w:hAnsi="Times New Roman" w:ascii="Times New Roman"/>
        </w:rPr>
        <w:t>.</w:t>
      </w:r>
    </w:p>
    <w:p w:rsidRDefault="00EA26D2" w:rsidP="00C0124F" w:rsidR="00EA26D2">
      <w:pPr>
        <w:jc w:val="center"/>
        <w:rPr>
          <w:rFonts w:hAnsi="Times New Roman" w:ascii="Times New Roman"/>
        </w:rPr>
      </w:pPr>
    </w:p>
    <w:p w:rsidRDefault="00C0124F" w:rsidP="00C0124F" w:rsidR="00C0124F" w:rsidRPr="001209D9">
      <w:pPr>
        <w:jc w:val="center"/>
        <w:rPr>
          <w:rFonts w:hAnsi="Times New Roman" w:ascii="Times New Roman"/>
          <w:b/>
        </w:rPr>
      </w:pPr>
      <w:r w:rsidRPr="001209D9">
        <w:rPr>
          <w:rFonts w:hAnsi="Times New Roman" w:ascii="Times New Roman"/>
          <w:b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2704ED" w:rsidR="00F36E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vjerovnik</w:t>
      </w:r>
      <w:r w:rsidR="002704ED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>H-ABDUCO d.o.o. Zagreb, Slavonska avenija 6, OIB 13667298928</w:t>
      </w:r>
      <w:r w:rsidR="002704E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je javnobilježnički ovjerovljenim Ugovorom o ustupu tražbine od</w:t>
      </w:r>
      <w:r w:rsidR="002704ED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>15. prosinca 2016. godine</w:t>
      </w:r>
      <w:r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>solemniziranog kod javnog bilježnika Nikole Tadića iz Zagreba pod brojem OV-6618/16 ustupio</w:t>
      </w:r>
      <w:r>
        <w:rPr>
          <w:rFonts w:hAnsi="Times New Roman" w:ascii="Times New Roman"/>
        </w:rPr>
        <w:t xml:space="preserve"> svoju tražbinu </w:t>
      </w:r>
      <w:r w:rsidR="00DE3101">
        <w:rPr>
          <w:rFonts w:hAnsi="Times New Roman" w:ascii="Times New Roman"/>
        </w:rPr>
        <w:t xml:space="preserve">utvrđenu u stečajnom postupku u iznosu od </w:t>
      </w:r>
      <w:r w:rsidR="00DE3101" w:rsidRPr="006F40BB">
        <w:rPr>
          <w:rFonts w:hAnsi="Times New Roman" w:ascii="Times New Roman"/>
        </w:rPr>
        <w:t xml:space="preserve">34.650.293,14 </w:t>
      </w:r>
      <w:r w:rsidR="00DE3101">
        <w:rPr>
          <w:rFonts w:hAnsi="Times New Roman" w:ascii="Times New Roman"/>
        </w:rPr>
        <w:t xml:space="preserve">kn stjecatelju EOS MATRIX d.o.o. za poslovne usluge Zagreb, Horvatova 82, OIB 76674680107.  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(NN 44/96, 29/99, 129/00, 123/03, 197/03, 187/04, 82/06, 116/10</w:t>
      </w:r>
      <w:r w:rsidR="002704ED">
        <w:rPr>
          <w:rFonts w:hAnsi="Times New Roman" w:ascii="Times New Roman"/>
        </w:rPr>
        <w:t xml:space="preserve"> i</w:t>
      </w:r>
      <w:r w:rsidR="00B81538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25/12)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E8442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govorom o ustupu tražbine, valjalo je </w:t>
      </w:r>
      <w:r w:rsidR="00B56A17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 xml:space="preserve">ustupljene tražbine u visini od </w:t>
      </w:r>
      <w:r w:rsidR="006F40BB" w:rsidRPr="006F40BB">
        <w:rPr>
          <w:rFonts w:hAnsi="Times New Roman" w:ascii="Times New Roman"/>
        </w:rPr>
        <w:t xml:space="preserve">34.650.293,14 </w:t>
      </w:r>
      <w:r w:rsidR="00B56A17">
        <w:rPr>
          <w:rFonts w:hAnsi="Times New Roman" w:ascii="Times New Roman"/>
        </w:rPr>
        <w:t xml:space="preserve">kn ispraviti tablicu </w:t>
      </w:r>
      <w:r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A27F93">
        <w:rPr>
          <w:rFonts w:hAnsi="Times New Roman" w:ascii="Times New Roman"/>
        </w:rPr>
        <w:t>24. travnja 2017</w:t>
      </w:r>
      <w:r w:rsidR="0027267B" w:rsidRPr="008E3E5A">
        <w:rPr>
          <w:rFonts w:hAnsi="Times New Roman" w:ascii="Times New Roman"/>
        </w:rPr>
        <w:t>. godine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154BEF" w:rsidR="00DE3101" w:rsidRPr="00DE31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F36EE5">
        <w:rPr>
          <w:rFonts w:hAnsi="Times New Roman" w:ascii="Times New Roman"/>
        </w:rPr>
        <w:t xml:space="preserve"> </w:t>
      </w:r>
      <w:r w:rsidR="00387E71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                   </w:t>
      </w:r>
      <w:r w:rsidR="00C0124F" w:rsidRPr="008E3E5A">
        <w:rPr>
          <w:rFonts w:hAnsi="Times New Roman" w:ascii="Times New Roman"/>
        </w:rPr>
        <w:t>Stečajni sudac</w:t>
      </w:r>
      <w:r w:rsidR="00F36EE5">
        <w:rPr>
          <w:rFonts w:hAnsi="Times New Roman" w:ascii="Times New Roman"/>
        </w:rPr>
        <w:t xml:space="preserve"> </w:t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CD0A0B">
        <w:rPr>
          <w:rFonts w:hAnsi="Times New Roman" w:ascii="Times New Roman"/>
        </w:rPr>
        <w:t xml:space="preserve"> </w:t>
      </w:r>
      <w:r w:rsidR="00154BEF">
        <w:rPr>
          <w:rFonts w:hAnsi="Times New Roman" w:ascii="Times New Roman"/>
        </w:rPr>
        <w:t xml:space="preserve"> </w:t>
      </w:r>
    </w:p>
    <w:p w:rsidRDefault="00DE3101" w:rsidP="001A5F3A" w:rsidR="00DE3101" w:rsidRPr="00DE3101">
      <w:pPr>
        <w:ind w:firstLine="708" w:left="1416"/>
        <w:jc w:val="right"/>
        <w:rPr>
          <w:rFonts w:hAnsi="Times New Roman" w:ascii="Times New Roman"/>
        </w:rPr>
      </w:pPr>
      <w:r w:rsidRPr="00DE3101">
        <w:rPr>
          <w:rFonts w:hAnsi="Times New Roman" w:ascii="Times New Roman"/>
          <w:b/>
        </w:rPr>
        <w:tab/>
      </w:r>
      <w:r w:rsidRPr="00DE3101">
        <w:rPr>
          <w:rFonts w:hAnsi="Times New Roman" w:ascii="Times New Roman"/>
          <w:b/>
        </w:rPr>
        <w:tab/>
      </w:r>
      <w:r w:rsidRPr="00DE3101">
        <w:rPr>
          <w:rFonts w:hAnsi="Times New Roman" w:ascii="Times New Roman"/>
          <w:b/>
        </w:rPr>
        <w:tab/>
      </w:r>
      <w:r w:rsidRPr="00DE3101">
        <w:rPr>
          <w:rFonts w:hAnsi="Times New Roman" w:ascii="Times New Roman"/>
          <w:b/>
        </w:rPr>
        <w:tab/>
      </w:r>
      <w:r w:rsidRPr="00DE3101">
        <w:rPr>
          <w:rFonts w:hAnsi="Times New Roman" w:ascii="Times New Roman"/>
          <w:b/>
        </w:rPr>
        <w:tab/>
      </w:r>
      <w:r w:rsidR="00154BEF">
        <w:rPr>
          <w:rFonts w:hAnsi="Times New Roman" w:ascii="Times New Roman"/>
        </w:rPr>
        <w:t xml:space="preserve"> </w:t>
      </w:r>
      <w:r w:rsidRPr="00DE3101">
        <w:rPr>
          <w:rFonts w:hAnsi="Times New Roman" w:ascii="Times New Roman"/>
        </w:rPr>
        <w:t xml:space="preserve">   </w:t>
      </w:r>
    </w:p>
    <w:p w:rsidRDefault="00130073" w:rsidP="00CD0A0B" w:rsidR="00130073" w:rsidRPr="00CD0A0B">
      <w:pPr>
        <w:jc w:val="right"/>
        <w:rPr>
          <w:rFonts w:hAnsi="Times New Roman" w:ascii="Times New Roman"/>
        </w:rPr>
      </w:pPr>
    </w:p>
    <w:p w:rsidRDefault="00F36EE5" w:rsidP="006C7D3F" w:rsidR="006C7D3F" w:rsidRPr="00F36EE5">
      <w:pPr>
        <w:rPr>
          <w:rFonts w:hAnsi="Times New Roman" w:ascii="Times New Roman"/>
          <w:b/>
        </w:rPr>
      </w:pP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</w:rPr>
        <w:t xml:space="preserve"> 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E3101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E3101">
        <w:rPr>
          <w:rFonts w:hAnsi="Times New Roman" w:ascii="Times New Roman"/>
        </w:rPr>
        <w:t xml:space="preserve">. </w:t>
      </w:r>
      <w:r w:rsidR="00DE3101" w:rsidRPr="00DE3101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DE3101">
      <w:pPr>
        <w:rPr>
          <w:rFonts w:hAnsi="Times New Roman" w:ascii="Times New Roman"/>
          <w:b/>
          <w:sz w:val="20"/>
          <w:szCs w:val="20"/>
        </w:rPr>
      </w:pPr>
      <w:r w:rsidRPr="00DE3101">
        <w:rPr>
          <w:rFonts w:hAnsi="Times New Roman" w:ascii="Times New Roman"/>
          <w:b/>
          <w:sz w:val="20"/>
          <w:szCs w:val="20"/>
        </w:rPr>
        <w:t>DNA:</w:t>
      </w:r>
    </w:p>
    <w:p w:rsidRDefault="00DE3101" w:rsidP="00F36EE5" w:rsidR="00F36EE5" w:rsidRPr="00DE3101">
      <w:pPr>
        <w:rPr>
          <w:rFonts w:hAnsi="Times New Roman" w:ascii="Times New Roman"/>
          <w:sz w:val="16"/>
          <w:szCs w:val="20"/>
        </w:rPr>
      </w:pPr>
      <w:r w:rsidRPr="00DE3101">
        <w:rPr>
          <w:rFonts w:hAnsi="Times New Roman" w:ascii="Times New Roman"/>
          <w:sz w:val="16"/>
          <w:szCs w:val="20"/>
        </w:rPr>
        <w:t xml:space="preserve">- </w:t>
      </w:r>
      <w:r w:rsidRPr="00DE3101">
        <w:rPr>
          <w:rFonts w:hAnsi="Times New Roman" w:ascii="Times New Roman"/>
          <w:sz w:val="20"/>
        </w:rPr>
        <w:t>EOS MATRIX d.o.o. za poslovne usluge Zagreb, Horvatova 82</w:t>
      </w:r>
    </w:p>
    <w:p w:rsidRDefault="00B56A17" w:rsidP="002704ED" w:rsidR="002704ED" w:rsidRPr="002704E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2704ED" w:rsidRPr="002704ED">
        <w:rPr>
          <w:rFonts w:hAnsi="Times New Roman" w:ascii="Times New Roman"/>
          <w:sz w:val="20"/>
          <w:szCs w:val="20"/>
        </w:rPr>
        <w:t>H-ABDUCO d.o.o. Zagreb, Slavonska avenija 6a</w:t>
      </w:r>
    </w:p>
    <w:p w:rsidRDefault="00B56A17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E8442F">
        <w:rPr>
          <w:rFonts w:hAnsi="Times New Roman" w:ascii="Times New Roman"/>
          <w:sz w:val="20"/>
          <w:szCs w:val="20"/>
        </w:rPr>
        <w:t xml:space="preserve"> </w:t>
      </w:r>
      <w:r w:rsidR="006F40BB">
        <w:rPr>
          <w:rFonts w:hAnsi="Times New Roman" w:ascii="Times New Roman"/>
          <w:sz w:val="20"/>
          <w:szCs w:val="20"/>
        </w:rPr>
        <w:t>Dušanu Crljenku</w:t>
      </w:r>
      <w:r w:rsidR="002704ED">
        <w:rPr>
          <w:rFonts w:hAnsi="Times New Roman" w:ascii="Times New Roman"/>
          <w:sz w:val="20"/>
          <w:szCs w:val="20"/>
        </w:rPr>
        <w:t xml:space="preserve"> </w:t>
      </w:r>
    </w:p>
    <w:p w:rsidRDefault="00DE3101" w:rsidP="0095295A" w:rsidR="00DE3101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 Rijeci, </w:t>
      </w:r>
      <w:r w:rsidR="00DE3101">
        <w:rPr>
          <w:rFonts w:hAnsi="Times New Roman" w:ascii="Times New Roman"/>
          <w:sz w:val="20"/>
          <w:szCs w:val="20"/>
        </w:rPr>
        <w:t xml:space="preserve">24.4.2017. </w:t>
      </w:r>
      <w:r>
        <w:rPr>
          <w:rFonts w:hAnsi="Times New Roman" w:ascii="Times New Roman"/>
          <w:sz w:val="20"/>
          <w:szCs w:val="20"/>
        </w:rPr>
        <w:t>g.</w:t>
      </w:r>
    </w:p>
    <w:p w:rsidRDefault="00B81538" w:rsidP="00820E27" w:rsidR="00B81538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B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6F40BB">
      <w:rPr>
        <w:rFonts w:hAnsi="Times New Roman" w:ascii="Times New Roman"/>
      </w:rPr>
      <w:t>16</w:t>
    </w:r>
    <w:r w:rsidR="007A4E28">
      <w:rPr>
        <w:rFonts w:hAnsi="Times New Roman" w:ascii="Times New Roman"/>
      </w:rPr>
      <w:t>2</w:t>
    </w:r>
    <w:r w:rsidR="006F40BB">
      <w:rPr>
        <w:rFonts w:hAnsi="Times New Roman" w:ascii="Times New Roman"/>
      </w:rPr>
      <w:t>/201</w:t>
    </w:r>
    <w:r w:rsidR="007A4E28">
      <w:rPr>
        <w:rFonts w:hAnsi="Times New Roman" w:ascii="Times New Roman"/>
      </w:rPr>
      <w:t>0</w:t>
    </w:r>
    <w:r w:rsidR="006F40BB">
      <w:rPr>
        <w:rFonts w:hAnsi="Times New Roman" w:ascii="Times New Roman"/>
      </w:rPr>
      <w:t>-</w:t>
    </w:r>
    <w:r w:rsidR="00A27F93">
      <w:rPr>
        <w:rFonts w:hAnsi="Times New Roman" w:ascii="Times New Roman"/>
      </w:rPr>
      <w:t>1286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C0B5D"/>
    <w:rsid w:val="000D76AD"/>
    <w:rsid w:val="000E634C"/>
    <w:rsid w:val="000F164D"/>
    <w:rsid w:val="000F47E7"/>
    <w:rsid w:val="0010269D"/>
    <w:rsid w:val="00106B9C"/>
    <w:rsid w:val="001209D9"/>
    <w:rsid w:val="0012310F"/>
    <w:rsid w:val="0012334E"/>
    <w:rsid w:val="00130073"/>
    <w:rsid w:val="00131290"/>
    <w:rsid w:val="00144B21"/>
    <w:rsid w:val="0015495D"/>
    <w:rsid w:val="00154BEF"/>
    <w:rsid w:val="001666BB"/>
    <w:rsid w:val="00176648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E6E8B"/>
    <w:rsid w:val="003E7863"/>
    <w:rsid w:val="004224A1"/>
    <w:rsid w:val="0046024E"/>
    <w:rsid w:val="004850B3"/>
    <w:rsid w:val="004A2AFB"/>
    <w:rsid w:val="004D4EE9"/>
    <w:rsid w:val="004F6136"/>
    <w:rsid w:val="0050033F"/>
    <w:rsid w:val="0050332D"/>
    <w:rsid w:val="005045CE"/>
    <w:rsid w:val="00510CBC"/>
    <w:rsid w:val="00511F31"/>
    <w:rsid w:val="005307CC"/>
    <w:rsid w:val="005373EF"/>
    <w:rsid w:val="00544270"/>
    <w:rsid w:val="0055332D"/>
    <w:rsid w:val="0056280E"/>
    <w:rsid w:val="00565386"/>
    <w:rsid w:val="0057466D"/>
    <w:rsid w:val="005A3995"/>
    <w:rsid w:val="005A3E62"/>
    <w:rsid w:val="005C296E"/>
    <w:rsid w:val="005D5CBD"/>
    <w:rsid w:val="005E7A0E"/>
    <w:rsid w:val="0060647B"/>
    <w:rsid w:val="00627842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C7D3F"/>
    <w:rsid w:val="006F0D62"/>
    <w:rsid w:val="006F40BB"/>
    <w:rsid w:val="00707CD3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A4E28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A5E42"/>
    <w:rsid w:val="00A26399"/>
    <w:rsid w:val="00A27F93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81538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0A0B"/>
    <w:rsid w:val="00CD1FC3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E3101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61836"/>
    <w:rsid w:val="00F731C0"/>
    <w:rsid w:val="00F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04E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B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54BE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04E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B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54BE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ANTE MILAT</item>
      <item>BORISLAV TOMIĆ</item>
      <item>Danica Galetić, Srednjaci 20, 10000 Zagreb</item>
      <item>Bojan Perhoč, Augusta Šenoe 2a, 40000 Čakovec</item>
      <item>SANDO d.o.o.</item>
      <item>Klaudija Žvorc, Turčišće 177, 40000 Turčišće</item>
      <item>Milan Došen, Svetog Križa 120, 33000 Milanovac</item>
      <item>Anita Cvetko</item>
      <item>Mario Starčević, Povilska 42, 51250 Novi Vinodolski</item>
      <item>Dragoljub Pranjić,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Nova 23, 40000 Palovec</item>
      <item>SONJA JELEN</item>
      <item>LEON GERDEN</item>
      <item>Nada Juras, Nova 23, 40000 Palovec</item>
      <item>OGLASNA PLOČA</item>
      <item>VALENTINA KRANJEC</item>
      <item>Dezso Kovacs</item>
      <item>TRGOMAR društvo s ograničenom odgovornošću za trgovinu, poljoprivredu i usluge, Ilovac 1/A, 47280 Ozalj</item>
      <item>Dušan Crljenko, Brca 8c, 51000 Rijeka</item>
      <item>MARIJA KNEZOVIĆ</item>
      <item>Slavica Milat,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Hrvatske Bratske Zajednice 17, 10430 Samobor</item>
      <item>Nevenko Radijevac</item>
      <item>IVONA BARBALIĆ, 51000 Rijeka</item>
      <item>ALMIR BEĆIREVIĆ</item>
      <item>Boris Tomak,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Palanjek 15, 44000 Palanjek</item>
      <item>Ivan Puhalo, Antuna Branka Šimića 48, 51000 Rijeka</item>
      <item>Odvj. društvo Hanžeković i partneri, Radnička cesta 22, 10000 Zagreb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MAJA BARIČEVIĆ, 51000 Rijeka</item>
      <item>OS Rijeka zk odjel Novi vinodolski, Trg Vinodolskog zakona 5, 51250 Novi Vinodolski</item>
      <item>Jelena Polić, Cerovnik 6b, 47303 Cerovnik</item>
      <item>Gavranović d.o.o., Majstorska 9, 10000 Zagreb</item>
      <item>PETRA GJURAŠIĆ, 51000 Rijeka</item>
      <item>Senad Handžić, Lukoranska 11c, 10000 Zagreb</item>
      <item>Marin Cvitković, Ribarska Obala 22, 51252 Klenovica</item>
      <item>Biserka Ćosić, Mavrići 67, 51244 Grižane</item>
      <item>DENIS MLADENIĆ, 51000 Rijeka</item>
      <item>Darko Perković, Ante Kovačića 24, 51000 Rijeka</item>
      <item>Svjetlana Andrić, Nova Krasa 8a, 51250 Novi Vinodolski</item>
      <item>Općinski sud Rijeka zk odjel, Trg Vinodolskog zakona 5, 51250 Novi Vinodolski</item>
      <item>Edvard Valić</item>
      <item>DRAGAN DERANJA</item>
      <item>Mladen Štefančić, Dobrodolska Cesta 31a, 10360 Dobrodol</item>
      <item>ĐURO FARKAŠ</item>
      <item>Vedrana Pranjić Hamarić</item>
      <item>IVICA PAVELIĆ</item>
      <item>MAKI d.o.o. za trgovinu, popravak i održavanje motornih vozila i usluge,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Novačka 267, 10000 Zagreb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ANTE MILAT</item>
      <item>BORISLAV TOMIĆ</item>
      <item>Danica Galetić, Srednjaci 20, 10000 Zagreb</item>
      <item>Bojan Perhoč, Augusta Šenoe 2a, 40000 Čakovec</item>
      <item>SANDO d.o.o.</item>
      <item>Klaudija Žvorc, Turčišće 177, 40000 Turčišće</item>
      <item>Milan Došen, Svetog Križa 120, 33000 Milanovac</item>
      <item>Anita Cvetko</item>
      <item>Mario Starčević, Povilska 42, 51250 Novi Vinodolski</item>
      <item>Dragoljub Pranjić,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Nova 23, 40000 Palovec</item>
      <item>SONJA JELEN</item>
      <item>LEON GERDEN</item>
      <item>Nada Juras, Nova 23, 40000 Palovec</item>
      <item>OGLASNA PLOČA</item>
      <item>VALENTINA KRANJEC</item>
      <item>Dezso Kovacs</item>
      <item>TRGOMAR društvo s ograničenom odgovornošću za trgovinu, poljoprivredu i usluge, Ilovac 1/A, 47280 Ozalj</item>
      <item>Dušan Crljenko, Brca 8c, 51000 Rijeka</item>
      <item>MARIJA KNEZOVIĆ</item>
      <item>Slavica Milat,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Hrvatske Bratske Zajednice 17, 10430 Samobor</item>
      <item>Nevenko Radijevac</item>
      <item>IVONA BARBALIĆ, 51000 Rijeka</item>
      <item>ALMIR BEĆIREVIĆ</item>
      <item>Boris Tomak,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Palanjek 15, 44000 Palanjek</item>
      <item>Ivan Puhalo, Antuna Branka Šimića 48, 51000 Rijeka</item>
      <item>Odvj. društvo Hanžeković i partneri, Radnička cesta 22, 10000 Zagreb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MAJA BARIČEVIĆ, 51000 Rijeka</item>
      <item>OS Rijeka zk odjel Novi vinodolski, Trg Vinodolskog zakona 5, 51250 Novi Vinodolski</item>
      <item>Jelena Polić, Cerovnik 6b, 47303 Cerovnik</item>
      <item>Gavranović d.o.o., Majstorska 9, 10000 Zagreb</item>
      <item>PETRA GJURAŠIĆ, 51000 Rijeka</item>
      <item>Senad Handžić, Lukoranska 11c, 10000 Zagreb</item>
      <item>Marin Cvitković, Ribarska Obala 22, 51252 Klenovica</item>
      <item>Biserka Ćosić, Mavrići 67, 51244 Grižane</item>
      <item>DENIS MLADENIĆ, 51000 Rijeka</item>
      <item>Darko Perković, Ante Kovačića 24, 51000 Rijeka</item>
      <item>Svjetlana Andrić, Nova Krasa 8a, 51250 Novi Vinodolski</item>
      <item>Općinski sud Rijeka zk odjel, Trg Vinodolskog zakona 5, 51250 Novi Vinodolski</item>
      <item>Edvard Valić</item>
      <item>DRAGAN DERANJA</item>
      <item>Mladen Štefančić, Dobrodolska Cesta 31a, 10360 Dobrodol</item>
      <item>ĐURO FARKAŠ</item>
      <item>Vedrana Pranjić Hamarić</item>
      <item>IVICA PAVELIĆ</item>
      <item>MAKI d.o.o. za trgovinu, popravak i održavanje motornih vozila i usluge,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Novačka 267, 10000 Zagreb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ANTE MILAT</item>
      <item>BORISLAV TOMIĆ</item>
      <item>Danica Galetić, OIB 05206564110, Srednjaci 20, 10000 Zagreb</item>
      <item>Bojan Perhoč, OIB 02020487786, Augusta Šenoe 2a, 40000 Čakovec</item>
      <item>SANDO d.o.o.</item>
      <item>Klaudija Žvorc, OIB 53478732671, Turčišće 177, 40000 Turčišće</item>
      <item>Milan Došen, OIB 28408384400, Svetog Križa 120, 33000 Milanovac</item>
      <item>Anita Cvetko</item>
      <item>Mario Starčević, OIB 56539746731, Povilska 42, 51250 Novi Vinodolski</item>
      <item>Dragoljub Pranjić, OIB 54696569762,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OIB 72380368643, Nova 23, 40000 Palovec</item>
      <item>SONJA JELEN</item>
      <item>LEON GERDEN</item>
      <item>Nada Juras, OIB 30198333880, Nova 23, 40000 Palovec</item>
      <item>OGLASNA PLOČA</item>
      <item>VALENTINA KRANJEC</item>
      <item>Dezso Kovacs</item>
      <item>TRGOMAR društvo s ograničenom odgovornošću za trgovinu, poljoprivredu i usluge, OIB 48630703347, Ilovac 1/A, 47280 Ozalj</item>
      <item>Dušan Crljenko, OIB 03602703658, Brca 8c, 51000 Rijeka</item>
      <item>MARIJA KNEZOVIĆ</item>
      <item>Slavica Milat, OIB 12888531946,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OIB 62898294202, Hrvatske Bratske Zajednice 17, 10430 Samobor</item>
      <item>Nevenko Radijevac</item>
      <item>IVONA BARBALIĆ, 51000 Rijeka</item>
      <item>ALMIR BEĆIREVIĆ</item>
      <item>Boris Tomak, OIB 63989066908,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Odvj. društvo Hanžeković i partneri, Radnička cesta 22, 10000 Zagreb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MAJA BARIČEVIĆ,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PETRA GJURAŠIĆ,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DENIS MLADENIĆ, 51000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Edvard Valić</item>
      <item>DRAGAN DERANJA</item>
      <item>Mladen Štefančić, OIB 77574947580, Dobrodolska Cesta 31a, 10360 Dobrodol</item>
      <item>ĐURO FARKAŠ</item>
      <item>Vedrana Pranjić Hamarić</item>
      <item>IVICA PAVELIĆ</item>
      <item>MAKI d.o.o. za trgovinu, popravak i održavanje motornih vozila i usluge, OIB 38541508228,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OIB 13090594476, Novačka 267, 10000 Zagreb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ANTE MILAT</item>
      <item>BORISLAV TOMIĆ</item>
      <item>Danica Galetić, OIB 05206564110, Srednjaci 20, 10000 Zagreb</item>
      <item>Bojan Perhoč, OIB 02020487786, Augusta Šenoe 2a, 40000 Čakovec</item>
      <item>SANDO d.o.o.</item>
      <item>Klaudija Žvorc, OIB 53478732671, Turčišće 177, 40000 Turčišće</item>
      <item>Milan Došen, OIB 28408384400, Svetog Križa 120, 33000 Milanovac</item>
      <item>Anita Cvetko</item>
      <item>Mario Starčević, OIB 56539746731, Povilska 42, 51250 Novi Vinodolski</item>
      <item>Dragoljub Pranjić, OIB 54696569762,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OIB 72380368643, Nova 23, 40000 Palovec</item>
      <item>SONJA JELEN</item>
      <item>LEON GERDEN</item>
      <item>Nada Juras, OIB 30198333880, Nova 23, 40000 Palovec</item>
      <item>OGLASNA PLOČA</item>
      <item>VALENTINA KRANJEC</item>
      <item>Dezso Kovacs</item>
      <item>TRGOMAR društvo s ograničenom odgovornošću za trgovinu, poljoprivredu i usluge, OIB 48630703347, Ilovac 1/A, 47280 Ozalj</item>
      <item>Dušan Crljenko, OIB 03602703658, Brca 8c, 51000 Rijeka</item>
      <item>MARIJA KNEZOVIĆ</item>
      <item>Slavica Milat, OIB 12888531946,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OIB 62898294202, Hrvatske Bratske Zajednice 17, 10430 Samobor</item>
      <item>Nevenko Radijevac</item>
      <item>IVONA BARBALIĆ, 51000 Rijeka</item>
      <item>ALMIR BEĆIREVIĆ</item>
      <item>Boris Tomak, OIB 63989066908,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Odvj. društvo Hanžeković i partneri, Radnička cesta 22, 10000 Zagreb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MAJA BARIČEVIĆ,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PETRA GJURAŠIĆ,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DENIS MLADENIĆ, 51000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Edvard Valić</item>
      <item>DRAGAN DERANJA</item>
      <item>Mladen Štefančić, OIB 77574947580, Dobrodolska Cesta 31a, 10360 Dobrodol</item>
      <item>ĐURO FARKAŠ</item>
      <item>Vedrana Pranjić Hamarić</item>
      <item>IVICA PAVELIĆ</item>
      <item>MAKI d.o.o. za trgovinu, popravak i održavanje motornih vozila i usluge, OIB 38541508228,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OIB 13090594476, Novačka 267, 10000 Zagreb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ANTE MILAT</item>
      <item>PRIMORSKO-GORANSKA ŽUPANIJA GRAD NOVI VINODOLSKI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ANTE MILAT</item>
      <item>PRIMORSKO-GORANSKA ŽUPANIJA GRAD NOVI VINODOLSKI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ANTE MILAT</item>
      <item>PRIMORSKO-GORANSKA ŽUPANIJA GRAD NOVI VINODOLSKI, P.P. 5,51250 Novi Vinodolski</item>
      <item>BORISLAV TOMIĆ</item>
      <item>Danica Galetić, OIB 05206564110, Srednjaci 20,10000 Zagreb</item>
      <item>Bojan Perhoč, OIB 02020487786, Augusta Šenoe 2a,40000 Čakovec</item>
      <item>SANDO d.o.o.</item>
      <item>Klaudija Žvorc, OIB 53478732671, Turčišće 177,40000 Turčišće</item>
      <item>Milan Došen, OIB 28408384400, Svetog Križa 120,33000 Milanovac</item>
      <item>Anita Cvetko</item>
      <item>Mario Starčević, OIB 56539746731, Povilska 42,51250 Novi Vinodolski</item>
      <item>Dragoljub Pranjić, OIB 54696569762, Volaričeva Ulica 22,Postojna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2,10000 Zagreb</item>
      <item>Đurđa Dragović Grahek, Kneza Trpimira 4,44320 Kutina</item>
      <item>Nikola Juras, OIB 72380368643, Nova 23,40000 Palovec</item>
      <item>SONJA JELEN</item>
      <item>LEON GERDEN</item>
      <item>Nada Juras, OIB 30198333880, Nova 23,40000 Palovec</item>
      <item>OGLASNA PLOČA</item>
      <item>VALENTINA KRANJEC</item>
      <item>Dezso Kovacs</item>
      <item>TRGOMAR društvo s ograničenom odgovornošću za trgovinu, poljoprivredu i usluge, OIB 48630703347, Ilovac 1/A,47280 Ozalj</item>
      <item>Dušan Crljenko, OIB 03602703658, Brca 8c,51000 Rijeka</item>
      <item>MARIJA KNEZOVIĆ</item>
      <item>Slavica Milat, OIB 12888531946, Panos 4,51250 Novi Vinodolski</item>
      <item>ŽELJKO MILIČIĆ</item>
      <item>VISOKI TRGOVAČKI SUD REPUBLIKE HRVATSKE, Berislavićeva 11,10000 Zagreb</item>
      <item>HERMINA TROŠELJ</item>
      <item>Tibor Szalkai</item>
      <item>IVICA MATIĆ</item>
      <item>ŽDO RIJEKA</item>
      <item>BOŽIDAR ŠĆRBEC</item>
      <item>Marina Telišman Vugrinec, OIB 62898294202, Hrvatske Bratske Zajednice 17,10430 Samobor</item>
      <item>Nevenko Radijevac</item>
      <item>IVONA BARBALIĆ, 51000 Rijeka</item>
      <item>ALMIR BEĆIREVIĆ</item>
      <item>Boris Tomak, OIB 63989066908, Borlin 25,47000 Karlovac</item>
      <item>MARIO STARČEVIĆ</item>
      <item>POREZNA UPRAVA RIJEKA</item>
      <item>ZDRAVKO DUNGER</item>
      <item>EVA HORVATH-ŽAJA, Lanište 12c,10000 Zagreb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Odvj. društvo Hanžeković i partneri, Radnička cesta 22,10000 Zagreb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MAJA BARIČEVIĆ,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PETRA GJURAŠIĆ,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DENIS MLADENIĆ, 51000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Edvard Valić</item>
      <item>DRAGAN DERANJA</item>
      <item>Mladen Štefančić, OIB 77574947580, Dobrodolska Cesta 31a,10360 Dobrodol</item>
      <item>ĐURO FARKAŠ</item>
      <item>Vedrana Pranjić Hamarić</item>
      <item>IVICA PAVELIĆ</item>
      <item>MAKI d.o.o. za trgovinu, popravak i održavanje motornih vozila i usluge, OIB 38541508228, Ulica Pavla Radića 110,33000 Virovitica</item>
      <item>DRAGAN DERANJA, Posteni 15,51250 Novi Vinodolski</item>
      <item>JANKO SIMEUNOVIĆ, A. Jakšića 3,10000 Zagreb</item>
      <item>Ivica Vodopijak, Tišinska ulica III. odvojak 4,10000 Zagreb</item>
      <item>ZORA FARKAŠ, ŠENOINA 22,51250 Novi Vinodolski</item>
      <item>VLADIMIR CIRKVENČIĆ, Jevnica 16,Kresnice</item>
      <item>DANIEL STIPIĆ, A. ŠENOE 110,31550 Valpovo</item>
      <item>Nenad Molc, OIB 13090594476, Novačka 267,10000 Zagreb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ANTE MILAT</item>
      <item>PRIMORSKO-GORANSKA ŽUPANIJA GRAD NOVI VINODOLSKI, P.P. 5,51250 Novi Vinodolski</item>
      <item>BORISLAV TOMIĆ</item>
      <item>Danica Galetić, OIB 05206564110, Srednjaci 20,10000 Zagreb</item>
      <item>Bojan Perhoč, OIB 02020487786, Augusta Šenoe 2a,40000 Čakovec</item>
      <item>SANDO d.o.o.</item>
      <item>Klaudija Žvorc, OIB 53478732671, Turčišće 177,40000 Turčišće</item>
      <item>Milan Došen, OIB 28408384400, Svetog Križa 120,33000 Milanovac</item>
      <item>Anita Cvetko</item>
      <item>Mario Starčević, OIB 56539746731, Povilska 42,51250 Novi Vinodolski</item>
      <item>Dragoljub Pranjić, OIB 54696569762, Volaričeva Ulica 22,Postojna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2,10000 Zagreb</item>
      <item>Đurđa Dragović Grahek, Kneza Trpimira 4,44320 Kutina</item>
      <item>Nikola Juras, OIB 72380368643, Nova 23,40000 Palovec</item>
      <item>SONJA JELEN</item>
      <item>LEON GERDEN</item>
      <item>Nada Juras, OIB 30198333880, Nova 23,40000 Palovec</item>
      <item>OGLASNA PLOČA</item>
      <item>VALENTINA KRANJEC</item>
      <item>Dezso Kovacs</item>
      <item>TRGOMAR društvo s ograničenom odgovornošću za trgovinu, poljoprivredu i usluge, OIB 48630703347, Ilovac 1/A,47280 Ozalj</item>
      <item>Dušan Crljenko, OIB 03602703658, Brca 8c,51000 Rijeka</item>
      <item>MARIJA KNEZOVIĆ</item>
      <item>Slavica Milat, OIB 12888531946, Panos 4,51250 Novi Vinodolski</item>
      <item>ŽELJKO MILIČIĆ</item>
      <item>VISOKI TRGOVAČKI SUD REPUBLIKE HRVATSKE, Berislavićeva 11,10000 Zagreb</item>
      <item>HERMINA TROŠELJ</item>
      <item>Tibor Szalkai</item>
      <item>IVICA MATIĆ</item>
      <item>ŽDO RIJEKA</item>
      <item>BOŽIDAR ŠĆRBEC</item>
      <item>Marina Telišman Vugrinec, OIB 62898294202, Hrvatske Bratske Zajednice 17,10430 Samobor</item>
      <item>Nevenko Radijevac</item>
      <item>IVONA BARBALIĆ, 51000 Rijeka</item>
      <item>ALMIR BEĆIREVIĆ</item>
      <item>Boris Tomak, OIB 63989066908, Borlin 25,47000 Karlovac</item>
      <item>MARIO STARČEVIĆ</item>
      <item>POREZNA UPRAVA RIJEKA</item>
      <item>ZDRAVKO DUNGER</item>
      <item>EVA HORVATH-ŽAJA, Lanište 12c,10000 Zagreb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Odvj. društvo Hanžeković i partneri, Radnička cesta 22,10000 Zagreb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MAJA BARIČEVIĆ,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PETRA GJURAŠIĆ,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DENIS MLADENIĆ, 51000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Edvard Valić</item>
      <item>DRAGAN DERANJA</item>
      <item>Mladen Štefančić, OIB 77574947580, Dobrodolska Cesta 31a,10360 Dobrodol</item>
      <item>ĐURO FARKAŠ</item>
      <item>Vedrana Pranjić Hamarić</item>
      <item>IVICA PAVELIĆ</item>
      <item>MAKI d.o.o. za trgovinu, popravak i održavanje motornih vozila i usluge, OIB 38541508228, Ulica Pavla Radića 110,33000 Virovitica</item>
      <item>DRAGAN DERANJA, Posteni 15,51250 Novi Vinodolski</item>
      <item>JANKO SIMEUNOVIĆ, A. Jakšića 3,10000 Zagreb</item>
      <item>Ivica Vodopijak, Tišinska ulica III. odvojak 4,10000 Zagreb</item>
      <item>ZORA FARKAŠ, ŠENOINA 22,51250 Novi Vinodolski</item>
      <item>VLADIMIR CIRKVENČIĆ, Jevnica 16,Kresnice</item>
      <item>DANIEL STIPIĆ, A. ŠENOE 110,31550 Valpovo</item>
      <item>Nenad Molc, OIB 13090594476, Novačka 267,10000 Zagreb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05206564110</item>
      <item>, OIB 02020487786</item>
      <item>, OIB null</item>
      <item>, OIB 53478732671</item>
      <item>, OIB 28408384400</item>
      <item>, OIB null</item>
      <item>, OIB 56539746731</item>
      <item>, OIB 54696569762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30198333880</item>
      <item>, OIB null</item>
      <item>, OIB null</item>
      <item>, OIB null</item>
      <item>, OIB 48630703347</item>
      <item>, OIB 03602703658</item>
      <item>, OIB null</item>
      <item>, OIB 12888531946</item>
      <item>, OIB null</item>
      <item>, OIB null</item>
      <item>, OIB null</item>
      <item>, OIB null</item>
      <item>, OIB null</item>
      <item>, OIB null</item>
      <item>, OIB null</item>
      <item>, OIB 62898294202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13090594476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05206564110</item>
      <item>, OIB 02020487786</item>
      <item>, OIB null</item>
      <item>, OIB 53478732671</item>
      <item>, OIB 28408384400</item>
      <item>, OIB null</item>
      <item>, OIB 56539746731</item>
      <item>, OIB 54696569762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30198333880</item>
      <item>, OIB null</item>
      <item>, OIB null</item>
      <item>, OIB null</item>
      <item>, OIB 48630703347</item>
      <item>, OIB 03602703658</item>
      <item>, OIB null</item>
      <item>, OIB 12888531946</item>
      <item>, OIB null</item>
      <item>, OIB null</item>
      <item>, OIB null</item>
      <item>, OIB null</item>
      <item>, OIB null</item>
      <item>, OIB null</item>
      <item>, OIB null</item>
      <item>, OIB 62898294202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13090594476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D0E5A-CB4C-4843-AC7E-467F560DC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1945</properties:Characters>
  <properties:Lines>66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2017-04-24T07:44:00Z</dcterms:created>
  <dc:creator>dcmelik</dc:creator>
  <cp:lastModifiedBy>Jasna Radulović</cp:lastModifiedBy>
  <cp:lastPrinted>2017-04-24T07:43:00Z</cp:lastPrinted>
  <dcterms:modified xmlns:xsi="http://www.w3.org/2001/XMLSchema-instance" xsi:type="dcterms:W3CDTF">2017-04-24T07:47:00Z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