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8e93" w14:paraId="d548e93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F47558">
        <w:rPr>
          <w:rFonts w:hAnsi="Times New Roman" w:ascii="Times New Roman"/>
          <w:szCs w:val="24"/>
          <w:lang w:val="hr-HR"/>
        </w:rPr>
        <w:t>2185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47558" w:rsidRPr="00F47558">
        <w:rPr>
          <w:rFonts w:hAnsi="Times New Roman" w:ascii="Times New Roman"/>
          <w:szCs w:val="24"/>
        </w:rPr>
        <w:t>EUROKOLORI društvo s ograničenom odgovornošću za trgovinu i usluge, Sesvete (Grad Zagreb), Ninska 24, OIB: 40506780800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30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47558">
      <w:rPr>
        <w:rFonts w:hAnsi="Times New Roman" w:ascii="Times New Roman"/>
        <w:lang w:val="hr-HR"/>
      </w:rPr>
      <w:t>2185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930B9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5136"/>
    <w:rsid w:val="00765F5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F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F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F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F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F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F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F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F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St-2185/2017</izvorni_sadrzaj>
    <derivirana_varijabla naziv="DomainObject.Predmet.OznakaBroj_1">St-2185/2017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EUROKOLORI d.o.o. zastupanog po punomoćniku Vlado Tudek</izvorni_sadrzaj>
    <derivirana_varijabla naziv="DomainObject.Predmet.ProtustrankaFormated_1">  EUROKOLORI d.o.o. zastupanog po punomoćniku Vlado Tudek</derivirana_varijabla>
  </DomainObject.Predmet.ProtustrankaFormated>
  <DomainObject.Predmet.ProtustrankaFormatedOIB>
    <izvorni_sadrzaj>  EUROKOLORI d.o.o., OIB 40506780800 zastupanog po punomoćniku Vlado Tudek</izvorni_sadrzaj>
    <derivirana_varijabla naziv="DomainObject.Predmet.ProtustrankaFormatedOIB_1">  EUROKOLORI d.o.o., OIB 40506780800 zastupanog po punomoćniku Vlado Tudek</derivirana_varijabla>
  </DomainObject.Predmet.ProtustrankaFormatedOIB>
  <DomainObject.Predmet.ProtustrankaFormatedWithAdress>
    <izvorni_sadrzaj> EUROKOLORI d.o.o., Ninska 24, 10360 Sesvete zastupanog po punomoćniku Vlado Tudek</izvorni_sadrzaj>
    <derivirana_varijabla naziv="DomainObject.Predmet.ProtustrankaFormatedWithAdress_1"> EUROKOLORI d.o.o., Ninska 24, 10360 Sesvete zastupanog po punomoćniku Vlado Tudek</derivirana_varijabla>
  </DomainObject.Predmet.ProtustrankaFormatedWithAdress>
  <DomainObject.Predmet.ProtustrankaFormatedWithAdressOIB>
    <izvorni_sadrzaj> EUROKOLORI d.o.o., OIB 40506780800, Ninska 24, 10360 Sesvete zastupanog po punomoćniku Vlado Tudek</izvorni_sadrzaj>
    <derivirana_varijabla naziv="DomainObject.Predmet.ProtustrankaFormatedWithAdressOIB_1"> EUROKOLORI d.o.o., OIB 40506780800, Ninska 24, 10360 Sesvete zastupanog po punomoćniku Vlado Tudek</derivirana_varijabla>
  </DomainObject.Predmet.ProtustrankaFormatedWithAdressOIB>
  <DomainObject.Predmet.ProtustrankaWithAdress>
    <izvorni_sadrzaj>EUROKOLORI d.o.o. Ninska 24, 10360 Sesvete</izvorni_sadrzaj>
    <derivirana_varijabla naziv="DomainObject.Predmet.ProtustrankaWithAdress_1">EUROKOLORI d.o.o. Ninska 24, 10360 Sesvete</derivirana_varijabla>
  </DomainObject.Predmet.ProtustrankaWithAdress>
  <DomainObject.Predmet.ProtustrankaWithAdressOIB>
    <izvorni_sadrzaj>EUROKOLORI d.o.o., OIB 40506780800, Ninska 24, 10360 Sesvete</izvorni_sadrzaj>
    <derivirana_varijabla naziv="DomainObject.Predmet.ProtustrankaWithAdressOIB_1">EUROKOLORI d.o.o., OIB 40506780800, Ninska 24, 10360 Sesvete</derivirana_varijabla>
  </DomainObject.Predmet.ProtustrankaWithAdressOIB>
  <DomainObject.Predmet.ProtustrankaNazivFormated>
    <izvorni_sadrzaj>EUROKOLORI d.o.o.</izvorni_sadrzaj>
    <derivirana_varijabla naziv="DomainObject.Predmet.ProtustrankaNazivFormated_1">EUROKOLORI d.o.o.</derivirana_varijabla>
  </DomainObject.Predmet.ProtustrankaNazivFormated>
  <DomainObject.Predmet.ProtustrankaNazivFormatedOIB>
    <izvorni_sadrzaj>EUROKOLORI d.o.o., OIB 40506780800</izvorni_sadrzaj>
    <derivirana_varijabla naziv="DomainObject.Predmet.ProtustrankaNazivFormatedOIB_1">EUROKOLORI d.o.o., OIB 40506780800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EUROKOLORI d.o.o. zastupanog po punomoćniku Vlado Tudek</item>
    </izvorni_sadrzaj>
    <derivirana_varijabla naziv="DomainObject.Predmet.ProtuStrankaListFormated_1">
      <item>EUROKOLORI d.o.o. zastupanog po punomoćniku Vlado Tudek</item>
    </derivirana_varijabla>
  </DomainObject.Predmet.ProtuStrankaListFormated>
  <DomainObject.Predmet.ProtuStrankaListFormatedOIB>
    <izvorni_sadrzaj>
      <item>EUROKOLORI d.o.o., OIB 40506780800 zastupanog po punomoćniku Vlado Tudek</item>
    </izvorni_sadrzaj>
    <derivirana_varijabla naziv="DomainObject.Predmet.ProtuStrankaListFormatedOIB_1">
      <item>EUROKOLORI d.o.o., OIB 40506780800 zastupanog po punomoćniku Vlado Tudek</item>
    </derivirana_varijabla>
  </DomainObject.Predmet.ProtuStrankaListFormatedOIB>
  <DomainObject.Predmet.ProtuStrankaListFormatedWithAdress>
    <izvorni_sadrzaj>
      <item>EUROKOLORI d.o.o., Ninska 24, 10360 Sesvete zastupanog po punomoćniku Vlado Tudek</item>
    </izvorni_sadrzaj>
    <derivirana_varijabla naziv="DomainObject.Predmet.ProtuStrankaListFormatedWithAdress_1">
      <item>EUROKOLORI d.o.o., Ninska 24, 10360 Sesvete zastupanog po punomoćniku Vlado Tudek</item>
    </derivirana_varijabla>
  </DomainObject.Predmet.ProtuStrankaListFormatedWithAdress>
  <DomainObject.Predmet.ProtuStrankaListFormatedWithAdressOIB>
    <izvorni_sadrzaj>
      <item>EUROKOLORI d.o.o., OIB 40506780800, Ninska 24, 10360 Sesvete zastupanog po punomoćniku Vlado Tudek</item>
    </izvorni_sadrzaj>
    <derivirana_varijabla naziv="DomainObject.Predmet.ProtuStrankaListFormatedWithAdressOIB_1">
      <item>EUROKOLORI d.o.o., OIB 40506780800, Ninska 24, 10360 Sesvete zastupanog po punomoćniku Vlado Tudek</item>
    </derivirana_varijabla>
  </DomainObject.Predmet.ProtuStrankaListFormatedWithAdressOIB>
  <DomainObject.Predmet.ProtuStrankaListNazivFormated>
    <izvorni_sadrzaj>
      <item>EUROKOLORI d.o.o.</item>
    </izvorni_sadrzaj>
    <derivirana_varijabla naziv="DomainObject.Predmet.ProtuStrankaListNazivFormated_1">
      <item>EUROKOLORI d.o.o.</item>
    </derivirana_varijabla>
  </DomainObject.Predmet.ProtuStrankaListNazivFormated>
  <DomainObject.Predmet.ProtuStrankaListNazivFormatedOIB>
    <izvorni_sadrzaj>
      <item>EUROKOLORI d.o.o., OIB 40506780800</item>
    </izvorni_sadrzaj>
    <derivirana_varijabla naziv="DomainObject.Predmet.ProtuStrankaListNazivFormatedOIB_1">
      <item>EUROKOLORI d.o.o., OIB 40506780800</item>
    </derivirana_varijabla>
  </DomainObject.Predmet.ProtuStrankaListNazivFormatedOIB>
  <DomainObject.Predmet.OstaliListFormated>
    <izvorni_sadrzaj>
      <item>Vlado Tudek punomoćnik sudionika u postupku EUROKOLORI d.o.o.</item>
    </izvorni_sadrzaj>
    <derivirana_varijabla naziv="DomainObject.Predmet.OstaliListFormated_1">
      <item>Vlado Tudek punomoćnik sudionika u postupku EUROKOLORI d.o.o.</item>
    </derivirana_varijabla>
  </DomainObject.Predmet.OstaliListFormated>
  <DomainObject.Predmet.OstaliListFormatedOIB>
    <izvorni_sadrzaj>
      <item>Vlado Tudek, OIB 86596528413 punomoćnik sudionika u postupku EUROKOLORI d.o.o.</item>
    </izvorni_sadrzaj>
    <derivirana_varijabla naziv="DomainObject.Predmet.OstaliListFormatedOIB_1">
      <item>Vlado Tudek, OIB 86596528413 punomoćnik sudionika u postupku EUROKOLORI d.o.o.</item>
    </derivirana_varijabla>
  </DomainObject.Predmet.OstaliListFormatedOIB>
  <DomainObject.Predmet.OstaliListFormatedWithAdress>
    <izvorni_sadrzaj>
      <item>Vlado Tudek, Blaguška 31, 10362 Blaguša punomoćnik sudionika u postupku EUROKOLORI d.o.o.</item>
    </izvorni_sadrzaj>
    <derivirana_varijabla naziv="DomainObject.Predmet.OstaliListFormatedWithAdress_1">
      <item>Vlado Tudek, Blaguška 31, 10362 Blaguša punomoćnik sudionika u postupku EUROKOLORI d.o.o.</item>
    </derivirana_varijabla>
  </DomainObject.Predmet.OstaliListFormatedWithAdress>
  <DomainObject.Predmet.OstaliListFormatedWithAdressOIB>
    <izvorni_sadrzaj>
      <item>Vlado Tudek, OIB 86596528413, Blaguška 31, 10362 Blaguša punomoćnik sudionika u postupku EUROKOLORI d.o.o.</item>
    </izvorni_sadrzaj>
    <derivirana_varijabla naziv="DomainObject.Predmet.OstaliListFormatedWithAdressOIB_1">
      <item>Vlado Tudek, OIB 86596528413, Blaguška 31, 10362 Blaguša punomoćnik sudionika u postupku EUROKOLORI d.o.o.</item>
    </derivirana_varijabla>
  </DomainObject.Predmet.OstaliListFormatedWithAdressOIB>
  <DomainObject.Predmet.OstaliListNazivFormated>
    <izvorni_sadrzaj>
      <item>Vlado Tudek</item>
    </izvorni_sadrzaj>
    <derivirana_varijabla naziv="DomainObject.Predmet.OstaliListNazivFormated_1">
      <item>Vlado Tudek</item>
    </derivirana_varijabla>
  </DomainObject.Predmet.OstaliListNazivFormated>
  <DomainObject.Predmet.OstaliListNazivFormatedOIB>
    <izvorni_sadrzaj>
      <item>Vlado Tudek, OIB 86596528413</item>
    </izvorni_sadrzaj>
    <derivirana_varijabla naziv="DomainObject.Predmet.OstaliListNazivFormatedOIB_1">
      <item>Vlado Tudek, OIB 86596528413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EUROKOLORI d.o.o.</izvorni_sadrzaj>
    <derivirana_varijabla naziv="DomainObject.Predmet.ProtustrankaIDrugi_1">EUROKOLORI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EUROKOLORI d.o.o., OIB 40506780800, Ninska 24, 10360 Sesvete</izvorni_sadrzaj>
    <derivirana_varijabla naziv="DomainObject.Predmet.ProtustrankaIDrugiAdressOIB_1">EUROKOLORI d.o.o., OIB 40506780800,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EUROKOLORI d.o.o.</item>
      <item>Vlado Tudek</item>
    </izvorni_sadrzaj>
    <derivirana_varijabla naziv="DomainObject.Predmet.SudioniciListNaziv_1">
      <item>FINA Regionalni centar Zagreb</item>
      <item>EUROKOLORI d.o.o.</item>
      <item>Vlado Tudek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EUROKOLORI d.o.o., OIB 40506780800, Ninska 24,10360 Sesvete</item>
      <item>Vlado Tudek, OIB 86596528413, Blaguška 31,10362 Blaguša</item>
    </izvorni_sadrzaj>
    <derivirana_varijabla naziv="DomainObject.Predmet.SudioniciListAdressOIB_1">
      <item>FINA Regionalni centar Zagreb, OIB 85821130368, Trg svibanjskih žrtava 1995. 1,10000 Zagreb</item>
      <item>EUROKOLORI d.o.o., OIB 40506780800, Ninska 24,10360 Sesvete</item>
      <item>Vlado Tudek, OIB 86596528413, Blaguška 31,10362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40506780800</item>
      <item>, OIB 86596528413</item>
    </izvorni_sadrzaj>
    <derivirana_varijabla naziv="DomainObject.Predmet.SudioniciListNazivOIB_1">
      <item>, OIB 85821130368</item>
      <item>, OIB 40506780800</item>
      <item>, OIB 86596528413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56651-6019-4194-ACE9-C3232AC2B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2175</properties:Characters>
  <properties:Lines>72</properties:Lines>
  <properties:Paragraphs>31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2017-10-23T11:56:00Z</cp:lastPrinted>
  <dcterms:modified xmlns:xsi="http://www.w3.org/2001/XMLSchema-instance" xsi:type="dcterms:W3CDTF">2017-10-23T11:56:00Z</dcterms:modified>
  <cp:revision>230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