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623f2" w14:paraId="f3623f2" w:rsidRDefault="00263698" w:rsidP="00263698" w:rsidR="00263698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3698" w:rsidP="00263698" w:rsidR="00263698" w:rsidRPr="00BE08E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</w:t>
      </w:r>
      <w:r w:rsidRPr="00BE08EC">
        <w:rPr>
          <w:rFonts w:cs="Times New Roman" w:eastAsia="Times New Roman"/>
          <w:bCs/>
          <w:szCs w:val="20"/>
          <w:lang w:eastAsia="en-US" w:val="it-IT"/>
        </w:rPr>
        <w:t>REPUBLIKA HRVATSKA</w:t>
      </w:r>
    </w:p>
    <w:p w:rsidRDefault="00263698" w:rsidP="00263698" w:rsidR="0026369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BE08EC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263698" w:rsidP="00263698" w:rsidR="0026369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263698" w:rsidP="00263698" w:rsidR="00263698" w:rsidRPr="00BE08EC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263698" w:rsidP="00263698" w:rsidR="00263698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263698" w:rsidP="00263698" w:rsidR="00263698" w:rsidRPr="005D578C">
      <w:pPr>
        <w:jc w:val="center"/>
        <w:rPr>
          <w:rFonts w:cs="Times New Roman" w:eastAsia="Times New Roman"/>
          <w:szCs w:val="24"/>
        </w:rPr>
      </w:pPr>
    </w:p>
    <w:p w:rsidRDefault="00263698" w:rsidP="00263698" w:rsidR="0026369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263698" w:rsidP="00263698" w:rsidR="00263698" w:rsidRPr="005D578C">
      <w:pPr>
        <w:rPr>
          <w:rFonts w:cs="Times New Roman" w:eastAsia="Times New Roman"/>
          <w:szCs w:val="24"/>
        </w:rPr>
      </w:pPr>
    </w:p>
    <w:p w:rsidRDefault="00263698" w:rsidP="00263698" w:rsidR="00263698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KORTAR d. o. o. Sveti Lovreč, Begi 12, OIB 36951904453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040104119,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BE08EC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>. ožujka 2016.</w:t>
      </w:r>
    </w:p>
    <w:p w:rsidRDefault="00263698" w:rsidP="00263698" w:rsidR="00263698" w:rsidRPr="005D578C">
      <w:pPr>
        <w:rPr>
          <w:rFonts w:cs="Times New Roman" w:eastAsia="Times New Roman"/>
          <w:szCs w:val="24"/>
        </w:rPr>
      </w:pPr>
    </w:p>
    <w:p w:rsidRDefault="00263698" w:rsidP="00263698" w:rsidR="0026369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263698" w:rsidP="00263698" w:rsidR="00263698" w:rsidRPr="005D578C">
      <w:pPr>
        <w:rPr>
          <w:rFonts w:cs="Times New Roman" w:eastAsia="Times New Roman"/>
          <w:szCs w:val="24"/>
        </w:rPr>
      </w:pPr>
    </w:p>
    <w:p w:rsidRDefault="00263698" w:rsidP="00263698" w:rsidR="00263698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KORTAR d. o. o. Sveti Lovreč, Begi 12, OIB 36951904453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040104119,</w:t>
      </w:r>
      <w:r w:rsidRPr="005D578C">
        <w:rPr>
          <w:rFonts w:cs="Times New Roman" w:eastAsia="Times New Roman"/>
          <w:szCs w:val="24"/>
        </w:rPr>
        <w:t xml:space="preserve"> s danom </w:t>
      </w:r>
      <w:r w:rsidR="00BE08EC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263698" w:rsidP="00263698" w:rsidR="00263698" w:rsidRPr="005D578C">
      <w:pPr>
        <w:rPr>
          <w:rFonts w:cs="Times New Roman" w:eastAsia="Times New Roman"/>
          <w:szCs w:val="24"/>
        </w:rPr>
      </w:pPr>
    </w:p>
    <w:p w:rsidRDefault="00263698" w:rsidP="00263698" w:rsidR="00263698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66025260916.</w:t>
      </w:r>
    </w:p>
    <w:p w:rsidRDefault="00263698" w:rsidP="00263698" w:rsidR="00263698">
      <w:pPr>
        <w:rPr>
          <w:rFonts w:cs="Times New Roman" w:eastAsia="Times New Roman"/>
          <w:szCs w:val="20"/>
        </w:rPr>
      </w:pPr>
    </w:p>
    <w:p w:rsidRDefault="00263698" w:rsidP="00263698" w:rsidR="0026369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KORTAR d. o. o. Sveti Lovreč, Begi 12, OIB 36951904453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040104119.</w:t>
      </w:r>
    </w:p>
    <w:p w:rsidRDefault="00263698" w:rsidP="00263698" w:rsidR="00263698">
      <w:pPr>
        <w:ind w:firstLine="709"/>
        <w:rPr>
          <w:rFonts w:cs="Times New Roman" w:eastAsia="Times New Roman"/>
          <w:szCs w:val="24"/>
        </w:rPr>
      </w:pPr>
    </w:p>
    <w:p w:rsidRDefault="00263698" w:rsidP="00263698" w:rsidR="0026369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KORTAR d. o. o. Sveti Lovreč, Begi 12, OIB 36951904453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040104119.</w:t>
      </w:r>
    </w:p>
    <w:p w:rsidRDefault="00263698" w:rsidP="00263698" w:rsidR="00263698">
      <w:pPr>
        <w:rPr>
          <w:rFonts w:cs="Times New Roman" w:eastAsia="Times New Roman"/>
          <w:szCs w:val="24"/>
        </w:rPr>
      </w:pPr>
    </w:p>
    <w:p w:rsidRDefault="00263698" w:rsidP="00263698" w:rsidR="00263698" w:rsidRPr="005D578C">
      <w:pPr>
        <w:rPr>
          <w:rFonts w:cs="Times New Roman" w:eastAsia="Times New Roman"/>
          <w:szCs w:val="24"/>
        </w:rPr>
      </w:pPr>
    </w:p>
    <w:p w:rsidRDefault="00263698" w:rsidP="00263698" w:rsidR="00263698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263698" w:rsidP="00263698" w:rsidR="00263698">
      <w:pPr>
        <w:ind w:firstLine="708"/>
        <w:rPr>
          <w:rFonts w:cs="Times New Roman" w:eastAsia="Times New Roman"/>
          <w:szCs w:val="24"/>
        </w:rPr>
      </w:pPr>
    </w:p>
    <w:p w:rsidRDefault="00263698" w:rsidP="00263698" w:rsidR="0026369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KORTAR d. o. o. Sveti Lovreč.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12.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St-945/2015-3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263698" w:rsidP="00263698" w:rsidR="00263698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263698" w:rsidP="00263698" w:rsidR="00263698" w:rsidRPr="005D578C">
      <w:pPr>
        <w:rPr>
          <w:rFonts w:cs="Times New Roman" w:eastAsia="Times New Roman"/>
          <w:szCs w:val="24"/>
        </w:rPr>
      </w:pPr>
    </w:p>
    <w:p w:rsidRDefault="00263698" w:rsidP="00263698" w:rsidR="0026369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BE08EC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263698" w:rsidP="00263698" w:rsidR="00263698">
      <w:pPr>
        <w:rPr>
          <w:rFonts w:cs="Times New Roman" w:eastAsia="Times New Roman"/>
          <w:szCs w:val="24"/>
        </w:rPr>
      </w:pPr>
    </w:p>
    <w:p w:rsidRDefault="00263698" w:rsidP="00263698" w:rsidR="0026369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263698" w:rsidP="00263698" w:rsidR="0026369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  <w:r w:rsidR="00A07C41">
        <w:rPr>
          <w:rFonts w:cs="Times New Roman" w:eastAsia="Times New Roman"/>
          <w:szCs w:val="24"/>
        </w:rPr>
        <w:t>, v. r.</w:t>
      </w:r>
    </w:p>
    <w:p w:rsidRDefault="00263698" w:rsidP="00263698" w:rsidR="00263698">
      <w:pPr>
        <w:jc w:val="left"/>
        <w:rPr>
          <w:rFonts w:cs="Times New Roman" w:eastAsia="Times New Roman"/>
          <w:szCs w:val="24"/>
        </w:rPr>
      </w:pPr>
    </w:p>
    <w:p w:rsidRDefault="00263698" w:rsidP="00263698" w:rsidR="00263698" w:rsidRPr="005D578C">
      <w:pPr>
        <w:jc w:val="left"/>
        <w:rPr>
          <w:rFonts w:cs="Times New Roman" w:eastAsia="Times New Roman"/>
          <w:szCs w:val="24"/>
        </w:rPr>
      </w:pPr>
    </w:p>
    <w:p w:rsidRDefault="00263698" w:rsidP="00263698" w:rsidR="0026369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263698" w:rsidP="00263698" w:rsidR="00263698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263698" w:rsidP="00263698" w:rsidR="0026369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263698" w:rsidP="00263698" w:rsidR="00263698">
      <w:pPr>
        <w:rPr>
          <w:rFonts w:cs="Times New Roman" w:eastAsia="Times New Roman"/>
          <w:szCs w:val="24"/>
        </w:rPr>
      </w:pPr>
    </w:p>
    <w:p w:rsidRDefault="00263698" w:rsidP="00263698" w:rsidR="00263698" w:rsidRPr="005D578C">
      <w:pPr>
        <w:rPr>
          <w:rFonts w:cs="Times New Roman" w:eastAsia="Times New Roman"/>
          <w:szCs w:val="24"/>
        </w:rPr>
      </w:pPr>
    </w:p>
    <w:p w:rsidRDefault="00263698" w:rsidP="00263698" w:rsidR="0026369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263698" w:rsidP="00263698" w:rsidR="0026369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263698" w:rsidP="00263698" w:rsidR="0026369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KORTAR d. o. o. Sveti Lovreč, Begi 12,</w:t>
      </w:r>
    </w:p>
    <w:p w:rsidRDefault="00263698" w:rsidP="00263698" w:rsidR="0026369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Dosta Žužić, Sveti Lovreč, Gumila 1,</w:t>
      </w:r>
    </w:p>
    <w:p w:rsidRDefault="00263698" w:rsidP="00263698" w:rsidR="00263698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Poreč – Parenzo, Poreč, M. Vlašića 20,</w:t>
      </w:r>
    </w:p>
    <w:p w:rsidRDefault="00263698" w:rsidP="00263698" w:rsidR="0026369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263698" w:rsidP="00263698" w:rsidR="00263698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Ivan Gjurašić, Zagreb, Petrinjska 28, </w:t>
      </w:r>
    </w:p>
    <w:p w:rsidRDefault="00263698" w:rsidP="00263698" w:rsidR="00263698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263698" w:rsidP="00263698" w:rsidR="0026369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263698" w:rsidP="00263698" w:rsidR="0026369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263698" w:rsidP="00263698" w:rsidR="00263698"/>
    <w:p w:rsidRDefault="00263698" w:rsidP="00263698" w:rsidR="00263698"/>
    <w:p w:rsidRDefault="00263698" w:rsidP="00263698" w:rsidR="00263698"/>
    <w:sectPr w:rsidSect="0026233F" w:rsidR="0026369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3698" w:rsidP="00263698" w:rsidR="00263698">
      <w:r>
        <w:separator/>
      </w:r>
    </w:p>
  </w:endnote>
  <w:endnote w:id="0" w:type="continuationSeparator">
    <w:p w:rsidRDefault="00263698" w:rsidP="00263698" w:rsidR="002636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3698" w:rsidP="00263698" w:rsidR="00263698">
      <w:r>
        <w:separator/>
      </w:r>
    </w:p>
  </w:footnote>
  <w:footnote w:id="0" w:type="continuationSeparator">
    <w:p w:rsidRDefault="00263698" w:rsidP="00263698" w:rsidR="002636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3698" w:rsidP="0026233F" w:rsidR="0026233F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A07C41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St-945/2015-5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3698" w:rsidP="0026233F" w:rsidR="0026233F" w:rsidRPr="00A074C3">
    <w:pPr>
      <w:pStyle w:val="Zaglavlje"/>
      <w:jc w:val="right"/>
      <w:rPr>
        <w:szCs w:val="24"/>
      </w:rPr>
    </w:pPr>
    <w:r>
      <w:rPr>
        <w:szCs w:val="24"/>
      </w:rPr>
      <w:t>8 St-945/2015-5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5812"/>
    <w:rsid w:val="00085812"/>
    <w:rsid w:val="00263698"/>
    <w:rsid w:val="00554551"/>
    <w:rsid w:val="0075528E"/>
    <w:rsid w:val="0079403F"/>
    <w:rsid w:val="00A07C41"/>
    <w:rsid w:val="00BE08EC"/>
    <w:rsid w:val="00E55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3698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6369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26369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36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3698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6369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3698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7C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7C4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07C4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07C4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07C4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3698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6369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26369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36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3698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6369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3698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7C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7C4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07C4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07C4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07C4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945</izvorni_sadrzaj>
    <derivirana_varijabla naziv="DomainObject.Predmet.Broj_1">945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St-945/2015</izvorni_sadrzaj>
    <derivirana_varijabla naziv="DomainObject.Predmet.OznakaBroj_1">St-945/2015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KORTAR d.o.o. SVETI LOVREČ</izvorni_sadrzaj>
    <derivirana_varijabla naziv="DomainObject.Predmet.ProtustrankaFormated_1">  KORTAR d.o.o. SVETI LOVREČ</derivirana_varijabla>
  </DomainObject.Predmet.ProtustrankaFormated>
  <DomainObject.Predmet.ProtustrankaFormatedOIB>
    <izvorni_sadrzaj>  KORTAR d.o.o. SVETI LOVREČ, OIB 36951904453</izvorni_sadrzaj>
    <derivirana_varijabla naziv="DomainObject.Predmet.ProtustrankaFormatedOIB_1">  KORTAR d.o.o. SVETI LOVREČ, OIB 36951904453</derivirana_varijabla>
  </DomainObject.Predmet.ProtustrankaFormatedOIB>
  <DomainObject.Predmet.ProtustrankaFormatedWithAdress>
    <izvorni_sadrzaj> KORTAR d.o.o. SVETI LOVREČ, Begi 12, 52445 Sveti Lovreč Pazenatički</izvorni_sadrzaj>
    <derivirana_varijabla naziv="DomainObject.Predmet.ProtustrankaFormatedWithAdress_1"> KORTAR d.o.o. SVETI LOVREČ, Begi 12, 52445 Sveti Lovreč Pazenatički</derivirana_varijabla>
  </DomainObject.Predmet.ProtustrankaFormatedWithAdress>
  <DomainObject.Predmet.ProtustrankaFormatedWithAdressOIB>
    <izvorni_sadrzaj> KORTAR d.o.o. SVETI LOVREČ, OIB 36951904453, Begi 12, 52445 Sveti Lovreč Pazenatički</izvorni_sadrzaj>
    <derivirana_varijabla naziv="DomainObject.Predmet.ProtustrankaFormatedWithAdressOIB_1"> KORTAR d.o.o. SVETI LOVREČ, OIB 36951904453, Begi 12, 52445 Sveti Lovreč Pazenatički</derivirana_varijabla>
  </DomainObject.Predmet.ProtustrankaFormatedWithAdressOIB>
  <DomainObject.Predmet.ProtustrankaWithAdress>
    <izvorni_sadrzaj>KORTAR d.o.o. SVETI LOVREČ Begi 12, 52445 Sveti Lovreč Pazenatički</izvorni_sadrzaj>
    <derivirana_varijabla naziv="DomainObject.Predmet.ProtustrankaWithAdress_1">KORTAR d.o.o. SVETI LOVREČ Begi 12, 52445 Sveti Lovreč Pazenatički</derivirana_varijabla>
  </DomainObject.Predmet.ProtustrankaWithAdress>
  <DomainObject.Predmet.ProtustrankaWithAdressOIB>
    <izvorni_sadrzaj>KORTAR d.o.o. SVETI LOVREČ, OIB 36951904453, Begi 12, 52445 Sveti Lovreč Pazenatički</izvorni_sadrzaj>
    <derivirana_varijabla naziv="DomainObject.Predmet.ProtustrankaWithAdressOIB_1">KORTAR d.o.o. SVETI LOVREČ, OIB 36951904453, Begi 12, 52445 Sveti Lovreč Pazenatički</derivirana_varijabla>
  </DomainObject.Predmet.ProtustrankaWithAdressOIB>
  <DomainObject.Predmet.ProtustrankaNazivFormated>
    <izvorni_sadrzaj>KORTAR d.o.o. SVETI LOVREČ</izvorni_sadrzaj>
    <derivirana_varijabla naziv="DomainObject.Predmet.ProtustrankaNazivFormated_1">KORTAR d.o.o. SVETI LOVREČ</derivirana_varijabla>
  </DomainObject.Predmet.ProtustrankaNazivFormated>
  <DomainObject.Predmet.ProtustrankaNazivFormatedOIB>
    <izvorni_sadrzaj>KORTAR d.o.o. SVETI LOVREČ, OIB 36951904453</izvorni_sadrzaj>
    <derivirana_varijabla naziv="DomainObject.Predmet.ProtustrankaNazivFormatedOIB_1">KORTAR d.o.o. SVETI LOVREČ, OIB 36951904453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232.69</izvorni_sadrzaj>
    <derivirana_varijabla naziv="DomainObject.Predmet.TrenutnaVrijednost_1">232.69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KORTAR d.o.o. SVETI LOVREČ</item>
    </izvorni_sadrzaj>
    <derivirana_varijabla naziv="DomainObject.Predmet.ProtuStrankaListFormated_1">
      <item>KORTAR d.o.o. SVETI LOVREČ</item>
    </derivirana_varijabla>
  </DomainObject.Predmet.ProtuStrankaListFormated>
  <DomainObject.Predmet.ProtuStrankaListFormatedOIB>
    <izvorni_sadrzaj>
      <item>KORTAR d.o.o. SVETI LOVREČ, OIB 36951904453</item>
    </izvorni_sadrzaj>
    <derivirana_varijabla naziv="DomainObject.Predmet.ProtuStrankaListFormatedOIB_1">
      <item>KORTAR d.o.o. SVETI LOVREČ, OIB 36951904453</item>
    </derivirana_varijabla>
  </DomainObject.Predmet.ProtuStrankaListFormatedOIB>
  <DomainObject.Predmet.ProtuStrankaListFormatedWithAdress>
    <izvorni_sadrzaj>
      <item>KORTAR d.o.o. SVETI LOVREČ, Begi 12, 52445 Sveti Lovreč Pazenatički</item>
    </izvorni_sadrzaj>
    <derivirana_varijabla naziv="DomainObject.Predmet.ProtuStrankaListFormatedWithAdress_1">
      <item>KORTAR d.o.o. SVETI LOVREČ, Begi 12, 52445 Sveti Lovreč Pazenatički</item>
    </derivirana_varijabla>
  </DomainObject.Predmet.ProtuStrankaListFormatedWithAdress>
  <DomainObject.Predmet.ProtuStrankaListFormatedWithAdressOIB>
    <izvorni_sadrzaj>
      <item>KORTAR d.o.o. SVETI LOVREČ, OIB 36951904453, Begi 12, 52445 Sveti Lovreč Pazenatički</item>
    </izvorni_sadrzaj>
    <derivirana_varijabla naziv="DomainObject.Predmet.ProtuStrankaListFormatedWithAdressOIB_1">
      <item>KORTAR d.o.o. SVETI LOVREČ, OIB 36951904453, Begi 12, 52445 Sveti Lovreč Pazenatički</item>
    </derivirana_varijabla>
  </DomainObject.Predmet.ProtuStrankaListFormatedWithAdressOIB>
  <DomainObject.Predmet.ProtuStrankaListNazivFormated>
    <izvorni_sadrzaj>
      <item>KORTAR d.o.o. SVETI LOVREČ</item>
    </izvorni_sadrzaj>
    <derivirana_varijabla naziv="DomainObject.Predmet.ProtuStrankaListNazivFormated_1">
      <item>KORTAR d.o.o. SVETI LOVREČ</item>
    </derivirana_varijabla>
  </DomainObject.Predmet.ProtuStrankaListNazivFormated>
  <DomainObject.Predmet.ProtuStrankaListNazivFormatedOIB>
    <izvorni_sadrzaj>
      <item>KORTAR d.o.o. SVETI LOVREČ, OIB 36951904453</item>
    </izvorni_sadrzaj>
    <derivirana_varijabla naziv="DomainObject.Predmet.ProtuStrankaListNazivFormatedOIB_1">
      <item>KORTAR d.o.o. SVETI LOVREČ, OIB 36951904453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KORTAR d.o.o. SVETI LOVREČ</izvorni_sadrzaj>
    <derivirana_varijabla naziv="DomainObject.Predmet.ProtustrankaIDrugi_1">KORTAR d.o.o. SVETI LOVREČ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KORTAR d.o.o. SVETI LOVREČ, OIB 36951904453, Begi 12, 52445 Sveti Lovreč Pazenatički</izvorni_sadrzaj>
    <derivirana_varijabla naziv="DomainObject.Predmet.ProtustrankaIDrugiAdressOIB_1">KORTAR d.o.o. SVETI LOVREČ, OIB 36951904453, Begi 12, 52445 Sveti Lovreč Pazenatički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KORTAR d.o.o. SVETI LOVREČ</item>
    </izvorni_sadrzaj>
    <derivirana_varijabla naziv="DomainObject.Predmet.SudioniciListNaziv_1">
      <item>FINANCIJSKA AGENCIJA, RC RIJEKA, PODRUŽNICA PULA, PULA</item>
      <item>KORTAR d.o.o. SVETI LOVREČ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KORTAR d.o.o. SVETI LOVREČ, OIB 36951904453, Begi 12,52445 Sveti Lovreč Pazenatički</item>
    </izvorni_sadrzaj>
    <derivirana_varijabla naziv="DomainObject.Predmet.SudioniciListAdressOIB_1">
      <item>FINANCIJSKA AGENCIJA, RC RIJEKA, PODRUŽNICA PULA, PULA, OIB 85821130368, Ulica grada Vukovara 70,Zagreb</item>
      <item>KORTAR d.o.o. SVETI LOVREČ, OIB 36951904453, Begi 12,52445 Sveti Lovreč Pazenatički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36951904453</item>
    </izvorni_sadrzaj>
    <derivirana_varijabla naziv="DomainObject.Predmet.SudioniciListNazivOIB_1">
      <item>, OIB 85821130368</item>
      <item>, OIB 36951904453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572</properties:Words>
  <properties:Characters>3008</properties:Characters>
  <properties:Lines>77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2016-03-17T09:25:00Z</dcterms:created>
  <dc:creator>Mihaela Kaligari</dc:creator>
  <dc:description/>
  <cp:keywords/>
  <cp:lastModifiedBy>Jasmina Matika</cp:lastModifiedBy>
  <cp:lastPrinted>2016-03-23T06:58:00Z</cp:lastPrinted>
  <dcterms:modified xmlns:xsi="http://www.w3.org/2001/XMLSchema-instance" xsi:type="dcterms:W3CDTF">2016-03-23T08:17:00Z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