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fd2a" w14:paraId="695fd2a" w:rsidRDefault="00AE649C" w:rsidP="00FA5B5E" w:rsidR="00AE649C" w:rsidRPr="00B76F3C">
      <w:pPr>
        <w:pStyle w:val="Naslov3"/>
        <w15:collapsed w:val="false"/>
      </w:pPr>
    </w:p>
    <w:p w:rsidRDefault="00DE73F5" w:rsidP="00DE73F5" w:rsidR="00DE73F5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St-379/2015-2.</w:t>
      </w:r>
    </w:p>
    <w:p w:rsidRDefault="00DE73F5" w:rsidP="00DE73F5" w:rsidR="00DE73F5">
      <w:pPr>
        <w:jc w:val="center"/>
        <w:rPr>
          <w:rFonts w:hAnsi="Arial" w:ascii="Arial"/>
          <w:b/>
        </w:rPr>
      </w:pPr>
    </w:p>
    <w:p w:rsidRDefault="00DE73F5" w:rsidP="00DE73F5" w:rsidR="00DE73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E73F5" w:rsidP="00DE73F5" w:rsidR="00DE73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proofErr w:type="spellStart"/>
      <w:r>
        <w:rPr>
          <w:rFonts w:hAnsi="Arial" w:ascii="Arial"/>
        </w:rPr>
        <w:t>predlagateljice</w:t>
      </w:r>
      <w:proofErr w:type="spellEnd"/>
      <w:r>
        <w:rPr>
          <w:rFonts w:hAnsi="Arial" w:ascii="Arial"/>
        </w:rPr>
        <w:t xml:space="preserve"> SUZANE SUDAŠ, radnice, iz Bjelovara, Istarska 20/a, OIB 82851804267, za otvaranje stečajnog postupka nad dužnikom LEGRADI d.o.o. za trgovinu, proizvodnju i usluge iz Bjelovara,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16, MBS 010004170, OIB 37763638405, dana 17. svibnja 2016. godine</w:t>
      </w: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E73F5" w:rsidP="00DE73F5" w:rsidR="00DE73F5">
      <w:pPr>
        <w:jc w:val="center"/>
        <w:rPr>
          <w:rFonts w:hAnsi="Arial" w:ascii="Arial"/>
          <w:b/>
        </w:rPr>
      </w:pPr>
    </w:p>
    <w:p w:rsidRDefault="00DE73F5" w:rsidP="00DE73F5" w:rsidR="00DE73F5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LEGRADI d.o.o. za trgovinu, proizvodnju i usluge iz Bjelovara,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16, MBS 010004170, OIB 37763638405.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MIJO RONČEVIĆ iz Osijeka, Vijenac Ivana Meštrovića 74, OIB 97146101285.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DE73F5" w:rsidP="00DE73F5" w:rsidR="00DE73F5">
      <w:pPr>
        <w:jc w:val="center"/>
        <w:rPr>
          <w:rFonts w:hAnsi="Arial" w:ascii="Arial"/>
          <w:b/>
        </w:rPr>
      </w:pPr>
    </w:p>
    <w:p w:rsidRDefault="00DE73F5" w:rsidP="00DE73F5" w:rsidR="00DE73F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29. lipnja 2016. godine u 11,00 sati</w:t>
      </w: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Suzana </w:t>
      </w:r>
      <w:proofErr w:type="spellStart"/>
      <w:r>
        <w:rPr>
          <w:rFonts w:hAnsi="Arial" w:ascii="Arial"/>
        </w:rPr>
        <w:t>Sudaš</w:t>
      </w:r>
      <w:proofErr w:type="spellEnd"/>
      <w:r>
        <w:rPr>
          <w:rFonts w:hAnsi="Arial" w:ascii="Arial"/>
        </w:rPr>
        <w:t xml:space="preserve"> iz Bjelovara, Istarska 20/a,</w:t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-zakonski zastupnik dužnika Mladen </w:t>
      </w:r>
      <w:proofErr w:type="spellStart"/>
      <w:r>
        <w:rPr>
          <w:rFonts w:hAnsi="Arial" w:ascii="Arial"/>
        </w:rPr>
        <w:t>Legradi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62,</w:t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-prokurist  Hrvoje </w:t>
      </w:r>
      <w:proofErr w:type="spellStart"/>
      <w:r>
        <w:rPr>
          <w:rFonts w:hAnsi="Arial" w:ascii="Arial"/>
        </w:rPr>
        <w:t>Legradi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16,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</w:t>
      </w:r>
      <w:r>
        <w:rPr>
          <w:rFonts w:hAnsi="Arial" w:ascii="Arial"/>
        </w:rPr>
        <w:tab/>
        <w:t>-privremeni stečajni upravitelj Mijo Rončević iz Osijeka, Vijenac Ivana Meštrovića 74.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Mijo Rončević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DE73F5" w:rsidP="00DE73F5" w:rsidR="00DE73F5">
      <w:pPr>
        <w:jc w:val="center"/>
        <w:rPr>
          <w:rFonts w:hAnsi="Arial" w:ascii="Arial"/>
        </w:rPr>
      </w:pPr>
      <w:r w:rsidRPr="00DE73F5">
        <w:rPr>
          <w:rFonts w:cs="Arial" w:hAnsi="Arial" w:ascii="Arial"/>
          <w:b/>
        </w:rPr>
        <w:t>Obrazloženje</w:t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Prijedlog za otvaranje stečaja nad ovim dužnikom podnijela je Suzana </w:t>
      </w:r>
      <w:proofErr w:type="spellStart"/>
      <w:r>
        <w:rPr>
          <w:rFonts w:hAnsi="Arial" w:ascii="Arial"/>
        </w:rPr>
        <w:t>Sudaš</w:t>
      </w:r>
      <w:proofErr w:type="spellEnd"/>
      <w:r>
        <w:rPr>
          <w:rFonts w:hAnsi="Arial" w:ascii="Arial"/>
        </w:rPr>
        <w:t xml:space="preserve"> iz Bjelovara, u kojem ističe da je zaposlena u tvrtki dužnika LEGRADI d.o.o. iz Bjelovara,  te da joj ova tvrtka dužnik nije isplatila plaće od 1. mjeseca do 8. mjeseca 2015. godine, a kao dokaze za ove tvrdnje priložila je obračunske liste za navedeno vremensko razdoblje o neisplati plaća, zbog čega predlaže otvaranje stečaja nad ovim dužnikom.</w:t>
      </w:r>
      <w:r>
        <w:rPr>
          <w:rFonts w:hAnsi="Arial" w:ascii="Arial"/>
        </w:rPr>
        <w:tab/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izvršio uvid u prijedlog za otvaranje stečajnog postupka i uvid u priložene obračunske liste o neisplati plaća za navedeno vremensko razdoblje te utvrdio da je predlagatelj učinio vjerojatnim postojanje stečajnog razloga koji se ogleda u činjenici da dužnik nije u mogućnosti trajnije ispunjavati svoje novčane obveze.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u osobi Miji Rončeviću, radi utvrđivanja uvjeta za otvaranje stečajnog postupka nad dužnikom, te utvrđivanja da li se imovinom dužnika mogu pokriti troškovi prethodnog i otvorenog stečajnog postupka.</w:t>
      </w:r>
      <w:r>
        <w:rPr>
          <w:rFonts w:hAnsi="Arial" w:ascii="Arial"/>
        </w:rPr>
        <w:tab/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svibnja 2016. godine</w:t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DE73F5" w:rsidP="00DE73F5" w:rsidR="00DE73F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both"/>
        <w:rPr>
          <w:rFonts w:hAnsi="Arial" w:ascii="Arial"/>
        </w:rPr>
      </w:pPr>
    </w:p>
    <w:p w:rsidRDefault="00DE73F5" w:rsidP="00DE73F5" w:rsidR="00DE73F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-  predlagatelju Suzani </w:t>
      </w:r>
      <w:proofErr w:type="spellStart"/>
      <w:r>
        <w:rPr>
          <w:rFonts w:hAnsi="Arial" w:ascii="Arial"/>
        </w:rPr>
        <w:t>Sudaš</w:t>
      </w:r>
      <w:proofErr w:type="spellEnd"/>
      <w:r>
        <w:rPr>
          <w:rFonts w:hAnsi="Arial" w:ascii="Arial"/>
        </w:rPr>
        <w:t xml:space="preserve"> putem e-oglasne ploče suda i putem pošte 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zakonskom zastupniku dužnika Mladenu </w:t>
      </w:r>
      <w:proofErr w:type="spellStart"/>
      <w:r>
        <w:rPr>
          <w:rFonts w:hAnsi="Arial" w:ascii="Arial"/>
        </w:rPr>
        <w:t>Legradi</w:t>
      </w:r>
      <w:proofErr w:type="spellEnd"/>
      <w:r>
        <w:rPr>
          <w:rFonts w:hAnsi="Arial" w:ascii="Arial"/>
        </w:rPr>
        <w:t xml:space="preserve"> putem e-oglasne ploče suda i poštom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 prokuristi Hrvoju </w:t>
      </w:r>
      <w:proofErr w:type="spellStart"/>
      <w:r>
        <w:rPr>
          <w:rFonts w:hAnsi="Arial" w:ascii="Arial"/>
        </w:rPr>
        <w:t>Legradi</w:t>
      </w:r>
      <w:proofErr w:type="spellEnd"/>
      <w:r>
        <w:rPr>
          <w:rFonts w:hAnsi="Arial" w:ascii="Arial"/>
        </w:rPr>
        <w:t xml:space="preserve"> putem e-oglasne ploče suda i putem pošte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privremenom stečajnom upravitelju putem e-oglasne ploče suda i poštom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sudskom registru putem sudskog dostavljača</w:t>
      </w:r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e-oglasna ploča suda</w:t>
      </w:r>
    </w:p>
    <w:p w:rsidRDefault="00DE73F5" w:rsidP="00DE73F5" w:rsidR="00DE73F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DE73F5" w:rsidP="00DE73F5" w:rsidR="00DE73F5">
      <w:pPr>
        <w:jc w:val="both"/>
        <w:rPr>
          <w:rFonts w:hAnsi="Arial" w:ascii="Arial"/>
        </w:rPr>
      </w:pPr>
      <w:r>
        <w:rPr>
          <w:rFonts w:hAnsi="Arial" w:ascii="Arial"/>
        </w:rPr>
        <w:t>Bj.17.5.2016.g.</w:t>
      </w:r>
    </w:p>
    <w:p w:rsidRDefault="00DE73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3F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07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St-379/2015-2</izvorni_sadrzaj>
    <derivirana_varijabla naziv="DomainObject.Oznaka_1">St-379/2015-2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LEGRADI društvo s ograničenom odgovornošću za trgovinu, proizvodnju i usluge, Bjelovar zastupanog po punomoćniku Mladen Legradi; Hrvoje Legradi</izvorni_sadrzaj>
    <derivirana_varijabla naziv="DomainObject.Predmet.ProtustrankaFormated_1">  LEGRADI društvo s ograničenom odgovornošću za trgovinu, proizvodnju i usluge, Bjelovar zastupanog po punomoćniku Mladen Legradi; Hrvoje Legradi</derivirana_varijabla>
  </DomainObject.Predmet.ProtustrankaFormated>
  <DomainObject.Predmet.ProtustrankaFormatedOIB>
    <izvorni_sadrzaj>  LEGRADI društvo s ograničenom odgovornošću za trgovinu, proizvodnju i usluge, Bjelovar, OIB 37763638405 zastupanog po punomoćniku Mladen Legradi; Hrvoje Legradi</izvorni_sadrzaj>
    <derivirana_varijabla naziv="DomainObject.Predmet.ProtustrankaFormatedOIB_1">  LEGRADI društvo s ograničenom odgovornošću za trgovinu, proizvodnju i usluge, Bjelovar, OIB 37763638405 zastupanog po punomoćniku Mladen Legradi; Hrvoje Legradi</derivirana_varijabla>
  </DomainObject.Predmet.ProtustrankaFormatedOIB>
  <DomainObject.Predmet.ProtustrankaFormatedWithAdress>
    <izvorni_sadrzaj> LEGRADI društvo s ograničenom odgovornošću za trgovinu, proizvodnju i usluge, Bjelovar, Novoseljanska 16, 43000 Bjelovar zastupanog po punomoćniku Mladen Legradi; Hrvoje Legradi</izvorni_sadrzaj>
    <derivirana_varijabla naziv="DomainObject.Predmet.ProtustrankaFormatedWithAdress_1"> LEGRADI društvo s ograničenom odgovornošću za trgovinu, proizvodnju i usluge, Bjelovar, Novoseljanska 16, 43000 Bjelovar zastupanog po punomoćniku Mladen Legradi; Hrvoje Legradi</derivirana_varijabla>
  </DomainObject.Predmet.ProtustrankaFormatedWithAdress>
  <DomainObject.Predmet.ProtustrankaFormatedWithAdressOIB>
    <izvorni_sadrzaj> LEGRADI društvo s ograničenom odgovornošću za trgovinu, proizvodnju i usluge, Bjelovar, OIB 37763638405, Novoseljanska 16, 43000 Bjelovar zastupanog po punomoćniku Mladen Legradi; Hrvoje Legradi</izvorni_sadrzaj>
    <derivirana_varijabla naziv="DomainObject.Predmet.ProtustrankaFormatedWithAdressOIB_1"> LEGRADI društvo s ograničenom odgovornošću za trgovinu, proizvodnju i usluge, Bjelovar, OIB 37763638405, Novoseljanska 16, 43000 Bjelovar zastupanog po punomoćniku Mladen Legradi; Hrvoje Legradi</derivirana_varijabla>
  </DomainObject.Predmet.ProtustrankaFormatedWithAdressOIB>
  <DomainObject.Predmet.ProtustrankaWithAdress>
    <izvorni_sadrzaj>LEGRADI društvo s ograničenom odgovornošću za trgovinu, proizvodnju i usluge, Bjelovar Novoseljanska 16, 43000 Bjelovar</izvorni_sadrzaj>
    <derivirana_varijabla naziv="DomainObject.Predmet.ProtustrankaWithAdress_1">LEGRADI društvo s ograničenom odgovornošću za trgovinu, proizvodnju i usluge, Bjelovar Novoseljanska 16, 43000 Bjelovar</derivirana_varijabla>
  </DomainObject.Predmet.ProtustrankaWithAdress>
  <DomainObject.Predmet.ProtustrankaWithAdressOIB>
    <izvorni_sadrzaj>LEGRADI društvo s ograničenom odgovornošću za trgovinu, proizvodnju i usluge, Bjelovar, OIB 37763638405, Novoseljanska 16, 43000 Bjelovar</izvorni_sadrzaj>
    <derivirana_varijabla naziv="DomainObject.Predmet.ProtustrankaWithAdressOIB_1">LEGRADI društvo s ograničenom odgovornošću za trgovinu, proizvodnju i usluge, Bjelovar, OIB 37763638405, Novoseljanska 16, 43000 Bjelovar</derivirana_varijabla>
  </DomainObject.Predmet.ProtustrankaWithAdressOIB>
  <DomainObject.Predmet.ProtustrankaNazivFormated>
    <izvorni_sadrzaj>LEGRADI društvo s ograničenom odgovornošću za trgovinu, proizvodnju i usluge, Bjelovar</izvorni_sadrzaj>
    <derivirana_varijabla naziv="DomainObject.Predmet.ProtustrankaNazivFormated_1">LEGRADI društvo s ograničenom odgovornošću za trgovinu, proizvodnju i usluge, Bjelovar</derivirana_varijabla>
  </DomainObject.Predmet.ProtustrankaNazivFormated>
  <DomainObject.Predmet.ProtustrankaNazivFormatedOIB>
    <izvorni_sadrzaj>LEGRADI društvo s ograničenom odgovornošću za trgovinu, proizvodnju i usluge, Bjelovar, OIB 37763638405</izvorni_sadrzaj>
    <derivirana_varijabla naziv="DomainObject.Predmet.ProtustrankaNazivFormatedOIB_1">LEGRADI društvo s ograničenom odgovornošću za trgovinu, proizvodnju i usluge, Bjelovar, OIB 37763638405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Sudaš</izvorni_sadrzaj>
    <derivirana_varijabla naziv="DomainObject.Predmet.StrankaFormated_1">  Suzana Sudaš</derivirana_varijabla>
  </DomainObject.Predmet.StrankaFormated>
  <DomainObject.Predmet.StrankaFormatedOIB>
    <izvorni_sadrzaj>  Suzana Sudaš, OIB 82851804267</izvorni_sadrzaj>
    <derivirana_varijabla naziv="DomainObject.Predmet.StrankaFormatedOIB_1">  Suzana Sudaš, OIB 82851804267</derivirana_varijabla>
  </DomainObject.Predmet.StrankaFormatedOIB>
  <DomainObject.Predmet.StrankaFormatedWithAdress>
    <izvorni_sadrzaj> Suzana Sudaš, Istarska 20 A, 43000 Bjelovar</izvorni_sadrzaj>
    <derivirana_varijabla naziv="DomainObject.Predmet.StrankaFormatedWithAdress_1"> Suzana Sudaš, Istarska 20 A, 43000 Bjelovar</derivirana_varijabla>
  </DomainObject.Predmet.StrankaFormatedWithAdress>
  <DomainObject.Predmet.StrankaFormatedWithAdressOIB>
    <izvorni_sadrzaj> Suzana Sudaš, OIB 82851804267, Istarska 20 A, 43000 Bjelovar</izvorni_sadrzaj>
    <derivirana_varijabla naziv="DomainObject.Predmet.StrankaFormatedWithAdressOIB_1"> Suzana Sudaš, OIB 82851804267, Istarska 20 A, 43000 Bjelovar</derivirana_varijabla>
  </DomainObject.Predmet.StrankaFormatedWithAdressOIB>
  <DomainObject.Predmet.StrankaWithAdress>
    <izvorni_sadrzaj>Suzana Sudaš Istarska 20 A,43000 Bjelovar</izvorni_sadrzaj>
    <derivirana_varijabla naziv="DomainObject.Predmet.StrankaWithAdress_1">Suzana Sudaš Istarska 20 A,43000 Bjelovar</derivirana_varijabla>
  </DomainObject.Predmet.StrankaWithAdress>
  <DomainObject.Predmet.StrankaWithAdressOIB>
    <izvorni_sadrzaj>Suzana Sudaš, OIB 82851804267, Istarska 20 A,43000 Bjelovar</izvorni_sadrzaj>
    <derivirana_varijabla naziv="DomainObject.Predmet.StrankaWithAdressOIB_1">Suzana Sudaš, OIB 82851804267, Istarska 20 A,43000 Bjelovar</derivirana_varijabla>
  </DomainObject.Predmet.StrankaWithAdressOIB>
  <DomainObject.Predmet.StrankaNazivFormated>
    <izvorni_sadrzaj>Suzana Sudaš</izvorni_sadrzaj>
    <derivirana_varijabla naziv="DomainObject.Predmet.StrankaNazivFormated_1">Suzana Sudaš</derivirana_varijabla>
  </DomainObject.Predmet.StrankaNazivFormated>
  <DomainObject.Predmet.StrankaNazivFormatedOIB>
    <izvorni_sadrzaj>Suzana Sudaš, OIB 82851804267</izvorni_sadrzaj>
    <derivirana_varijabla naziv="DomainObject.Predmet.StrankaNazivFormatedOIB_1">Suzana Sudaš, OIB 82851804267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Suzana Sudaš</item>
    </izvorni_sadrzaj>
    <derivirana_varijabla naziv="DomainObject.Predmet.StrankaListFormated_1">
      <item>Suzana Sudaš</item>
    </derivirana_varijabla>
  </DomainObject.Predmet.StrankaListFormated>
  <DomainObject.Predmet.StrankaListFormatedOIB>
    <izvorni_sadrzaj>
      <item>Suzana Sudaš, OIB 82851804267</item>
    </izvorni_sadrzaj>
    <derivirana_varijabla naziv="DomainObject.Predmet.StrankaListFormatedOIB_1">
      <item>Suzana Sudaš, OIB 82851804267</item>
    </derivirana_varijabla>
  </DomainObject.Predmet.StrankaListFormatedOIB>
  <DomainObject.Predmet.StrankaListFormatedWithAdress>
    <izvorni_sadrzaj>
      <item>Suzana Sudaš, Istarska 20 A, 43000 Bjelovar</item>
    </izvorni_sadrzaj>
    <derivirana_varijabla naziv="DomainObject.Predmet.StrankaListFormatedWithAdress_1">
      <item>Suzana Sudaš, Istarska 20 A, 43000 Bjelovar</item>
    </derivirana_varijabla>
  </DomainObject.Predmet.StrankaListFormatedWithAdress>
  <DomainObject.Predmet.StrankaListFormatedWithAdressOIB>
    <izvorni_sadrzaj>
      <item>Suzana Sudaš, OIB 82851804267, Istarska 20 A, 43000 Bjelovar</item>
    </izvorni_sadrzaj>
    <derivirana_varijabla naziv="DomainObject.Predmet.StrankaListFormatedWithAdressOIB_1">
      <item>Suzana Sudaš, OIB 82851804267, Istarska 20 A, 43000 Bjelovar</item>
    </derivirana_varijabla>
  </DomainObject.Predmet.StrankaListFormatedWithAdressOIB>
  <DomainObject.Predmet.StrankaListNazivFormated>
    <izvorni_sadrzaj>
      <item>Suzana Sudaš</item>
    </izvorni_sadrzaj>
    <derivirana_varijabla naziv="DomainObject.Predmet.StrankaListNazivFormated_1">
      <item>Suzana Sudaš</item>
    </derivirana_varijabla>
  </DomainObject.Predmet.StrankaListNazivFormated>
  <DomainObject.Predmet.StrankaListNazivFormatedOIB>
    <izvorni_sadrzaj>
      <item>Suzana Sudaš, OIB 82851804267</item>
    </izvorni_sadrzaj>
    <derivirana_varijabla naziv="DomainObject.Predmet.StrankaListNazivFormatedOIB_1">
      <item>Suzana Sudaš, OIB 82851804267</item>
    </derivirana_varijabla>
  </DomainObject.Predmet.StrankaListNazivFormatedOIB>
  <DomainObject.Predmet.ProtuStrankaListFormated>
    <izvorni_sadrzaj>
      <item>LEGRADI društvo s ograničenom odgovornošću za trgovinu, proizvodnju i usluge, Bjelovar zastupanog po punomoćniku Mladen Legradi; Hrvoje Legradi</item>
    </izvorni_sadrzaj>
    <derivirana_varijabla naziv="DomainObject.Predmet.ProtuStrankaListFormated_1">
      <item>LEGRADI društvo s ograničenom odgovornošću za trgovinu, proizvodnju i usluge, Bjelovar zastupanog po punomoćniku Mladen Legradi; Hrvoje Legradi</item>
    </derivirana_varijabla>
  </DomainObject.Predmet.ProtuStrankaListFormated>
  <DomainObject.Predmet.ProtuStrankaListFormatedOIB>
    <izvorni_sadrzaj>
      <item>LEGRADI društvo s ograničenom odgovornošću za trgovinu, proizvodnju i usluge, Bjelovar, OIB 37763638405 zastupanog po punomoćniku Mladen Legradi; Hrvoje Legradi</item>
    </izvorni_sadrzaj>
    <derivirana_varijabla naziv="DomainObject.Predmet.ProtuStrankaListFormatedOIB_1">
      <item>LEGRADI društvo s ograničenom odgovornošću za trgovinu, proizvodnju i usluge, Bjelovar, OIB 37763638405 zastupanog po punomoćniku Mladen Legradi; Hrvoje Legradi</item>
    </derivirana_varijabla>
  </DomainObject.Predmet.ProtuStrankaListFormatedOIB>
  <DomainObject.Predmet.ProtuStrankaListFormatedWithAdress>
    <izvorni_sadrzaj>
      <item>LEGRADI društvo s ograničenom odgovornošću za trgovinu, proizvodnju i usluge, Bjelovar, Novoseljanska 16, 43000 Bjelovar zastupanog po punomoćniku Mladen Legradi; Hrvoje Legradi</item>
    </izvorni_sadrzaj>
    <derivirana_varijabla naziv="DomainObject.Predmet.ProtuStrankaListFormatedWithAdress_1">
      <item>LEGRADI društvo s ograničenom odgovornošću za trgovinu, proizvodnju i usluge, Bjelovar, Novoseljanska 16, 43000 Bjelovar zastupanog po punomoćniku Mladen Legradi; Hrvoje Legradi</item>
    </derivirana_varijabla>
  </DomainObject.Predmet.ProtuStrankaListFormatedWithAdress>
  <DomainObject.Predmet.ProtuStrankaListFormatedWithAdressOIB>
    <izvorni_sadrzaj>
      <item>LEGRADI društvo s ograničenom odgovornošću za trgovinu, proizvodnju i usluge, Bjelovar, OIB 37763638405, Novoseljanska 16, 43000 Bjelovar zastupanog po punomoćniku Mladen Legradi; Hrvoje Legradi</item>
    </izvorni_sadrzaj>
    <derivirana_varijabla naziv="DomainObject.Predmet.ProtuStrankaListFormatedWithAdressOIB_1">
      <item>LEGRADI društvo s ograničenom odgovornošću za trgovinu, proizvodnju i usluge, Bjelovar, OIB 37763638405, Novoseljanska 16, 43000 Bjelovar zastupanog po punomoćniku Mladen Legradi; Hrvoje Legradi</item>
    </derivirana_varijabla>
  </DomainObject.Predmet.ProtuStrankaListFormatedWithAdressOIB>
  <DomainObject.Predmet.ProtuStrankaListNazivFormated>
    <izvorni_sadrzaj>
      <item>LEGRADI društvo s ograničenom odgovornošću za trgovinu, proizvodnju i usluge, Bjelovar</item>
    </izvorni_sadrzaj>
    <derivirana_varijabla naziv="DomainObject.Predmet.ProtuStrankaListNazivFormated_1">
      <item>LEGRADI društvo s ograničenom odgovornošću za trgovinu, proizvodnju i usluge, Bjelovar</item>
    </derivirana_varijabla>
  </DomainObject.Predmet.ProtuStrankaListNazivFormated>
  <DomainObject.Predmet.ProtuStrankaListNazivFormatedOIB>
    <izvorni_sadrzaj>
      <item>LEGRADI društvo s ograničenom odgovornošću za trgovinu, proizvodnju i usluge, Bjelovar, OIB 37763638405</item>
    </izvorni_sadrzaj>
    <derivirana_varijabla naziv="DomainObject.Predmet.ProtuStrankaListNazivFormatedOIB_1">
      <item>LEGRADI društvo s ograničenom odgovornošću za trgovinu, proizvodnju i usluge, Bjelovar, OIB 37763638405</item>
    </derivirana_varijabla>
  </DomainObject.Predmet.ProtuStrankaListNazivFormatedOIB>
  <DomainObject.Predmet.OstaliListFormated>
    <izvorni_sadrzaj>
      <item>Mladen Legradi punomoćnik sudionika u postupku LEGRADI društvo s ograničenom odgovornošću za trgovinu, proizvodnju i usluge, Bjelovar</item>
      <item>Hrvoje Legradi punomoćnik sudionika u postupku LEGRADI društvo s ograničenom odgovornošću za trgovinu, proizvodnju i usluge, Bjelovar</item>
    </izvorni_sadrzaj>
    <derivirana_varijabla naziv="DomainObject.Predmet.OstaliListFormated_1">
      <item>Mladen Legradi punomoćnik sudionika u postupku LEGRADI društvo s ograničenom odgovornošću za trgovinu, proizvodnju i usluge, Bjelovar</item>
      <item>Hrvoje Legradi punomoćnik sudionika u postupku LEGRADI društvo s ograničenom odgovornošću za trgovinu, proizvodnju i usluge, Bjelovar</item>
    </derivirana_varijabla>
  </DomainObject.Predmet.OstaliListFormated>
  <DomainObject.Predmet.OstaliListFormatedOIB>
    <izvorni_sadrzaj>
      <item>Mladen Legradi, OIB 89107622074 punomoćnik sudionika u postupku LEGRADI društvo s ograničenom odgovornošću za trgovinu, proizvodnju i usluge, Bjelovar</item>
      <item>Hrvoje Legradi, OIB 10153918635 punomoćnik sudionika u postupku LEGRADI društvo s ograničenom odgovornošću za trgovinu, proizvodnju i usluge, Bjelovar</item>
    </izvorni_sadrzaj>
    <derivirana_varijabla naziv="DomainObject.Predmet.OstaliListFormatedOIB_1">
      <item>Mladen Legradi, OIB 89107622074 punomoćnik sudionika u postupku LEGRADI društvo s ograničenom odgovornošću za trgovinu, proizvodnju i usluge, Bjelovar</item>
      <item>Hrvoje Legradi, OIB 10153918635 punomoćnik sudionika u postupku LEGRADI društvo s ograničenom odgovornošću za trgovinu, proizvodnju i usluge, Bjelovar</item>
    </derivirana_varijabla>
  </DomainObject.Predmet.OstaliListFormatedOIB>
  <DomainObject.Predmet.OstaliListFormatedWithAdress>
    <izvorni_sadrzaj>
      <item>Mladen Legradi, Novoseljanska 62., 43000 Novoseljani punomoćnik sudionika u postupku LEGRADI društvo s ograničenom odgovornošću za trgovinu, proizvodnju i usluge, Bjelovar</item>
      <item>Hrvoje Legradi, Novoseljanska 16., 43000 Novoseljani punomoćnik sudionika u postupku LEGRADI društvo s ograničenom odgovornošću za trgovinu, proizvodnju i usluge, Bjelovar</item>
    </izvorni_sadrzaj>
    <derivirana_varijabla naziv="DomainObject.Predmet.OstaliListFormatedWithAdress_1">
      <item>Mladen Legradi, Novoseljanska 62., 43000 Novoseljani punomoćnik sudionika u postupku LEGRADI društvo s ograničenom odgovornošću za trgovinu, proizvodnju i usluge, Bjelovar</item>
      <item>Hrvoje Legradi, Novoseljanska 16., 43000 Novoseljani punomoćnik sudionika u postupku LEGRADI društvo s ograničenom odgovornošću za trgovinu, proizvodnju i usluge, Bjelovar</item>
    </derivirana_varijabla>
  </DomainObject.Predmet.OstaliListFormatedWithAdress>
  <DomainObject.Predmet.OstaliListFormatedWithAdressOIB>
    <izvorni_sadrzaj>
      <item>Mladen Legradi, OIB 89107622074, Novoseljanska 62., 43000 Novoseljani punomoćnik sudionika u postupku LEGRADI društvo s ograničenom odgovornošću za trgovinu, proizvodnju i usluge, Bjelovar</item>
      <item>Hrvoje Legradi, OIB 10153918635, Novoseljanska 16., 43000 Novoseljani punomoćnik sudionika u postupku LEGRADI društvo s ograničenom odgovornošću za trgovinu, proizvodnju i usluge, Bjelovar</item>
    </izvorni_sadrzaj>
    <derivirana_varijabla naziv="DomainObject.Predmet.OstaliListFormatedWithAdressOIB_1">
      <item>Mladen Legradi, OIB 89107622074, Novoseljanska 62., 43000 Novoseljani punomoćnik sudionika u postupku LEGRADI društvo s ograničenom odgovornošću za trgovinu, proizvodnju i usluge, Bjelovar</item>
      <item>Hrvoje Legradi, OIB 10153918635, Novoseljanska 16., 43000 Novoseljani punomoćnik sudionika u postupku LEGRADI društvo s ograničenom odgovornošću za trgovinu, proizvodnju i usluge, Bjelovar</item>
    </derivirana_varijabla>
  </DomainObject.Predmet.OstaliListFormatedWithAdressOIB>
  <DomainObject.Predmet.OstaliListNazivFormated>
    <izvorni_sadrzaj>
      <item>Mladen Legradi</item>
      <item>Hrvoje Legradi</item>
    </izvorni_sadrzaj>
    <derivirana_varijabla naziv="DomainObject.Predmet.OstaliListNazivFormated_1">
      <item>Mladen Legradi</item>
      <item>Hrvoje Legradi</item>
    </derivirana_varijabla>
  </DomainObject.Predmet.OstaliListNazivFormated>
  <DomainObject.Predmet.OstaliListNazivFormatedOIB>
    <izvorni_sadrzaj>
      <item>Mladen Legradi, OIB 89107622074</item>
      <item>Hrvoje Legradi, OIB 10153918635</item>
    </izvorni_sadrzaj>
    <derivirana_varijabla naziv="DomainObject.Predmet.OstaliListNazivFormatedOIB_1">
      <item>Mladen Legradi, OIB 89107622074</item>
      <item>Hrvoje Legradi, OIB 10153918635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St-379/2015-2</izvorni_sadrzaj>
    <derivirana_varijabla naziv="DomainObject.PoslovniBrojDokumenta_1">St-379/2015-2</derivirana_varijabla>
  </DomainObject.PoslovniBrojDokumenta>
  <DomainObject.Predmet.StrankaIDrugi>
    <izvorni_sadrzaj>Suzana Sudaš</izvorni_sadrzaj>
    <derivirana_varijabla naziv="DomainObject.Predmet.StrankaIDrugi_1">Suzana Sudaš</derivirana_varijabla>
  </DomainObject.Predmet.StrankaIDrugi>
  <DomainObject.Predmet.ProtustrankaIDrugi>
    <izvorni_sadrzaj>LEGRADI društvo s ograničenom odgovornošću za trgovinu, proizvodnju i usluge, Bjelovar</izvorni_sadrzaj>
    <derivirana_varijabla naziv="DomainObject.Predmet.ProtustrankaIDrugi_1">LEGRADI društvo s ograničenom odgovornošću za trgovinu, proizvodnju i usluge, Bjelovar</derivirana_varijabla>
  </DomainObject.Predmet.ProtustrankaIDrugi>
  <DomainObject.Predmet.StrankaIDrugiAdressOIB>
    <izvorni_sadrzaj>Suzana Sudaš, OIB 82851804267, Istarska 20 A, 43000 Bjelovar</izvorni_sadrzaj>
    <derivirana_varijabla naziv="DomainObject.Predmet.StrankaIDrugiAdressOIB_1">Suzana Sudaš, OIB 82851804267, Istarska 20 A, 43000 Bjelovar</derivirana_varijabla>
  </DomainObject.Predmet.StrankaIDrugiAdressOIB>
  <DomainObject.Predmet.ProtustrankaIDrugiAdressOIB>
    <izvorni_sadrzaj>LEGRADI društvo s ograničenom odgovornošću za trgovinu, proizvodnju i usluge, Bjelovar, OIB 37763638405, Novoseljanska 16, 43000 Bjelovar</izvorni_sadrzaj>
    <derivirana_varijabla naziv="DomainObject.Predmet.ProtustrankaIDrugiAdressOIB_1">LEGRADI društvo s ograničenom odgovornošću za trgovinu, proizvodnju i usluge, Bjelovar, OIB 37763638405, Novoseljanska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Sudaš</item>
      <item>LEGRADI društvo s ograničenom odgovornošću za trgovinu, proizvodnju i usluge, Bjelovar</item>
      <item>Mladen Legradi</item>
      <item>Hrvoje Legradi</item>
    </izvorni_sadrzaj>
    <derivirana_varijabla naziv="DomainObject.Predmet.SudioniciListNaziv_1">
      <item>Suzana Sudaš</item>
      <item>LEGRADI društvo s ograničenom odgovornošću za trgovinu, proizvodnju i usluge, Bjelovar</item>
      <item>Mladen Legradi</item>
      <item>Hrvoje Legradi</item>
    </derivirana_varijabla>
  </DomainObject.Predmet.SudioniciListNaziv>
  <DomainObject.Predmet.SudioniciListAdressOIB>
    <izvorni_sadrzaj>
      <item>Suzana Sudaš, OIB 82851804267, Istarska 20 A,43000 Bjelovar</item>
      <item>LEGRADI društvo s ograničenom odgovornošću za trgovinu, proizvodnju i usluge, Bjelovar, OIB 37763638405, Novoseljanska 16,43000 Bjelovar</item>
      <item>Mladen Legradi, OIB 89107622074, Novoseljanska 62.,43000 Novoseljani</item>
      <item>Hrvoje Legradi, OIB 10153918635, Novoseljanska 16.,43000 Novoseljani</item>
    </izvorni_sadrzaj>
    <derivirana_varijabla naziv="DomainObject.Predmet.SudioniciListAdressOIB_1">
      <item>Suzana Sudaš, OIB 82851804267, Istarska 20 A,43000 Bjelovar</item>
      <item>LEGRADI društvo s ograničenom odgovornošću za trgovinu, proizvodnju i usluge, Bjelovar, OIB 37763638405, Novoseljanska 16,43000 Bjelovar</item>
      <item>Mladen Legradi, OIB 89107622074, Novoseljanska 62.,43000 Novoseljani</item>
      <item>Hrvoje Legradi, OIB 10153918635, Novoseljanska 16.,43000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850A9-676E-432C-8F34-6065E88B1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596</properties:Words>
  <properties:Characters>3435</properties:Characters>
  <properties:Lines>86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2016-05-17T12:01:00Z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