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75FD3" w:rsidR="00393F7E" w:rsidRPr="006A1BF5">
        <w:tc>
          <w:tcPr>
            <w:tcW w:type="dxa" w:w="2829"/>
            <w:shd w:fill="auto" w:color="auto" w:val="clear"/>
          </w:tcPr>
          <w:p w:rsidRDefault="00393F7E" w:rsidP="00A75FD3" w:rsidR="00393F7E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3F7E" w:rsidP="00A75FD3" w:rsidR="00393F7E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393F7E" w:rsidP="00A75FD3" w:rsidR="00393F7E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393F7E" w:rsidP="00A75FD3" w:rsidR="00393F7E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462143" w14:paraId="3462143" w:rsidRDefault="00393F7E" w:rsidP="00564EDE" w:rsidR="00393F7E">
      <w:pPr>
        <w:spacing w:after="0"/>
        <w15:collapsed w:val="false"/>
      </w:pPr>
    </w:p>
    <w:p w:rsidRDefault="00393F7E" w:rsidP="00564EDE" w:rsidR="00393F7E">
      <w:pPr>
        <w:spacing w:after="0"/>
      </w:pPr>
    </w:p>
    <w:p w:rsidRDefault="00393F7E" w:rsidP="00564EDE" w:rsidR="00393F7E">
      <w:pPr>
        <w:spacing w:after="0"/>
      </w:pPr>
    </w:p>
    <w:p w:rsidRDefault="00393F7E" w:rsidP="00564EDE" w:rsidR="00393F7E">
      <w:pPr>
        <w:spacing w:after="0"/>
      </w:pPr>
    </w:p>
    <w:p w:rsidRDefault="00393F7E" w:rsidP="00564EDE" w:rsidR="00393F7E">
      <w:pPr>
        <w:spacing w:after="0"/>
      </w:pPr>
    </w:p>
    <w:p w:rsidRDefault="00393F7E" w:rsidP="00564EDE" w:rsidR="00393F7E">
      <w:pPr>
        <w:spacing w:after="0"/>
      </w:pPr>
    </w:p>
    <w:p w:rsidRDefault="00AE649C" w:rsidP="00564EDE" w:rsidR="00AE649C" w:rsidRPr="00B76F3C">
      <w:pPr>
        <w:spacing w:after="0"/>
      </w:pPr>
    </w:p>
    <w:p w:rsidRDefault="00564EDE" w:rsidP="00564EDE" w:rsidR="00564EDE">
      <w:pPr>
        <w:pStyle w:val="SudSjedite"/>
      </w:pPr>
    </w:p>
    <w:p w:rsidRDefault="00393F7E" w:rsidP="00564EDE" w:rsidR="00393F7E">
      <w:pPr>
        <w:pStyle w:val="SudSjedite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4A44E4">
        <w:t>25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CD7FA7" w:rsidR="00CD7FA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0A5224" w:rsidP="000A5224" w:rsidR="000A5224" w:rsidRPr="00A37E2E">
      <w:pPr>
        <w:pStyle w:val="Odlomakpopisa"/>
        <w:ind w:firstLine="0" w:left="720"/>
      </w:pPr>
      <w:r w:rsidRPr="00A37E2E">
        <w:t xml:space="preserve">z.k. uložak broj 443, </w:t>
      </w:r>
      <w:r>
        <w:t xml:space="preserve">k.o. Kalinovac </w:t>
      </w:r>
    </w:p>
    <w:p w:rsidRDefault="000A5224" w:rsidP="000A5224" w:rsidR="000A5224" w:rsidRPr="00A37E2E">
      <w:pPr>
        <w:pStyle w:val="Odlomakpopisa"/>
        <w:ind w:firstLine="0" w:left="720"/>
      </w:pPr>
      <w:r>
        <w:t xml:space="preserve">čestica br. </w:t>
      </w:r>
      <w:r w:rsidRPr="00A37E2E">
        <w:t xml:space="preserve">521/2 sjenokoša u kapitanskih, površine 733 čhv, </w:t>
      </w:r>
    </w:p>
    <w:p w:rsidRDefault="000A5224" w:rsidP="000A5224" w:rsidR="000A5224">
      <w:pPr>
        <w:pStyle w:val="Odlomakpopisa"/>
        <w:ind w:firstLine="0" w:left="720"/>
      </w:pPr>
      <w:r>
        <w:t xml:space="preserve">čestica br. </w:t>
      </w:r>
      <w:r w:rsidRPr="00A37E2E">
        <w:t>523/2 sjenokoša u kapitanskih, površine 1086 čhv,</w:t>
      </w:r>
    </w:p>
    <w:p w:rsidRDefault="000A5224" w:rsidP="000A5224" w:rsidR="000A5224" w:rsidRPr="00A37E2E">
      <w:pPr>
        <w:pStyle w:val="Odlomakpopisa"/>
        <w:ind w:firstLine="0" w:left="720"/>
      </w:pPr>
      <w:r w:rsidRPr="00A37E2E">
        <w:t xml:space="preserve">a u kojoj cijeloj nekretnini dužnik dolazi upisan kao "SEGRAD" D.D. ZA USLUGE I PROMET ROBA, Đurđevac, </w:t>
      </w:r>
      <w:r>
        <w:t>Radnička cesta 63, u 1/1 dijela.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0A5224">
        <w:rPr>
          <w:rFonts w:cs="Times New Roman"/>
        </w:rPr>
        <w:t>12.250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C74B31">
        <w:rPr>
          <w:rFonts w:cs="Times New Roman"/>
        </w:rPr>
        <w:t>11.025</w:t>
      </w:r>
      <w:r w:rsidR="00176059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9C1B6C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C93CB3">
        <w:rPr>
          <w:rFonts w:cs="Times New Roman"/>
        </w:rPr>
        <w:t>99</w:t>
      </w:r>
      <w:r w:rsidR="00357819">
        <w:rPr>
          <w:rFonts w:cs="Times New Roman"/>
        </w:rPr>
        <w:t>473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357819">
        <w:rPr>
          <w:rFonts w:cs="Times New Roman"/>
        </w:rPr>
        <w:t>44997</w:t>
      </w:r>
      <w:r w:rsidRPr="005F52AF">
        <w:rPr>
          <w:rFonts w:cs="Times New Roman"/>
        </w:rPr>
        <w:t>.</w:t>
      </w:r>
    </w:p>
    <w:p w:rsidRDefault="00357819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t xml:space="preserve">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9C1B6C" w:rsidR="008E3FD9" w:rsidRPr="008C4C35">
      <w:pPr>
        <w:pStyle w:val="Odlomakpopisa"/>
        <w:ind w:firstLine="0" w:left="720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lastRenderedPageBreak/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A107CC">
        <w:rPr>
          <w:rFonts w:cs="Times New Roman"/>
        </w:rPr>
        <w:t>Koprivnici</w:t>
      </w:r>
      <w:r w:rsidR="00116B70">
        <w:rPr>
          <w:rFonts w:cs="Times New Roman"/>
        </w:rPr>
        <w:t xml:space="preserve">, Zemljišnoknjižni odjel </w:t>
      </w:r>
      <w:r w:rsidR="00A107CC">
        <w:rPr>
          <w:rFonts w:cs="Times New Roman"/>
        </w:rPr>
        <w:t>Koprivnica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A107CC">
        <w:rPr>
          <w:rFonts w:cs="Times New Roman"/>
        </w:rPr>
        <w:t>4411/16</w:t>
      </w:r>
      <w:r w:rsidRPr="005F52AF">
        <w:rPr>
          <w:rFonts w:cs="Times New Roman"/>
        </w:rPr>
        <w:t>, Z-</w:t>
      </w:r>
      <w:r w:rsidR="00A107CC">
        <w:rPr>
          <w:rFonts w:cs="Times New Roman"/>
        </w:rPr>
        <w:t>6081</w:t>
      </w:r>
      <w:r w:rsidR="00ED505A">
        <w:rPr>
          <w:rFonts w:cs="Times New Roman"/>
        </w:rPr>
        <w:t>/17,</w:t>
      </w:r>
      <w:r>
        <w:rPr>
          <w:rFonts w:cs="Times New Roman"/>
        </w:rPr>
        <w:t xml:space="preserve"> Z-</w:t>
      </w:r>
      <w:r w:rsidR="00A107CC">
        <w:rPr>
          <w:rFonts w:cs="Times New Roman"/>
        </w:rPr>
        <w:t>989/2013</w:t>
      </w:r>
      <w:r w:rsidR="0058744B">
        <w:rPr>
          <w:rFonts w:cs="Times New Roman"/>
        </w:rPr>
        <w:t xml:space="preserve">, </w:t>
      </w:r>
      <w:r w:rsidR="00170A49">
        <w:rPr>
          <w:rFonts w:cs="Times New Roman"/>
        </w:rPr>
        <w:t>Z-</w:t>
      </w:r>
      <w:r w:rsidR="00A107CC">
        <w:rPr>
          <w:rFonts w:cs="Times New Roman"/>
        </w:rPr>
        <w:t>3160/2015</w:t>
      </w:r>
      <w:r w:rsidR="0058744B">
        <w:rPr>
          <w:rFonts w:cs="Times New Roman"/>
        </w:rPr>
        <w:t>,</w:t>
      </w:r>
      <w:r w:rsidR="00ED505A">
        <w:rPr>
          <w:rFonts w:cs="Times New Roman"/>
        </w:rPr>
        <w:t xml:space="preserve">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A107CC" w:rsidRPr="005F52AF">
        <w:rPr>
          <w:rFonts w:cs="Times New Roman"/>
        </w:rPr>
        <w:t>Općinsk</w:t>
      </w:r>
      <w:r w:rsidR="00A107CC">
        <w:rPr>
          <w:rFonts w:cs="Times New Roman"/>
        </w:rPr>
        <w:t>i</w:t>
      </w:r>
      <w:r w:rsidR="00A107CC" w:rsidRPr="005F52AF">
        <w:rPr>
          <w:rFonts w:cs="Times New Roman"/>
        </w:rPr>
        <w:t xml:space="preserve"> sud u </w:t>
      </w:r>
      <w:r w:rsidR="00A107CC">
        <w:rPr>
          <w:rFonts w:cs="Times New Roman"/>
        </w:rPr>
        <w:t>Koprivnici, Zemljišnoknjižni odjel Koprivnica</w:t>
      </w:r>
      <w:r w:rsidR="00A107CC" w:rsidRPr="005F52AF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A107CC" w:rsidRPr="005F52AF">
        <w:rPr>
          <w:rFonts w:cs="Times New Roman"/>
        </w:rPr>
        <w:t>Općinsk</w:t>
      </w:r>
      <w:r w:rsidR="00A107CC">
        <w:rPr>
          <w:rFonts w:cs="Times New Roman"/>
        </w:rPr>
        <w:t>i</w:t>
      </w:r>
      <w:r w:rsidR="00A107CC" w:rsidRPr="005F52AF">
        <w:rPr>
          <w:rFonts w:cs="Times New Roman"/>
        </w:rPr>
        <w:t xml:space="preserve"> sud u </w:t>
      </w:r>
      <w:r w:rsidR="00A107CC">
        <w:rPr>
          <w:rFonts w:cs="Times New Roman"/>
        </w:rPr>
        <w:t>Koprivnici, Zemljišnoknjižni odjel Koprivnica</w:t>
      </w:r>
      <w:r w:rsidR="00A107CC" w:rsidRPr="005F52AF">
        <w:rPr>
          <w:rFonts w:cs="Times New Roman"/>
        </w:rPr>
        <w:t xml:space="preserve"> </w:t>
      </w:r>
      <w:r w:rsidRPr="00E91980">
        <w:rPr>
          <w:rFonts w:cs="Times New Roman"/>
        </w:rPr>
        <w:t xml:space="preserve">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="00A107CC" w:rsidRPr="005F52AF">
        <w:rPr>
          <w:rFonts w:cs="Times New Roman"/>
        </w:rPr>
        <w:t>Općinsk</w:t>
      </w:r>
      <w:r w:rsidR="00A107CC">
        <w:rPr>
          <w:rFonts w:cs="Times New Roman"/>
        </w:rPr>
        <w:t>i</w:t>
      </w:r>
      <w:r w:rsidR="00A107CC" w:rsidRPr="005F52AF">
        <w:rPr>
          <w:rFonts w:cs="Times New Roman"/>
        </w:rPr>
        <w:t xml:space="preserve"> sud u </w:t>
      </w:r>
      <w:r w:rsidR="00A107CC">
        <w:rPr>
          <w:rFonts w:cs="Times New Roman"/>
        </w:rPr>
        <w:t>Koprivnici, Zemljišnoknjižni odjel Koprivnica</w:t>
      </w:r>
      <w:r w:rsidR="00A107CC" w:rsidRPr="005F52AF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8E3FD9" w:rsidP="00393F7E" w:rsidR="008E3FD9" w:rsidRPr="00393F7E">
      <w:pPr>
        <w:rPr>
          <w:rFonts w:cs="Times New Roman"/>
        </w:rPr>
      </w:pPr>
    </w:p>
    <w:p w:rsidRDefault="008E3FD9" w:rsidP="00393F7E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41332A">
        <w:rPr>
          <w:rFonts w:cs="Times New Roman"/>
        </w:rPr>
        <w:t>9947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</w:t>
      </w:r>
      <w:r w:rsidR="00F81F45">
        <w:rPr>
          <w:rFonts w:cs="Times New Roman"/>
        </w:rPr>
        <w:t xml:space="preserve">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F1441E">
        <w:rPr>
          <w:rFonts w:cs="Times New Roman"/>
        </w:rPr>
        <w:t>249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E01FA8">
        <w:rPr>
          <w:rFonts w:cs="Times New Roman"/>
        </w:rPr>
        <w:t>1</w:t>
      </w:r>
      <w:r w:rsidR="00F1441E">
        <w:rPr>
          <w:rFonts w:cs="Times New Roman"/>
        </w:rPr>
        <w:t>2.250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176059">
        <w:rPr>
          <w:rFonts w:cs="Times New Roman"/>
        </w:rPr>
        <w:t>1</w:t>
      </w:r>
      <w:r w:rsidR="00F456F0">
        <w:rPr>
          <w:rFonts w:cs="Times New Roman"/>
        </w:rPr>
        <w:t>2.250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 xml:space="preserve">je uplatio iznos jamčevine od </w:t>
      </w:r>
      <w:r w:rsidR="00D96843">
        <w:rPr>
          <w:rFonts w:cs="Times New Roman"/>
        </w:rPr>
        <w:t>1.225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176059">
        <w:rPr>
          <w:rFonts w:cs="Times New Roman"/>
        </w:rPr>
        <w:t>1</w:t>
      </w:r>
      <w:r w:rsidR="00D96843">
        <w:rPr>
          <w:rFonts w:cs="Times New Roman"/>
        </w:rPr>
        <w:t>1.025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lastRenderedPageBreak/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176059">
        <w:rPr>
          <w:rFonts w:cs="Times New Roman"/>
        </w:rPr>
        <w:t>1</w:t>
      </w:r>
      <w:r w:rsidR="00D96843">
        <w:rPr>
          <w:rFonts w:cs="Times New Roman"/>
        </w:rPr>
        <w:t>1.025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E3FD9" w:rsidP="00393F7E" w:rsidR="008E3FD9">
      <w:pPr>
        <w:jc w:val="center"/>
        <w:rPr>
          <w:rFonts w:cs="Times New Roman"/>
        </w:rPr>
      </w:pPr>
      <w:r w:rsidRPr="0011389E"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4A44E4">
        <w:rPr>
          <w:rFonts w:cs="Times New Roman"/>
        </w:rPr>
        <w:t>25</w:t>
      </w:r>
      <w:r w:rsidR="00CE5D44">
        <w:rPr>
          <w:rFonts w:cs="Times New Roman"/>
        </w:rPr>
        <w:t>. rujna</w:t>
      </w:r>
      <w:r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DD7B5C" w:rsidR="008E3FD9">
      <w:pPr>
        <w:ind w:firstLine="708" w:left="4956"/>
        <w:jc w:val="both"/>
      </w:pPr>
      <w:r>
        <w:t xml:space="preserve">Iris Hatvalić Nemec </w:t>
      </w:r>
    </w:p>
    <w:p w:rsidRDefault="008E3FD9" w:rsidP="00393F7E" w:rsidR="008E3FD9">
      <w:pPr>
        <w:jc w:val="both"/>
        <w:rPr>
          <w:rFonts w:cs="Times New Roman"/>
        </w:rPr>
      </w:pPr>
    </w:p>
    <w:p w:rsidRDefault="00393F7E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 w:rsidR="00AA1E61">
        <w:rPr>
          <w:rFonts w:cs="Times New Roman"/>
        </w:rPr>
        <w:t>Koprivnica</w:t>
      </w:r>
      <w:r>
        <w:rPr>
          <w:rFonts w:cs="Times New Roman"/>
        </w:rPr>
        <w:t xml:space="preserve">, Zemljišnoknjižni odjel </w:t>
      </w:r>
      <w:r w:rsidR="00AA1E61">
        <w:rPr>
          <w:rFonts w:cs="Times New Roman"/>
        </w:rPr>
        <w:t>Koprivnica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 w:rsidR="00AA1E61">
        <w:rPr>
          <w:rFonts w:cs="Times New Roman"/>
        </w:rPr>
        <w:t>Koprivnica</w:t>
      </w:r>
      <w:r>
        <w:rPr>
          <w:rFonts w:cs="Times New Roman"/>
        </w:rPr>
        <w:t xml:space="preserve">, Zemljišnoknjižni odjel </w:t>
      </w:r>
      <w:r w:rsidR="00AA1E61">
        <w:rPr>
          <w:rFonts w:cs="Times New Roman"/>
        </w:rPr>
        <w:t>Koprivnica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393F7E" w:rsidR="00DA0242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683" w:rsidP="00537B78" w:rsidR="00854683">
      <w:r>
        <w:separator/>
      </w:r>
    </w:p>
  </w:endnote>
  <w:endnote w:id="0" w:type="continuationSeparator">
    <w:p w:rsidRDefault="00854683" w:rsidP="00537B78" w:rsidR="00854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683" w:rsidP="00537B78" w:rsidR="00854683">
      <w:r>
        <w:separator/>
      </w:r>
    </w:p>
  </w:footnote>
  <w:footnote w:id="0" w:type="continuationSeparator">
    <w:p w:rsidRDefault="00854683" w:rsidP="00537B78" w:rsidR="00854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393F7E" w:rsidP="00393F7E" w:rsidR="00393F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B5C">
          <w:t>1</w:t>
        </w:r>
        <w:r>
          <w:fldChar w:fldCharType="end"/>
        </w:r>
      </w:p>
    </w:sdtContent>
  </w:sdt>
  <w:p w:rsidRDefault="00393F7E" w:rsidP="00393F7E" w:rsidR="00393F7E">
    <w:pPr>
      <w:pStyle w:val="Zaglavlje"/>
      <w:spacing w:after="0"/>
    </w:pPr>
    <w:r>
      <w:t>Poslovni broj: 4 St-252/16-205</w:t>
    </w:r>
  </w:p>
  <w:p w:rsidRDefault="00393F7E" w:rsidP="00393F7E" w:rsidR="00393F7E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1806554"/>
    <w:multiLevelType w:val="hybridMultilevel"/>
    <w:tmpl w:val="1DFEED6C"/>
    <w:lvl w:tplc="995029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1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2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4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34A235C"/>
    <w:multiLevelType w:val="multilevel"/>
    <w:tmpl w:val="233E50AC"/>
    <w:numStyleLink w:val="NumList1"/>
  </w:abstractNum>
  <w:abstractNum w:abstractNumId="46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6670CAA"/>
    <w:multiLevelType w:val="multilevel"/>
    <w:tmpl w:val="DF20873A"/>
    <w:numStyleLink w:val="NumListOI"/>
  </w:abstractNum>
  <w:abstractNum w:abstractNumId="48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9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5"/>
  </w:num>
  <w:num w:numId="3">
    <w:abstractNumId w:val="19"/>
  </w:num>
  <w:num w:numId="4">
    <w:abstractNumId w:val="46"/>
  </w:num>
  <w:num w:numId="5">
    <w:abstractNumId w:val="48"/>
  </w:num>
  <w:num w:numId="6">
    <w:abstractNumId w:val="21"/>
  </w:num>
  <w:num w:numId="7">
    <w:abstractNumId w:val="22"/>
  </w:num>
  <w:num w:numId="8">
    <w:abstractNumId w:val="34"/>
  </w:num>
  <w:num w:numId="9">
    <w:abstractNumId w:val="17"/>
  </w:num>
  <w:num w:numId="10">
    <w:abstractNumId w:val="40"/>
  </w:num>
  <w:num w:numId="11">
    <w:abstractNumId w:val="16"/>
  </w:num>
  <w:num w:numId="12">
    <w:abstractNumId w:val="15"/>
  </w:num>
  <w:num w:numId="13">
    <w:abstractNumId w:val="43"/>
  </w:num>
  <w:num w:numId="14">
    <w:abstractNumId w:val="31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26"/>
  </w:num>
  <w:num w:numId="18">
    <w:abstractNumId w:val="42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3"/>
  </w:num>
  <w:num w:numId="35">
    <w:abstractNumId w:val="30"/>
  </w:num>
  <w:num w:numId="36">
    <w:abstractNumId w:val="12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5"/>
  </w:num>
  <w:num w:numId="42">
    <w:abstractNumId w:val="49"/>
  </w:num>
  <w:num w:numId="43">
    <w:abstractNumId w:val="14"/>
  </w:num>
  <w:num w:numId="44">
    <w:abstractNumId w:val="47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29"/>
  </w:num>
  <w:num w:numId="52">
    <w:abstractNumId w:val="13"/>
  </w:num>
  <w:num w:numId="53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224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0A49"/>
    <w:rsid w:val="001711C1"/>
    <w:rsid w:val="00171CD9"/>
    <w:rsid w:val="001739C1"/>
    <w:rsid w:val="001748CA"/>
    <w:rsid w:val="001754BF"/>
    <w:rsid w:val="00176059"/>
    <w:rsid w:val="001776C8"/>
    <w:rsid w:val="00182400"/>
    <w:rsid w:val="0018302A"/>
    <w:rsid w:val="001856F9"/>
    <w:rsid w:val="001860AA"/>
    <w:rsid w:val="00186969"/>
    <w:rsid w:val="00186A33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CF1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2FE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0707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9C6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819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3F7E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32A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44E4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AAC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75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0F5F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4683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503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D85"/>
    <w:rsid w:val="00900CC6"/>
    <w:rsid w:val="009047F7"/>
    <w:rsid w:val="00904FE5"/>
    <w:rsid w:val="0090770C"/>
    <w:rsid w:val="0091331F"/>
    <w:rsid w:val="009137E2"/>
    <w:rsid w:val="00913A6B"/>
    <w:rsid w:val="009147B8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B6C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7CC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1E61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193"/>
    <w:rsid w:val="00C22284"/>
    <w:rsid w:val="00C23588"/>
    <w:rsid w:val="00C2473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03F9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B31"/>
    <w:rsid w:val="00C76287"/>
    <w:rsid w:val="00C806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3CB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D7FA7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37E94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843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B5C"/>
    <w:rsid w:val="00DE19A4"/>
    <w:rsid w:val="00DE2026"/>
    <w:rsid w:val="00DE353A"/>
    <w:rsid w:val="00DE427F"/>
    <w:rsid w:val="00DE58E5"/>
    <w:rsid w:val="00DE661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FA8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331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CEA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41E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6F0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059"/>
    <w:rsid w:val="00F7436B"/>
    <w:rsid w:val="00F76470"/>
    <w:rsid w:val="00F800BB"/>
    <w:rsid w:val="00F81F45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86552-2190-43D7-A35A-A9A4E3A43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4599</properties:Characters>
  <properties:Lines>115</properties:Lines>
  <properties:Paragraphs>40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2018-09-25T07:34:00Z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2018-09-26T13:03:00Z</cp:lastPrinted>
  <dcterms:modified xmlns:xsi="http://www.w3.org/2001/XMLSchema-instance" xsi:type="dcterms:W3CDTF">2018-09-26T13:03:00Z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(St-252-16-205-II rješenje o dosudi ostalo točka 1.c) Erste banka-25.9.18..docx)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