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daa3" w14:paraId="f0ddaa3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0C4259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St-292</w:t>
      </w:r>
      <w:r w:rsidR="009410A8">
        <w:rPr>
          <w:rFonts w:cs="Times New Roman" w:hAnsi="Times New Roman" w:ascii="Times New Roman"/>
          <w:sz w:val="24"/>
          <w:szCs w:val="24"/>
        </w:rPr>
        <w:t>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D12EBE"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 w:rsidR="00715BA9">
        <w:rPr>
          <w:rFonts w:cs="Times New Roman" w:hAnsi="Times New Roman" w:ascii="Times New Roman"/>
          <w:sz w:val="24"/>
          <w:szCs w:val="24"/>
        </w:rPr>
        <w:t xml:space="preserve"> </w:t>
      </w:r>
      <w:r w:rsidR="000C4259" w:rsidRPr="000C4259">
        <w:rPr>
          <w:rFonts w:cs="Times New Roman" w:hAnsi="Times New Roman" w:ascii="Times New Roman"/>
          <w:sz w:val="24"/>
          <w:szCs w:val="24"/>
        </w:rPr>
        <w:t>MAK BADANJ d.o.o.</w:t>
      </w:r>
      <w:r w:rsidR="000C4259">
        <w:rPr>
          <w:rFonts w:cs="Times New Roman" w:hAnsi="Times New Roman" w:ascii="Times New Roman"/>
          <w:sz w:val="24"/>
          <w:szCs w:val="24"/>
        </w:rPr>
        <w:t xml:space="preserve"> iz Badnja, </w:t>
      </w:r>
      <w:proofErr w:type="spellStart"/>
      <w:r w:rsidR="000C4259">
        <w:rPr>
          <w:rFonts w:cs="Times New Roman" w:hAnsi="Times New Roman" w:ascii="Times New Roman"/>
          <w:sz w:val="24"/>
          <w:szCs w:val="24"/>
        </w:rPr>
        <w:t>Andabake</w:t>
      </w:r>
      <w:proofErr w:type="spellEnd"/>
      <w:r w:rsidR="000C4259">
        <w:rPr>
          <w:rFonts w:cs="Times New Roman" w:hAnsi="Times New Roman" w:ascii="Times New Roman"/>
          <w:sz w:val="24"/>
          <w:szCs w:val="24"/>
        </w:rPr>
        <w:t xml:space="preserve"> 1/4, OIB: </w:t>
      </w:r>
      <w:r w:rsidR="000C4259" w:rsidRPr="000C4259">
        <w:rPr>
          <w:rFonts w:cs="Times New Roman" w:hAnsi="Times New Roman" w:ascii="Times New Roman"/>
          <w:sz w:val="24"/>
          <w:szCs w:val="24"/>
        </w:rPr>
        <w:t>57891562624</w:t>
      </w:r>
      <w:r w:rsidR="009F073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EF369C">
        <w:rPr>
          <w:rFonts w:cs="Times New Roman" w:hAnsi="Times New Roman" w:ascii="Times New Roman"/>
          <w:sz w:val="24"/>
          <w:szCs w:val="24"/>
        </w:rPr>
        <w:t>27. lipnja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1D2123" w:rsidRPr="001D2123">
        <w:rPr>
          <w:rFonts w:cs="Times New Roman" w:hAnsi="Times New Roman" w:ascii="Times New Roman"/>
          <w:sz w:val="24"/>
          <w:szCs w:val="24"/>
        </w:rPr>
        <w:t xml:space="preserve"> </w:t>
      </w:r>
      <w:r w:rsidR="000C4259" w:rsidRPr="000C4259">
        <w:rPr>
          <w:rFonts w:cs="Times New Roman" w:hAnsi="Times New Roman" w:ascii="Times New Roman"/>
          <w:sz w:val="24"/>
          <w:szCs w:val="24"/>
        </w:rPr>
        <w:t>MAK BADANJ d.o.o.</w:t>
      </w:r>
      <w:r w:rsidR="000C4259">
        <w:rPr>
          <w:rFonts w:cs="Times New Roman" w:hAnsi="Times New Roman" w:ascii="Times New Roman"/>
          <w:sz w:val="24"/>
          <w:szCs w:val="24"/>
        </w:rPr>
        <w:t xml:space="preserve"> iz Badnja, </w:t>
      </w:r>
      <w:proofErr w:type="spellStart"/>
      <w:r w:rsidR="000C4259">
        <w:rPr>
          <w:rFonts w:cs="Times New Roman" w:hAnsi="Times New Roman" w:ascii="Times New Roman"/>
          <w:sz w:val="24"/>
          <w:szCs w:val="24"/>
        </w:rPr>
        <w:t>Andabake</w:t>
      </w:r>
      <w:proofErr w:type="spellEnd"/>
      <w:r w:rsidR="000C4259">
        <w:rPr>
          <w:rFonts w:cs="Times New Roman" w:hAnsi="Times New Roman" w:ascii="Times New Roman"/>
          <w:sz w:val="24"/>
          <w:szCs w:val="24"/>
        </w:rPr>
        <w:t xml:space="preserve"> 1/4, OIB: </w:t>
      </w:r>
      <w:r w:rsidR="000C4259" w:rsidRPr="000C4259">
        <w:rPr>
          <w:rFonts w:cs="Times New Roman" w:hAnsi="Times New Roman" w:ascii="Times New Roman"/>
          <w:sz w:val="24"/>
          <w:szCs w:val="24"/>
        </w:rPr>
        <w:t>57891562624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0C4259">
        <w:rPr>
          <w:rFonts w:cs="Times New Roman" w:hAnsi="Times New Roman" w:ascii="Times New Roman"/>
          <w:sz w:val="24"/>
          <w:szCs w:val="24"/>
        </w:rPr>
        <w:t>-292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9410A8">
        <w:rPr>
          <w:rFonts w:cs="Times New Roman" w:hAnsi="Times New Roman" w:ascii="Times New Roman"/>
          <w:sz w:val="24"/>
          <w:szCs w:val="24"/>
        </w:rPr>
        <w:t>2016</w:t>
      </w:r>
      <w:r w:rsidR="00EF369C">
        <w:rPr>
          <w:rFonts w:cs="Times New Roman" w:hAnsi="Times New Roman" w:ascii="Times New Roman"/>
          <w:sz w:val="24"/>
          <w:szCs w:val="24"/>
        </w:rPr>
        <w:t xml:space="preserve"> iznos od </w:t>
      </w:r>
      <w:r w:rsidR="000C4259">
        <w:rPr>
          <w:rFonts w:cs="Times New Roman" w:hAnsi="Times New Roman" w:ascii="Times New Roman"/>
          <w:sz w:val="24"/>
          <w:szCs w:val="24"/>
        </w:rPr>
        <w:t>15.800,00</w:t>
      </w:r>
      <w:r w:rsidR="00424F74"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2152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0C4259" w:rsidRPr="000C4259">
        <w:rPr>
          <w:rFonts w:cs="Times New Roman" w:hAnsi="Times New Roman" w:ascii="Times New Roman"/>
          <w:sz w:val="24"/>
          <w:szCs w:val="24"/>
        </w:rPr>
        <w:t>MAK BADANJ d.o.o.</w:t>
      </w:r>
      <w:r w:rsidR="000C4259">
        <w:rPr>
          <w:rFonts w:cs="Times New Roman" w:hAnsi="Times New Roman" w:ascii="Times New Roman"/>
          <w:sz w:val="24"/>
          <w:szCs w:val="24"/>
        </w:rPr>
        <w:t xml:space="preserve"> iz Badnja, </w:t>
      </w:r>
      <w:proofErr w:type="spellStart"/>
      <w:r w:rsidR="000C4259">
        <w:rPr>
          <w:rFonts w:cs="Times New Roman" w:hAnsi="Times New Roman" w:ascii="Times New Roman"/>
          <w:sz w:val="24"/>
          <w:szCs w:val="24"/>
        </w:rPr>
        <w:t>Andabake</w:t>
      </w:r>
      <w:proofErr w:type="spellEnd"/>
      <w:r w:rsidR="000C4259">
        <w:rPr>
          <w:rFonts w:cs="Times New Roman" w:hAnsi="Times New Roman" w:ascii="Times New Roman"/>
          <w:sz w:val="24"/>
          <w:szCs w:val="24"/>
        </w:rPr>
        <w:t xml:space="preserve"> 1/4, OIB: </w:t>
      </w:r>
      <w:r w:rsidR="000C4259" w:rsidRPr="000C4259">
        <w:rPr>
          <w:rFonts w:cs="Times New Roman" w:hAnsi="Times New Roman" w:ascii="Times New Roman"/>
          <w:sz w:val="24"/>
          <w:szCs w:val="24"/>
        </w:rPr>
        <w:t>57891562624</w:t>
      </w:r>
      <w:r w:rsidR="001D2123">
        <w:rPr>
          <w:rFonts w:cs="Times New Roman" w:hAnsi="Times New Roman" w:ascii="Times New Roman"/>
          <w:sz w:val="24"/>
          <w:szCs w:val="24"/>
        </w:rPr>
        <w:t>.</w:t>
      </w:r>
    </w:p>
    <w:p w:rsidRDefault="001D2123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9410A8">
        <w:rPr>
          <w:rFonts w:cs="Times New Roman" w:hAnsi="Times New Roman" w:ascii="Times New Roman"/>
          <w:sz w:val="24"/>
          <w:szCs w:val="24"/>
        </w:rPr>
        <w:t>02. studenog</w:t>
      </w:r>
      <w:r w:rsidR="003345D0">
        <w:rPr>
          <w:rFonts w:cs="Times New Roman" w:hAnsi="Times New Roman" w:ascii="Times New Roman"/>
          <w:sz w:val="24"/>
          <w:szCs w:val="24"/>
        </w:rPr>
        <w:t xml:space="preserve"> </w:t>
      </w:r>
      <w:r w:rsidR="00573BE5">
        <w:rPr>
          <w:rFonts w:cs="Times New Roman" w:hAnsi="Times New Roman" w:ascii="Times New Roman"/>
          <w:sz w:val="24"/>
          <w:szCs w:val="24"/>
        </w:rPr>
        <w:t>2015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8173DA">
        <w:rPr>
          <w:rFonts w:cs="Times New Roman" w:hAnsi="Times New Roman" w:ascii="Times New Roman"/>
          <w:sz w:val="24"/>
          <w:szCs w:val="24"/>
        </w:rPr>
        <w:t>11</w:t>
      </w:r>
      <w:r w:rsidR="009410A8">
        <w:rPr>
          <w:rFonts w:cs="Times New Roman" w:hAnsi="Times New Roman" w:ascii="Times New Roman"/>
          <w:sz w:val="24"/>
          <w:szCs w:val="24"/>
        </w:rPr>
        <w:t>. siječnja</w:t>
      </w:r>
      <w:r w:rsidR="00715BA9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</w:t>
      </w:r>
      <w:proofErr w:type="spellStart"/>
      <w:r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imovine, </w:t>
      </w:r>
      <w:r w:rsidR="000C4259">
        <w:rPr>
          <w:rFonts w:cs="Times New Roman" w:hAnsi="Times New Roman" w:ascii="Times New Roman"/>
          <w:sz w:val="24"/>
          <w:szCs w:val="24"/>
        </w:rPr>
        <w:t>ali</w:t>
      </w:r>
      <w:r w:rsidR="008173DA">
        <w:rPr>
          <w:rFonts w:cs="Times New Roman" w:hAnsi="Times New Roman" w:ascii="Times New Roman"/>
          <w:sz w:val="24"/>
          <w:szCs w:val="24"/>
        </w:rPr>
        <w:t xml:space="preserve"> isti </w:t>
      </w:r>
      <w:r w:rsidR="000C4259">
        <w:rPr>
          <w:rFonts w:cs="Times New Roman" w:hAnsi="Times New Roman" w:ascii="Times New Roman"/>
          <w:sz w:val="24"/>
          <w:szCs w:val="24"/>
        </w:rPr>
        <w:t xml:space="preserve">nije </w:t>
      </w:r>
      <w:r w:rsidR="008173DA">
        <w:rPr>
          <w:rFonts w:cs="Times New Roman" w:hAnsi="Times New Roman" w:ascii="Times New Roman"/>
          <w:sz w:val="24"/>
          <w:szCs w:val="24"/>
        </w:rPr>
        <w:t xml:space="preserve">dostavio popis imovine. 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C4259" w:rsidP="000C4259" w:rsidR="000C425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imenovan privremeni stečajni upravitelj koji je utvrdio da  dužnik nema  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2 -                                             </w:t>
      </w:r>
      <w:r w:rsidR="00715BA9">
        <w:rPr>
          <w:rFonts w:cs="Times New Roman" w:hAnsi="Times New Roman" w:ascii="Times New Roman"/>
          <w:sz w:val="24"/>
          <w:szCs w:val="24"/>
        </w:rPr>
        <w:t>9 St</w:t>
      </w:r>
      <w:r w:rsidR="000C4259">
        <w:rPr>
          <w:rFonts w:cs="Times New Roman" w:hAnsi="Times New Roman" w:ascii="Times New Roman"/>
          <w:sz w:val="24"/>
          <w:szCs w:val="24"/>
        </w:rPr>
        <w:t>-292</w:t>
      </w:r>
      <w:r w:rsidR="009410A8">
        <w:rPr>
          <w:rFonts w:cs="Times New Roman" w:hAnsi="Times New Roman" w:ascii="Times New Roman"/>
          <w:sz w:val="24"/>
          <w:szCs w:val="24"/>
        </w:rPr>
        <w:t>/2016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1BDF" w:rsidP="008967A5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imovine  koja bi</w:t>
      </w:r>
      <w:r w:rsidR="000038E1"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EF369C">
        <w:rPr>
          <w:rFonts w:cs="Times New Roman" w:hAnsi="Times New Roman" w:ascii="Times New Roman"/>
          <w:sz w:val="24"/>
          <w:szCs w:val="24"/>
        </w:rPr>
        <w:t>27. lipnja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E53B21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>
        <w:rPr>
          <w:rFonts w:cs="Times New Roman" w:hAnsi="Times New Roman" w:ascii="Times New Roman"/>
          <w:sz w:val="24"/>
          <w:szCs w:val="24"/>
        </w:rPr>
        <w:t xml:space="preserve">, Regionalni centar </w:t>
      </w:r>
      <w:proofErr w:type="spellStart"/>
      <w:r>
        <w:rPr>
          <w:rFonts w:cs="Times New Roman" w:hAnsi="Times New Roman" w:ascii="Times New Roman"/>
          <w:sz w:val="24"/>
          <w:szCs w:val="24"/>
        </w:rPr>
        <w:t>split</w:t>
      </w:r>
      <w:proofErr w:type="spellEnd"/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7F9" w:rsidP="00E67C3C" w:rsidR="004347F9">
      <w:pPr>
        <w:spacing w:lineRule="auto" w:line="240" w:after="0"/>
      </w:pPr>
      <w:r>
        <w:separator/>
      </w:r>
    </w:p>
  </w:endnote>
  <w:endnote w:id="0" w:type="continuationSeparator">
    <w:p w:rsidRDefault="004347F9" w:rsidP="00E67C3C" w:rsidR="004347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7F9" w:rsidP="00E67C3C" w:rsidR="004347F9">
      <w:pPr>
        <w:spacing w:lineRule="auto" w:line="240" w:after="0"/>
      </w:pPr>
      <w:r>
        <w:separator/>
      </w:r>
    </w:p>
  </w:footnote>
  <w:footnote w:id="0" w:type="continuationSeparator">
    <w:p w:rsidRDefault="004347F9" w:rsidP="00E67C3C" w:rsidR="004347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0C4259"/>
    <w:rsid w:val="000D0859"/>
    <w:rsid w:val="00101B58"/>
    <w:rsid w:val="001D2123"/>
    <w:rsid w:val="00215261"/>
    <w:rsid w:val="0025268A"/>
    <w:rsid w:val="00274B98"/>
    <w:rsid w:val="003345D0"/>
    <w:rsid w:val="003C64A1"/>
    <w:rsid w:val="003C7CC3"/>
    <w:rsid w:val="00416673"/>
    <w:rsid w:val="00424F74"/>
    <w:rsid w:val="004266E4"/>
    <w:rsid w:val="004347F9"/>
    <w:rsid w:val="004B1580"/>
    <w:rsid w:val="00540593"/>
    <w:rsid w:val="00573BE5"/>
    <w:rsid w:val="006F1BDF"/>
    <w:rsid w:val="00715BA9"/>
    <w:rsid w:val="008173DA"/>
    <w:rsid w:val="008967A5"/>
    <w:rsid w:val="008B7C03"/>
    <w:rsid w:val="009410A8"/>
    <w:rsid w:val="009F0731"/>
    <w:rsid w:val="00A43D9A"/>
    <w:rsid w:val="00A50969"/>
    <w:rsid w:val="00A77D7C"/>
    <w:rsid w:val="00CB0B39"/>
    <w:rsid w:val="00D12EBE"/>
    <w:rsid w:val="00D42B0A"/>
    <w:rsid w:val="00E53B21"/>
    <w:rsid w:val="00E67C3C"/>
    <w:rsid w:val="00EE523F"/>
    <w:rsid w:val="00EF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A509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9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96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9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9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A509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9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96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9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9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St-292/2016</izvorni_sadrzaj>
    <derivirana_varijabla naziv="DomainObject.Predmet.OznakaBroj_1">St-292/2016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 BADANJ, društvo s ograničenom odgovornošću za trgovinu, ugostiteljstvo i transport</izvorni_sadrzaj>
    <derivirana_varijabla naziv="DomainObject.Predmet.ProtustrankaFormated_1">  MAK BADANJ, društvo s ograničenom odgovornošću za trgovinu, ugostiteljstvo i transport</derivirana_varijabla>
  </DomainObject.Predmet.ProtustrankaFormated>
  <DomainObject.Predmet.ProtustrankaFormatedOIB>
    <izvorni_sadrzaj>  MAK BADANJ, društvo s ograničenom odgovornošću za trgovinu, ugostiteljstvo i transport, OIB 57891562624</izvorni_sadrzaj>
    <derivirana_varijabla naziv="DomainObject.Predmet.ProtustrankaFormatedOIB_1">  MAK BADANJ, društvo s ograničenom odgovornošću za trgovinu, ugostiteljstvo i transport, OIB 57891562624</derivirana_varijabla>
  </DomainObject.Predmet.ProtustrankaFormatedOIB>
  <DomainObject.Predmet.ProtustrankaFormatedWithAdress>
    <izvorni_sadrzaj> MAK BADANJ, društvo s ograničenom odgovornošću za trgovinu, ugostiteljstvo i transport, Andabake 1/4 , 22320 Badanj</izvorni_sadrzaj>
    <derivirana_varijabla naziv="DomainObject.Predmet.ProtustrankaFormatedWithAdress_1"> MAK BADANJ, društvo s ograničenom odgovornošću za trgovinu, ugostiteljstvo i transport, Andabake 1/4 , 22320 Badanj</derivirana_varijabla>
  </DomainObject.Predmet.ProtustrankaFormatedWithAdress>
  <DomainObject.Predmet.ProtustrankaFormatedWithAdressOIB>
    <izvorni_sadrzaj> MAK BADANJ, društvo s ograničenom odgovornošću za trgovinu, ugostiteljstvo i transport, OIB 57891562624, Andabake 1/4 , 22320 Badanj</izvorni_sadrzaj>
    <derivirana_varijabla naziv="DomainObject.Predmet.ProtustrankaFormatedWithAdressOIB_1"> MAK BADANJ, društvo s ograničenom odgovornošću za trgovinu, ugostiteljstvo i transport, OIB 57891562624, Andabake 1/4 , 22320 Badanj</derivirana_varijabla>
  </DomainObject.Predmet.ProtustrankaFormatedWithAdressOIB>
  <DomainObject.Predmet.ProtustrankaWithAdress>
    <izvorni_sadrzaj>MAK BADANJ, društvo s ograničenom odgovornošću za trgovinu, ugostiteljstvo i transport Andabake 1/4 , 22320 Badanj</izvorni_sadrzaj>
    <derivirana_varijabla naziv="DomainObject.Predmet.ProtustrankaWithAdress_1">MAK BADANJ, društvo s ograničenom odgovornošću za trgovinu, ugostiteljstvo i transport Andabake 1/4 , 22320 Badanj</derivirana_varijabla>
  </DomainObject.Predmet.ProtustrankaWithAdress>
  <DomainObject.Predmet.ProtustrankaWithAdressOIB>
    <izvorni_sadrzaj>MAK BADANJ, društvo s ograničenom odgovornošću za trgovinu, ugostiteljstvo i transport, OIB 57891562624, Andabake 1/4 , 22320 Badanj</izvorni_sadrzaj>
    <derivirana_varijabla naziv="DomainObject.Predmet.ProtustrankaWithAdressOIB_1">MAK BADANJ, društvo s ograničenom odgovornošću za trgovinu, ugostiteljstvo i transport, OIB 57891562624, Andabake 1/4 , 22320 Badanj</derivirana_varijabla>
  </DomainObject.Predmet.ProtustrankaWithAdressOIB>
  <DomainObject.Predmet.ProtustrankaNazivFormated>
    <izvorni_sadrzaj>MAK BADANJ, društvo s ograničenom odgovornošću za trgovinu, ugostiteljstvo i transport</izvorni_sadrzaj>
    <derivirana_varijabla naziv="DomainObject.Predmet.ProtustrankaNazivFormated_1">MAK BADANJ, društvo s ograničenom odgovornošću za trgovinu, ugostiteljstvo i transport</derivirana_varijabla>
  </DomainObject.Predmet.ProtustrankaNazivFormated>
  <DomainObject.Predmet.ProtustrankaNazivFormatedOIB>
    <izvorni_sadrzaj>MAK BADANJ, društvo s ograničenom odgovornošću za trgovinu, ugostiteljstvo i transport, OIB 57891562624</izvorni_sadrzaj>
    <derivirana_varijabla naziv="DomainObject.Predmet.ProtustrankaNazivFormatedOIB_1">MAK BADANJ, društvo s ograničenom odgovornošću za trgovinu, ugostiteljstvo i transport, OIB 57891562624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MAK BADANJ, društvo s ograničenom odgovornošću za trgovinu, ugostiteljstvo i transport</item>
    </izvorni_sadrzaj>
    <derivirana_varijabla naziv="DomainObject.Predmet.ProtuStrankaListFormated_1">
      <item>MAK BADANJ, društvo s ograničenom odgovornošću za trgovinu, ugostiteljstvo i transport</item>
    </derivirana_varijabla>
  </DomainObject.Predmet.ProtuStrankaListFormated>
  <DomainObject.Predmet.ProtuStrankaListFormatedOIB>
    <izvorni_sadrzaj>
      <item>MAK BADANJ, društvo s ograničenom odgovornošću za trgovinu, ugostiteljstvo i transport, OIB 57891562624</item>
    </izvorni_sadrzaj>
    <derivirana_varijabla naziv="DomainObject.Predmet.ProtuStrankaListFormatedOIB_1">
      <item>MAK BADANJ, društvo s ograničenom odgovornošću za trgovinu, ugostiteljstvo i transport, OIB 57891562624</item>
    </derivirana_varijabla>
  </DomainObject.Predmet.ProtuStrankaListFormatedOIB>
  <DomainObject.Predmet.ProtuStrankaListFormatedWithAdress>
    <izvorni_sadrzaj>
      <item>MAK BADANJ, društvo s ograničenom odgovornošću za trgovinu, ugostiteljstvo i transport, Andabake 1/4 , 22320 Badanj</item>
    </izvorni_sadrzaj>
    <derivirana_varijabla naziv="DomainObject.Predmet.ProtuStrankaListFormatedWithAdress_1">
      <item>MAK BADANJ, društvo s ograničenom odgovornošću za trgovinu, ugostiteljstvo i transport, Andabake 1/4 , 22320 Badanj</item>
    </derivirana_varijabla>
  </DomainObject.Predmet.ProtuStrankaListFormatedWithAdress>
  <DomainObject.Predmet.ProtuStrankaListFormatedWithAdressOIB>
    <izvorni_sadrzaj>
      <item>MAK BADANJ, društvo s ograničenom odgovornošću za trgovinu, ugostiteljstvo i transport, OIB 57891562624, Andabake 1/4 , 22320 Badanj</item>
    </izvorni_sadrzaj>
    <derivirana_varijabla naziv="DomainObject.Predmet.ProtuStrankaListFormatedWithAdressOIB_1">
      <item>MAK BADANJ, društvo s ograničenom odgovornošću za trgovinu, ugostiteljstvo i transport, OIB 57891562624, Andabake 1/4 , 22320 Badanj</item>
    </derivirana_varijabla>
  </DomainObject.Predmet.ProtuStrankaListFormatedWithAdressOIB>
  <DomainObject.Predmet.ProtuStrankaListNazivFormated>
    <izvorni_sadrzaj>
      <item>MAK BADANJ, društvo s ograničenom odgovornošću za trgovinu, ugostiteljstvo i transport</item>
    </izvorni_sadrzaj>
    <derivirana_varijabla naziv="DomainObject.Predmet.ProtuStrankaListNazivFormated_1">
      <item>MAK BADANJ, društvo s ograničenom odgovornošću za trgovinu, ugostiteljstvo i transport</item>
    </derivirana_varijabla>
  </DomainObject.Predmet.ProtuStrankaListNazivFormated>
  <DomainObject.Predmet.ProtuStrankaListNazivFormatedOIB>
    <izvorni_sadrzaj>
      <item>MAK BADANJ, društvo s ograničenom odgovornošću za trgovinu, ugostiteljstvo i transport, OIB 57891562624</item>
    </izvorni_sadrzaj>
    <derivirana_varijabla naziv="DomainObject.Predmet.ProtuStrankaListNazivFormatedOIB_1">
      <item>MAK BADANJ, društvo s ograničenom odgovornošću za trgovinu, ugostiteljstvo i transport, OIB 57891562624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MAK BADANJ, društvo s ograničenom odgovornošću za trgovinu, ugostiteljstvo i transport</izvorni_sadrzaj>
    <derivirana_varijabla naziv="DomainObject.Predmet.ProtustrankaIDrugi_1">MAK BADANJ, društvo s ograničenom odgovornošću za trgovinu, ugostiteljstvo i transport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MAK BADANJ, društvo s ograničenom odgovornošću za trgovinu, ugostiteljstvo i transport, OIB 57891562624, Andabake 1/4 , 22320 Badanj</izvorni_sadrzaj>
    <derivirana_varijabla naziv="DomainObject.Predmet.ProtustrankaIDrugiAdressOIB_1">MAK BADANJ, društvo s ograničenom odgovornošću za trgovinu, ugostiteljstvo i transport, OIB 57891562624, Andabake 1/4 , 22320 Badanj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 BADANJ, društvo s ograničenom odgovornošću za trgovinu, ugostiteljstvo i transport</item>
      <item>FINA - RC Split</item>
    </izvorni_sadrzaj>
    <derivirana_varijabla naziv="DomainObject.Predmet.SudioniciListNaziv_1">
      <item>MAK BADANJ, društvo s ograničenom odgovornošću za trgovinu, ugostiteljstvo i transport</item>
      <item>FINA - RC Split</item>
    </derivirana_varijabla>
  </DomainObject.Predmet.SudioniciListNaziv>
  <DomainObject.Predmet.SudioniciListAdressOIB>
    <izvorni_sadrzaj>
      <item>MAK BADANJ, društvo s ograničenom odgovornošću za trgovinu, ugostiteljstvo i transport, OIB 57891562624, Andabake 1/4 ,22320 Badanj</item>
      <item>FINA - RC Split, OIB 85821130368, Mažuranićevo šetalište 24 b,21000 Split</item>
    </izvorni_sadrzaj>
    <derivirana_varijabla naziv="DomainObject.Predmet.SudioniciListAdressOIB_1">
      <item>MAK BADANJ, društvo s ograničenom odgovornošću za trgovinu, ugostiteljstvo i transport, OIB 57891562624, Andabake 1/4 ,22320 Badanj</item>
      <item>FINA -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57891562624</item>
      <item>, OIB 85821130368</item>
    </izvorni_sadrzaj>
    <derivirana_varijabla naziv="DomainObject.Predmet.SudioniciListNazivOIB_1">
      <item>, OIB 57891562624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1854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2016-06-20T09:54:00Z</dcterms:created>
  <dc:creator>Elizabeta Filipi</dc:creator>
  <cp:lastModifiedBy>Marina Gulin</cp:lastModifiedBy>
  <cp:lastPrinted>2016-06-20T09:53:00Z</cp:lastPrinted>
  <dcterms:modified xmlns:xsi="http://www.w3.org/2001/XMLSchema-instance" xsi:type="dcterms:W3CDTF">2016-06-27T09:54:00Z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