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12a9" w14:paraId="80812a9" w:rsidRDefault="00824606" w:rsidP="00824606" w:rsidR="00824606">
      <w:pPr>
        <w15:collapsed w:val="false"/>
        <w:rPr>
          <w:bCs/>
        </w:rPr>
      </w:pPr>
    </w:p>
    <w:p w:rsidRDefault="00824606" w:rsidP="00824606" w:rsidR="00824606">
      <w:pPr>
        <w:jc w:val="both"/>
      </w:pPr>
      <w:r>
        <w:rPr>
          <w:bCs/>
        </w:rPr>
        <w:t xml:space="preserve">                     </w:t>
      </w:r>
      <w:r>
        <w:rPr>
          <w:noProof/>
        </w:rPr>
        <w:drawing>
          <wp:inline distR="0" distL="0" distB="0" distT="0">
            <wp:extent cy="72580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24606" w:rsidP="00824606" w:rsidR="00824606">
      <w:pPr>
        <w:jc w:val="both"/>
      </w:pPr>
      <w:r>
        <w:t xml:space="preserve">       REPUBLIKA HRVATSKA</w:t>
      </w:r>
    </w:p>
    <w:p w:rsidRDefault="00824606" w:rsidP="00824606" w:rsidR="00824606">
      <w:pPr>
        <w:jc w:val="both"/>
      </w:pPr>
      <w:r>
        <w:t>TRGOVAČKI SUD U VARAŽDINU</w:t>
      </w:r>
    </w:p>
    <w:p w:rsidRDefault="00824606" w:rsidP="00824606" w:rsidR="00824606">
      <w:r>
        <w:t xml:space="preserve">                  B. Radić 2</w:t>
      </w:r>
      <w:r>
        <w:rPr>
          <w:bCs/>
        </w:rPr>
        <w:t xml:space="preserve">/II                  </w:t>
      </w:r>
    </w:p>
    <w:p w:rsidRDefault="00824606" w:rsidP="00824606" w:rsidR="00824606">
      <w:pPr>
        <w:jc w:val="center"/>
      </w:pPr>
    </w:p>
    <w:p w:rsidRDefault="00824606" w:rsidP="00824606" w:rsidR="00824606"/>
    <w:p w:rsidRDefault="00824606" w:rsidP="00824606" w:rsidR="00824606">
      <w:pPr>
        <w:jc w:val="center"/>
      </w:pPr>
      <w:r>
        <w:t xml:space="preserve">U    I M E    R E P U B L I K E     H R V A T S K E </w:t>
      </w:r>
    </w:p>
    <w:p w:rsidRDefault="00824606" w:rsidP="00824606" w:rsidR="00824606">
      <w:pPr>
        <w:jc w:val="center"/>
      </w:pPr>
    </w:p>
    <w:p w:rsidRDefault="00824606" w:rsidP="00824606" w:rsidR="00824606">
      <w:pPr>
        <w:jc w:val="center"/>
      </w:pPr>
      <w:r>
        <w:t>R J E Š E NJ E</w:t>
      </w:r>
    </w:p>
    <w:p w:rsidRDefault="00824606" w:rsidP="00824606" w:rsidR="00824606">
      <w:pPr>
        <w:jc w:val="center"/>
      </w:pPr>
    </w:p>
    <w:p w:rsidRDefault="00824606" w:rsidP="00824606" w:rsidR="00824606">
      <w:pPr>
        <w:jc w:val="both"/>
      </w:pPr>
      <w:r>
        <w:tab/>
        <w:t xml:space="preserve">Trgovački sud u Varaždinu, po sucu toga suda Kseniji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>
        <w:t xml:space="preserve">, povodom prijedloga Financijske agencije, Regionalni centar Zagreb, Podružnica Varaždin, za otvaranje stečajnog postupka nad dužnikom FLORA DIZAJN d.o.o., </w:t>
      </w:r>
      <w:proofErr w:type="spellStart"/>
      <w:r>
        <w:t>Pribislavec</w:t>
      </w:r>
      <w:proofErr w:type="spellEnd"/>
      <w:r>
        <w:t>, Bana Josipa Jelačića 48, OIB: 49636230898, 7. studenog 2016.</w:t>
      </w:r>
    </w:p>
    <w:p w:rsidRDefault="00824606" w:rsidP="00824606" w:rsidR="00824606"/>
    <w:p w:rsidRDefault="00824606" w:rsidP="00824606" w:rsidR="00824606">
      <w:pPr>
        <w:jc w:val="center"/>
      </w:pPr>
      <w:r>
        <w:t>r i j e š i o    j e</w:t>
      </w:r>
    </w:p>
    <w:p w:rsidRDefault="00824606" w:rsidP="00824606" w:rsidR="00824606">
      <w:pPr>
        <w:jc w:val="center"/>
      </w:pPr>
    </w:p>
    <w:p w:rsidRDefault="00824606" w:rsidP="00824606" w:rsidR="00824606">
      <w:pPr>
        <w:jc w:val="center"/>
      </w:pPr>
    </w:p>
    <w:p w:rsidRDefault="00824606" w:rsidP="00824606" w:rsidR="00824606">
      <w:pPr>
        <w:ind w:firstLine="708"/>
        <w:jc w:val="both"/>
      </w:pPr>
      <w:r>
        <w:t xml:space="preserve">Obustavlja se postupak za otvaranje stečajnog postupka nad dužnikom FLORA DIZAJN d.o.o., </w:t>
      </w:r>
      <w:proofErr w:type="spellStart"/>
      <w:r>
        <w:t>Pribislavec</w:t>
      </w:r>
      <w:proofErr w:type="spellEnd"/>
      <w:r>
        <w:t>, Bana Josipa Jelačića 48, OIB: 49636230898.</w:t>
      </w:r>
    </w:p>
    <w:p w:rsidRDefault="00824606" w:rsidP="00824606" w:rsidR="00824606">
      <w:pPr>
        <w:jc w:val="both"/>
      </w:pPr>
    </w:p>
    <w:p w:rsidRDefault="00824606" w:rsidP="00824606" w:rsidR="00824606">
      <w:pPr>
        <w:jc w:val="center"/>
      </w:pPr>
      <w:r>
        <w:t>Obrazloženje</w:t>
      </w:r>
    </w:p>
    <w:p w:rsidRDefault="00824606" w:rsidP="00824606" w:rsidR="00824606"/>
    <w:p w:rsidRDefault="00824606" w:rsidP="00824606" w:rsidR="00824606">
      <w:pPr>
        <w:ind w:firstLine="708"/>
        <w:jc w:val="both"/>
      </w:pPr>
      <w:r>
        <w:t>Financijska agencija je 20. svibnja 2016. podnijela ovome sudu prijedlog za otvaranje stečajnog postupka, navodeći da dužnik ima evidentirane neizvršene osnove za plaćanje u neprekinutom razdoblju od 120 dana, u ukupnom iznosu od 7.919,66 kn.</w:t>
      </w:r>
    </w:p>
    <w:p w:rsidRDefault="00824606" w:rsidP="00824606" w:rsidR="00824606">
      <w:pPr>
        <w:ind w:firstLine="708"/>
        <w:jc w:val="both"/>
      </w:pPr>
    </w:p>
    <w:p w:rsidRDefault="00824606" w:rsidP="00824606" w:rsidR="00824606">
      <w:pPr>
        <w:ind w:firstLine="708"/>
        <w:jc w:val="both"/>
      </w:pPr>
      <w:r>
        <w:t xml:space="preserve">Podneskom od 8. rujna 2016. Financijska agencija obavijestila je ovaj sud da je prestao stečajni razlog nesposobnosti za plaćanje od strane dužnika, </w:t>
      </w:r>
      <w:r w:rsidR="00A373CF">
        <w:t xml:space="preserve">navodeći </w:t>
      </w:r>
      <w:r>
        <w:t>da na dan 7. rujna 2016.</w:t>
      </w:r>
      <w:r w:rsidR="00A373CF">
        <w:t>,</w:t>
      </w:r>
      <w:r>
        <w:t xml:space="preserve"> nema evidentiranih dana neprekidne blokade, a nepodmirene obveze iznose 0,00 kn. </w:t>
      </w:r>
    </w:p>
    <w:p w:rsidRDefault="00824606" w:rsidP="00824606" w:rsidR="00824606">
      <w:pPr>
        <w:ind w:firstLine="708"/>
        <w:jc w:val="both"/>
      </w:pPr>
    </w:p>
    <w:p w:rsidRDefault="00824606" w:rsidP="00824606" w:rsidR="00824606">
      <w:pPr>
        <w:ind w:firstLine="708"/>
        <w:jc w:val="both"/>
      </w:pPr>
      <w:r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824606" w:rsidP="00824606" w:rsidR="00824606"/>
    <w:p w:rsidRDefault="00824606" w:rsidP="00824606" w:rsidR="00824606">
      <w:pPr>
        <w:jc w:val="center"/>
      </w:pPr>
    </w:p>
    <w:p w:rsidRDefault="00824606" w:rsidP="00824606" w:rsidR="00824606">
      <w:pPr>
        <w:jc w:val="center"/>
      </w:pPr>
    </w:p>
    <w:p w:rsidRDefault="00824606" w:rsidP="00824606" w:rsidR="00824606">
      <w:pPr>
        <w:jc w:val="center"/>
      </w:pPr>
      <w:r>
        <w:t>U Varaždinu, 7. studenog 2016.</w:t>
      </w:r>
    </w:p>
    <w:p w:rsidRDefault="00824606" w:rsidP="006162C5" w:rsidR="00824606">
      <w:pPr>
        <w:ind w:left="5664"/>
        <w:jc w:val="both"/>
      </w:pPr>
      <w:r>
        <w:tab/>
      </w:r>
      <w:r>
        <w:tab/>
      </w:r>
      <w:r>
        <w:tab/>
      </w:r>
    </w:p>
    <w:p w:rsidRDefault="00824606" w:rsidP="00824606" w:rsidR="00824606">
      <w:pPr>
        <w:ind w:left="5664"/>
        <w:jc w:val="both"/>
      </w:pPr>
      <w:r>
        <w:tab/>
        <w:t>SUDAC</w:t>
      </w:r>
    </w:p>
    <w:p w:rsidRDefault="00824606" w:rsidP="00824606" w:rsidR="00824606">
      <w:pPr>
        <w:ind w:firstLine="708" w:left="5664"/>
        <w:jc w:val="both"/>
      </w:pPr>
    </w:p>
    <w:p w:rsidRDefault="00824606" w:rsidP="00824606" w:rsidR="00824606">
      <w:pPr>
        <w:ind w:firstLine="708" w:left="4956"/>
        <w:jc w:val="both"/>
      </w:pPr>
      <w:r>
        <w:t xml:space="preserve">Ksenija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 w:rsidR="006162C5">
        <w:t>, v.r.</w:t>
      </w:r>
    </w:p>
    <w:p w:rsidRDefault="00824606" w:rsidP="00824606" w:rsidR="00824606">
      <w:pPr>
        <w:ind w:left="5664"/>
        <w:jc w:val="both"/>
      </w:pPr>
    </w:p>
    <w:p w:rsidRDefault="006162C5" w:rsidP="00824606" w:rsidR="00824606">
      <w:pPr>
        <w:jc w:val="center"/>
      </w:pPr>
      <w:bookmarkStart w:name="_GoBack" w:id="0"/>
      <w:bookmarkEnd w:id="0"/>
      <w:r>
        <w:tab/>
      </w:r>
    </w:p>
    <w:p w:rsidRDefault="00824606" w:rsidP="00824606" w:rsidR="00824606">
      <w:pPr>
        <w:jc w:val="center"/>
      </w:pPr>
    </w:p>
    <w:p w:rsidRDefault="00824606" w:rsidP="00824606" w:rsidR="00824606">
      <w:r>
        <w:lastRenderedPageBreak/>
        <w:t>POUKA O PRAVNOM LIJEKU:</w:t>
      </w:r>
    </w:p>
    <w:p w:rsidRDefault="00824606" w:rsidP="00824606" w:rsidR="00824606"/>
    <w:p w:rsidRDefault="00824606" w:rsidP="00824606" w:rsidR="00824606">
      <w:pPr>
        <w:jc w:val="both"/>
      </w:pPr>
      <w:r>
        <w:t>Protiv ovog rješenja nezadovoljna stranka može uložiti žalbu u roku od 8 dana od dana primitka ovog rješenja, Visokom trgovačkom sudu RH u Zagrebu. Žalba se ulaže putem ovog suda pismeno u četiri primjerka.</w:t>
      </w:r>
    </w:p>
    <w:p w:rsidRDefault="00824606" w:rsidP="00824606" w:rsidR="00824606">
      <w:pPr>
        <w:jc w:val="both"/>
      </w:pPr>
    </w:p>
    <w:p w:rsidRDefault="00824606" w:rsidP="00824606" w:rsidR="00824606">
      <w:pPr>
        <w:jc w:val="both"/>
      </w:pPr>
    </w:p>
    <w:p w:rsidRDefault="00824606" w:rsidP="00824606" w:rsidR="00824606">
      <w:pPr>
        <w:jc w:val="both"/>
      </w:pPr>
      <w:r>
        <w:t>DNA:</w:t>
      </w:r>
    </w:p>
    <w:p w:rsidRDefault="00824606" w:rsidP="00824606" w:rsidR="00824606">
      <w:pPr>
        <w:numPr>
          <w:ilvl w:val="0"/>
          <w:numId w:val="1"/>
        </w:numPr>
        <w:jc w:val="both"/>
      </w:pPr>
      <w:r>
        <w:t xml:space="preserve">Dužnik, FLORA DIZAJN d.o.o., </w:t>
      </w:r>
      <w:proofErr w:type="spellStart"/>
      <w:r>
        <w:t>Pribislavec</w:t>
      </w:r>
      <w:proofErr w:type="spellEnd"/>
      <w:r>
        <w:t>, Bana Josipa Jelačića 48, OIB: 49636230898</w:t>
      </w:r>
    </w:p>
    <w:p w:rsidRDefault="00824606" w:rsidP="00824606" w:rsidR="00824606">
      <w:pPr>
        <w:numPr>
          <w:ilvl w:val="0"/>
          <w:numId w:val="1"/>
        </w:numPr>
        <w:jc w:val="both"/>
      </w:pPr>
      <w:r>
        <w:t xml:space="preserve">Direktoru dužnika, Vlatki </w:t>
      </w:r>
      <w:proofErr w:type="spellStart"/>
      <w:r>
        <w:t>Žganec</w:t>
      </w:r>
      <w:proofErr w:type="spellEnd"/>
      <w:r>
        <w:t xml:space="preserve"> Pintarić, </w:t>
      </w:r>
      <w:proofErr w:type="spellStart"/>
      <w:r>
        <w:t>Pribislavec</w:t>
      </w:r>
      <w:proofErr w:type="spellEnd"/>
      <w:r>
        <w:t>, Ulica Braće Radića 82</w:t>
      </w:r>
    </w:p>
    <w:p w:rsidRDefault="00824606" w:rsidP="00824606" w:rsidR="00824606">
      <w:pPr>
        <w:numPr>
          <w:ilvl w:val="0"/>
          <w:numId w:val="1"/>
        </w:numPr>
        <w:jc w:val="both"/>
      </w:pPr>
      <w:r>
        <w:t>Financijskoj agenciji Zagreb, Podružnica Varaždin, A. Cesarca 2,</w:t>
      </w:r>
    </w:p>
    <w:p w:rsidRDefault="00824606" w:rsidP="00824606" w:rsidR="00824606">
      <w:pPr>
        <w:numPr>
          <w:ilvl w:val="0"/>
          <w:numId w:val="1"/>
        </w:numPr>
        <w:jc w:val="both"/>
      </w:pPr>
      <w:r>
        <w:t>E-oglasna ploča suda,</w:t>
      </w:r>
    </w:p>
    <w:p w:rsidRDefault="00824606" w:rsidP="00824606" w:rsidR="00824606">
      <w:pPr>
        <w:jc w:val="both"/>
      </w:pPr>
    </w:p>
    <w:p w:rsidRDefault="00824606" w:rsidP="00824606" w:rsidR="00824606">
      <w:pPr>
        <w:jc w:val="both"/>
      </w:pPr>
    </w:p>
    <w:p w:rsidRDefault="00824606" w:rsidP="00824606" w:rsidR="00824606">
      <w:pPr>
        <w:jc w:val="both"/>
      </w:pPr>
    </w:p>
    <w:p w:rsidRDefault="00824606" w:rsidP="00824606" w:rsidR="00824606">
      <w:pPr>
        <w:jc w:val="both"/>
      </w:pPr>
    </w:p>
    <w:p w:rsidRDefault="00824606" w:rsidP="00824606" w:rsidR="00824606">
      <w:pPr>
        <w:jc w:val="both"/>
      </w:pPr>
    </w:p>
    <w:p w:rsidRDefault="00824606" w:rsidP="00824606" w:rsidR="00824606">
      <w:pPr>
        <w:jc w:val="both"/>
      </w:pPr>
    </w:p>
    <w:p w:rsidRDefault="00824606" w:rsidP="00824606" w:rsidR="00824606"/>
    <w:p w:rsidRDefault="00805239" w:rsidR="00805239"/>
    <w:sectPr w:rsidR="008052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A94" w:rsidP="00824606" w:rsidR="008F5A94">
      <w:r>
        <w:separator/>
      </w:r>
    </w:p>
  </w:endnote>
  <w:endnote w:id="0" w:type="continuationSeparator">
    <w:p w:rsidRDefault="008F5A94" w:rsidP="00824606" w:rsidR="008F5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A94" w:rsidP="00824606" w:rsidR="008F5A94">
      <w:r>
        <w:separator/>
      </w:r>
    </w:p>
  </w:footnote>
  <w:footnote w:id="0" w:type="continuationSeparator">
    <w:p w:rsidRDefault="008F5A94" w:rsidP="00824606" w:rsidR="008F5A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606" w:rsidP="00824606" w:rsidR="00824606">
    <w:pPr>
      <w:pStyle w:val="Zaglavlje"/>
      <w:jc w:val="right"/>
    </w:pPr>
    <w:r>
      <w:t>Poslovni broj: 5 St-802/16-7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29EA"/>
    <w:rsid w:val="00362C33"/>
    <w:rsid w:val="006162C5"/>
    <w:rsid w:val="007C6243"/>
    <w:rsid w:val="00805239"/>
    <w:rsid w:val="00824606"/>
    <w:rsid w:val="008F5A94"/>
    <w:rsid w:val="00A373CF"/>
    <w:rsid w:val="00BD2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60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46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6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6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60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6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60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62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624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24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24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24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60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46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6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6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60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6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60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62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624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24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24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24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57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radi otvaranja stečajnog postupka</izvorni_sadrzaj>
    <derivirana_varijabla naziv="DomainObject.Predmet.Opis_1">Prijedlog radi otvaranja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St-802/2016</izvorni_sadrzaj>
    <derivirana_varijabla naziv="DomainObject.Predmet.OznakaBroj_1">St-802/2016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FLORA DIZAJN salon cvijeća društvo s ograničenom odgovornošću</izvorni_sadrzaj>
    <derivirana_varijabla naziv="DomainObject.Predmet.ProtustrankaFormated_1">  FLORA DIZAJN salon cvijeća društvo s ograničenom odgovornošću</derivirana_varijabla>
  </DomainObject.Predmet.ProtustrankaFormated>
  <DomainObject.Predmet.ProtustrankaFormatedOIB>
    <izvorni_sadrzaj>  FLORA DIZAJN salon cvijeća društvo s ograničenom odgovornošću, OIB 49636230898</izvorni_sadrzaj>
    <derivirana_varijabla naziv="DomainObject.Predmet.ProtustrankaFormatedOIB_1">  FLORA DIZAJN salon cvijeća društvo s ograničenom odgovornošću, OIB 49636230898</derivirana_varijabla>
  </DomainObject.Predmet.ProtustrankaFormatedOIB>
  <DomainObject.Predmet.ProtustrankaFormatedWithAdress>
    <izvorni_sadrzaj> FLORA DIZAJN salon cvijeća društvo s ograničenom odgovornošću, Bana Josipa Jelačića 48, 40000 Pribislavec</izvorni_sadrzaj>
    <derivirana_varijabla naziv="DomainObject.Predmet.ProtustrankaFormatedWithAdress_1"> FLORA DIZAJN salon cvijeća društvo s ograničenom odgovornošću, Bana Josipa Jelačića 48, 40000 Pribislavec</derivirana_varijabla>
  </DomainObject.Predmet.ProtustrankaFormatedWithAdress>
  <DomainObject.Predmet.ProtustrankaFormatedWithAdressOIB>
    <izvorni_sadrzaj> FLORA DIZAJN salon cvijeća društvo s ograničenom odgovornošću, OIB 49636230898, Bana Josipa Jelačića 48, 40000 Pribislavec</izvorni_sadrzaj>
    <derivirana_varijabla naziv="DomainObject.Predmet.ProtustrankaFormatedWithAdressOIB_1"> FLORA DIZAJN salon cvijeća društvo s ograničenom odgovornošću, OIB 49636230898, Bana Josipa Jelačića 48, 40000 Pribislavec</derivirana_varijabla>
  </DomainObject.Predmet.ProtustrankaFormatedWithAdressOIB>
  <DomainObject.Predmet.ProtustrankaWithAdress>
    <izvorni_sadrzaj>FLORA DIZAJN salon cvijeća društvo s ograničenom odgovornošću Bana Josipa Jelačića 48, 40000 Pribislavec</izvorni_sadrzaj>
    <derivirana_varijabla naziv="DomainObject.Predmet.ProtustrankaWithAdress_1">FLORA DIZAJN salon cvijeća društvo s ograničenom odgovornošću Bana Josipa Jelačića 48, 40000 Pribislavec</derivirana_varijabla>
  </DomainObject.Predmet.ProtustrankaWithAdress>
  <DomainObject.Predmet.ProtustrankaWithAdressOIB>
    <izvorni_sadrzaj>FLORA DIZAJN salon cvijeća društvo s ograničenom odgovornošću, OIB 49636230898, Bana Josipa Jelačića 48, 40000 Pribislavec</izvorni_sadrzaj>
    <derivirana_varijabla naziv="DomainObject.Predmet.ProtustrankaWithAdressOIB_1">FLORA DIZAJN salon cvijeća društvo s ograničenom odgovornošću, OIB 49636230898, Bana Josipa Jelačića 48, 40000 Pribislavec</derivirana_varijabla>
  </DomainObject.Predmet.ProtustrankaWithAdressOIB>
  <DomainObject.Predmet.ProtustrankaNazivFormated>
    <izvorni_sadrzaj>FLORA DIZAJN salon cvijeća društvo s ograničenom odgovornošću</izvorni_sadrzaj>
    <derivirana_varijabla naziv="DomainObject.Predmet.ProtustrankaNazivFormated_1">FLORA DIZAJN salon cvijeća društvo s ograničenom odgovornošću</derivirana_varijabla>
  </DomainObject.Predmet.ProtustrankaNazivFormated>
  <DomainObject.Predmet.ProtustrankaNazivFormatedOIB>
    <izvorni_sadrzaj>FLORA DIZAJN salon cvijeća društvo s ograničenom odgovornošću, OIB 49636230898</izvorni_sadrzaj>
    <derivirana_varijabla naziv="DomainObject.Predmet.ProtustrankaNazivFormatedOIB_1">FLORA DIZAJN salon cvijeća društvo s ograničenom odgovornošću, OIB 49636230898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7919.66</izvorni_sadrzaj>
    <derivirana_varijabla naziv="DomainObject.Predmet.TrenutnaVrijednost_1">7919.66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FLORA DIZAJN salon cvijeća društvo s ograničenom odgovornošću</item>
    </izvorni_sadrzaj>
    <derivirana_varijabla naziv="DomainObject.Predmet.ProtuStrankaListFormated_1">
      <item>FLORA DIZAJN salon cvijeća društvo s ograničenom odgovornošću</item>
    </derivirana_varijabla>
  </DomainObject.Predmet.ProtuStrankaListFormated>
  <DomainObject.Predmet.ProtuStrankaListFormatedOIB>
    <izvorni_sadrzaj>
      <item>FLORA DIZAJN salon cvijeća društvo s ograničenom odgovornošću, OIB 49636230898</item>
    </izvorni_sadrzaj>
    <derivirana_varijabla naziv="DomainObject.Predmet.ProtuStrankaListFormatedOIB_1">
      <item>FLORA DIZAJN salon cvijeća društvo s ograničenom odgovornošću, OIB 49636230898</item>
    </derivirana_varijabla>
  </DomainObject.Predmet.ProtuStrankaListFormatedOIB>
  <DomainObject.Predmet.ProtuStrankaListFormatedWithAdress>
    <izvorni_sadrzaj>
      <item>FLORA DIZAJN salon cvijeća društvo s ograničenom odgovornošću, Bana Josipa Jelačića 48, 40000 Pribislavec</item>
    </izvorni_sadrzaj>
    <derivirana_varijabla naziv="DomainObject.Predmet.ProtuStrankaListFormatedWithAdress_1">
      <item>FLORA DIZAJN salon cvijeća društvo s ograničenom odgovornošću, Bana Josipa Jelačića 48, 40000 Pribislavec</item>
    </derivirana_varijabla>
  </DomainObject.Predmet.ProtuStrankaListFormatedWithAdress>
  <DomainObject.Predmet.ProtuStrankaListFormatedWithAdressOIB>
    <izvorni_sadrzaj>
      <item>FLORA DIZAJN salon cvijeća društvo s ograničenom odgovornošću, OIB 49636230898, Bana Josipa Jelačića 48, 40000 Pribislavec</item>
    </izvorni_sadrzaj>
    <derivirana_varijabla naziv="DomainObject.Predmet.ProtuStrankaListFormatedWithAdressOIB_1">
      <item>FLORA DIZAJN salon cvijeća društvo s ograničenom odgovornošću, OIB 49636230898, Bana Josipa Jelačića 48, 40000 Pribislavec</item>
    </derivirana_varijabla>
  </DomainObject.Predmet.ProtuStrankaListFormatedWithAdressOIB>
  <DomainObject.Predmet.ProtuStrankaListNazivFormated>
    <izvorni_sadrzaj>
      <item>FLORA DIZAJN salon cvijeća društvo s ograničenom odgovornošću</item>
    </izvorni_sadrzaj>
    <derivirana_varijabla naziv="DomainObject.Predmet.ProtuStrankaListNazivFormated_1">
      <item>FLORA DIZAJN salon cvijeća društvo s ograničenom odgovornošću</item>
    </derivirana_varijabla>
  </DomainObject.Predmet.ProtuStrankaListNazivFormated>
  <DomainObject.Predmet.ProtuStrankaListNazivFormatedOIB>
    <izvorni_sadrzaj>
      <item>FLORA DIZAJN salon cvijeća društvo s ograničenom odgovornošću, OIB 49636230898</item>
    </izvorni_sadrzaj>
    <derivirana_varijabla naziv="DomainObject.Predmet.ProtuStrankaListNazivFormatedOIB_1">
      <item>FLORA DIZAJN salon cvijeća društvo s ograničenom odgovornošću, OIB 49636230898</item>
    </derivirana_varijabla>
  </DomainObject.Predmet.ProtuStrankaListNazivFormatedOIB>
  <DomainObject.Predmet.OstaliListFormated>
    <izvorni_sadrzaj>
      <item>sudski registar</item>
      <item>Vlatka Žganec Pintarić</item>
      <item>Županijsko državno odvjetništvo</item>
    </izvorni_sadrzaj>
    <derivirana_varijabla naziv="DomainObject.Predmet.OstaliListFormated_1">
      <item>sudski registar</item>
      <item>Vlatka Žganec Pintarić</item>
      <item>Županijsko državno odvjetništvo</item>
    </derivirana_varijabla>
  </DomainObject.Predmet.OstaliListFormated>
  <DomainObject.Predmet.OstaliListFormatedOIB>
    <izvorni_sadrzaj>
      <item>sudski registar</item>
      <item>Vlatka Žganec Pintarić, OIB 03557083180</item>
      <item>Županijsko državno odvjetništvo</item>
    </izvorni_sadrzaj>
    <derivirana_varijabla naziv="DomainObject.Predmet.OstaliListFormatedOIB_1">
      <item>sudski registar</item>
      <item>Vlatka Žganec Pintarić, OIB 03557083180</item>
      <item>Županijsko državno odvjetništvo</item>
    </derivirana_varijabla>
  </DomainObject.Predmet.OstaliListFormatedOIB>
  <DomainObject.Predmet.OstaliListFormatedWithAdress>
    <izvorni_sadrzaj>
      <item>sudski registar</item>
      <item>Vlatka Žganec Pintarić, Ulica Braće Radića 82, 40000 Pribislavec</item>
      <item>Županijsko državno odvjetništvo</item>
    </izvorni_sadrzaj>
    <derivirana_varijabla naziv="DomainObject.Predmet.OstaliListFormatedWithAdress_1">
      <item>sudski registar</item>
      <item>Vlatka Žganec Pintarić, Ulica Braće Radića 82, 40000 Pribislavec</item>
      <item>Županijsko državno odvjetništvo</item>
    </derivirana_varijabla>
  </DomainObject.Predmet.OstaliListFormatedWithAdress>
  <DomainObject.Predmet.OstaliListFormatedWithAdressOIB>
    <izvorni_sadrzaj>
      <item>sudski registar</item>
      <item>Vlatka Žganec Pintarić, OIB 03557083180, Ulica Braće Radića 82, 40000 Pribislavec</item>
      <item>Županijsko državno odvjetništvo</item>
    </izvorni_sadrzaj>
    <derivirana_varijabla naziv="DomainObject.Predmet.OstaliListFormatedWithAdressOIB_1">
      <item>sudski registar</item>
      <item>Vlatka Žganec Pintarić, OIB 03557083180, Ulica Braće Radića 82, 40000 Pribislavec</item>
      <item>Županijsko državno odvjetništvo</item>
    </derivirana_varijabla>
  </DomainObject.Predmet.OstaliListFormatedWithAdressOIB>
  <DomainObject.Predmet.OstaliListNazivFormated>
    <izvorni_sadrzaj>
      <item>sudski registar</item>
      <item>Vlatka Žganec Pintarić</item>
      <item>Županijsko državno odvjetništvo</item>
    </izvorni_sadrzaj>
    <derivirana_varijabla naziv="DomainObject.Predmet.OstaliListNazivFormated_1">
      <item>sudski registar</item>
      <item>Vlatka Žganec Pintarić</item>
      <item>Županijsko državno odvjetništvo</item>
    </derivirana_varijabla>
  </DomainObject.Predmet.OstaliListNazivFormated>
  <DomainObject.Predmet.OstaliListNazivFormatedOIB>
    <izvorni_sadrzaj>
      <item>sudski registar</item>
      <item>Vlatka Žganec Pintarić, OIB 03557083180</item>
      <item>Županijsko državno odvjetništvo</item>
    </izvorni_sadrzaj>
    <derivirana_varijabla naziv="DomainObject.Predmet.OstaliListNazivFormatedOIB_1">
      <item>sudski registar</item>
      <item>Vlatka Žganec Pintarić, OIB 03557083180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FLORA DIZAJN salon cvijeća društvo s ograničenom odgovornošću</izvorni_sadrzaj>
    <derivirana_varijabla naziv="DomainObject.Predmet.ProtustrankaIDrugi_1">FLORA DIZAJN salon cvijeća društvo s ograničenom odgovornošću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FLORA DIZAJN salon cvijeća društvo s ograničenom odgovornošću, OIB 49636230898, Bana Josipa Jelačića 48, 40000 Pribislavec</izvorni_sadrzaj>
    <derivirana_varijabla naziv="DomainObject.Predmet.ProtustrankaIDrugiAdressOIB_1">FLORA DIZAJN salon cvijeća društvo s ograničenom odgovornošću, OIB 49636230898, Bana Josipa Jelačića 48,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FLORA DIZAJN salon cvijeća društvo s ograničenom odgovornošću</item>
      <item>sudski registar</item>
      <item>Vlatka Žganec Pintarić</item>
      <item>Županijsko državno odvjetništvo</item>
    </izvorni_sadrzaj>
    <derivirana_varijabla naziv="DomainObject.Predmet.SudioniciListNaziv_1">
      <item>Financijska agencija</item>
      <item>FLORA DIZAJN salon cvijeća društvo s ograničenom odgovornošću</item>
      <item>sudski registar</item>
      <item>Vlatka Žganec Pintarić</item>
      <item>Županijsko državno odvjetništvo</item>
    </derivirana_varijabla>
  </DomainObject.Predmet.SudioniciListNaziv>
  <DomainObject.Predmet.SudioniciListAdressOIB>
    <izvorni_sadrzaj>
      <item>Financijska agencija, OIB 85821130368</item>
      <item>FLORA DIZAJN salon cvijeća društvo s ograničenom odgovornošću, OIB 49636230898, Bana Josipa Jelačića 48,40000 Pribislavec</item>
      <item>sudski registar</item>
      <item>Vlatka Žganec Pintarić, OIB 03557083180, Ulica Braće Radića 82,40000 Pribislavec</item>
      <item>Županijsko državno odvjetništvo</item>
    </izvorni_sadrzaj>
    <derivirana_varijabla naziv="DomainObject.Predmet.SudioniciListAdressOIB_1">
      <item>Financijska agencija, OIB 85821130368</item>
      <item>FLORA DIZAJN salon cvijeća društvo s ograničenom odgovornošću, OIB 49636230898, Bana Josipa Jelačića 48,40000 Pribislavec</item>
      <item>sudski registar</item>
      <item>Vlatka Žganec Pintarić, OIB 03557083180, Ulica Braće Radića 82,40000 Pribislavec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49636230898</item>
      <item>, OIB null</item>
      <item>, OIB 03557083180</item>
      <item>, OIB null</item>
    </izvorni_sadrzaj>
    <derivirana_varijabla naziv="DomainObject.Predmet.SudioniciListNazivOIB_1">
      <item>, OIB 85821130368</item>
      <item>, OIB 49636230898</item>
      <item>, OIB null</item>
      <item>, OIB 03557083180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1602</properties:Characters>
  <properties:Lines>67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2016-11-07T09:04:00Z</dcterms:created>
  <dc:creator>Tea Meister</dc:creator>
  <dc:description/>
  <cp:keywords/>
  <cp:lastModifiedBy>Tea Meister</cp:lastModifiedBy>
  <cp:lastPrinted>2016-11-08T09:10:00Z</cp:lastPrinted>
  <dcterms:modified xmlns:xsi="http://www.w3.org/2001/XMLSchema-instance" xsi:type="dcterms:W3CDTF">2016-11-08T09:10:00Z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