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8b0bd" w14:paraId="518b0bd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75031A">
        <w:t>197</w:t>
      </w:r>
      <w:proofErr w:type="spellEnd"/>
      <w:r w:rsidR="00500D95">
        <w:t>/</w:t>
      </w:r>
      <w:proofErr w:type="spellStart"/>
      <w:r w:rsidR="00500D95">
        <w:t>1</w:t>
      </w:r>
      <w:r w:rsidR="00E646B4">
        <w:t>7</w:t>
      </w:r>
      <w:proofErr w:type="spellEnd"/>
      <w:r w:rsidR="00500D95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F46E1">
        <w:t xml:space="preserve"> </w:t>
      </w:r>
      <w:proofErr w:type="spellStart"/>
      <w:r w:rsidR="0075031A" w:rsidRPr="0075031A">
        <w:t>MODERATRIX</w:t>
      </w:r>
      <w:proofErr w:type="spellEnd"/>
      <w:r w:rsidR="0075031A" w:rsidRPr="0075031A">
        <w:t xml:space="preserve"> d.o.o. Zagreb, </w:t>
      </w:r>
      <w:proofErr w:type="spellStart"/>
      <w:r w:rsidR="0075031A" w:rsidRPr="0075031A">
        <w:t>Jarnovićeva</w:t>
      </w:r>
      <w:proofErr w:type="spellEnd"/>
      <w:r w:rsidR="0075031A" w:rsidRPr="0075031A">
        <w:t xml:space="preserve"> 9, </w:t>
      </w:r>
      <w:proofErr w:type="spellStart"/>
      <w:r w:rsidR="0075031A" w:rsidRPr="0075031A">
        <w:t>OIB</w:t>
      </w:r>
      <w:proofErr w:type="spellEnd"/>
      <w:r w:rsidR="0075031A" w:rsidRPr="0075031A">
        <w:t xml:space="preserve">: </w:t>
      </w:r>
      <w:proofErr w:type="spellStart"/>
      <w:r w:rsidR="0075031A" w:rsidRPr="0075031A">
        <w:t>42338179158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E646B4">
        <w:t>21</w:t>
      </w:r>
      <w:proofErr w:type="spellEnd"/>
      <w:r w:rsidR="00C82343">
        <w:t xml:space="preserve">. </w:t>
      </w:r>
      <w:r w:rsidR="00E646B4">
        <w:t>travnja</w:t>
      </w:r>
      <w:r w:rsidR="00C82343">
        <w:t xml:space="preserve"> </w:t>
      </w:r>
      <w:proofErr w:type="spellStart"/>
      <w:r w:rsidR="00C82343">
        <w:t>201</w:t>
      </w:r>
      <w:r w:rsidR="00AE15AD">
        <w:t>7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AE15AD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75031A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FF46E1">
        <w:rPr>
          <w:bCs/>
        </w:rPr>
        <w:t xml:space="preserve"> </w:t>
      </w:r>
      <w:proofErr w:type="spellStart"/>
      <w:r w:rsidR="0075031A" w:rsidRPr="0075031A">
        <w:t>MODERATRIX</w:t>
      </w:r>
      <w:proofErr w:type="spellEnd"/>
      <w:r w:rsidR="0075031A" w:rsidRPr="0075031A">
        <w:t xml:space="preserve"> d.o.o. Zagreb, </w:t>
      </w:r>
      <w:proofErr w:type="spellStart"/>
      <w:r w:rsidR="0075031A" w:rsidRPr="0075031A">
        <w:t>Jarnovićeva</w:t>
      </w:r>
      <w:proofErr w:type="spellEnd"/>
      <w:r w:rsidR="0075031A" w:rsidRPr="0075031A">
        <w:t xml:space="preserve"> 9, </w:t>
      </w:r>
      <w:proofErr w:type="spellStart"/>
      <w:r w:rsidR="0075031A" w:rsidRPr="0075031A">
        <w:t>OIB</w:t>
      </w:r>
      <w:proofErr w:type="spellEnd"/>
      <w:r w:rsidR="0075031A" w:rsidRPr="0075031A">
        <w:t xml:space="preserve">: </w:t>
      </w:r>
      <w:proofErr w:type="spellStart"/>
      <w:r w:rsidR="0075031A" w:rsidRPr="0075031A">
        <w:t>42338179158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75031A">
        <w:t xml:space="preserve"> Nikola Bojanić, Osijek, Bračka </w:t>
      </w:r>
      <w:proofErr w:type="spellStart"/>
      <w:r w:rsidR="0075031A">
        <w:t>179</w:t>
      </w:r>
      <w:proofErr w:type="spellEnd"/>
      <w:r w:rsidR="0075031A">
        <w:t xml:space="preserve">, </w:t>
      </w:r>
      <w:proofErr w:type="spellStart"/>
      <w:r w:rsidR="0075031A">
        <w:t>OIB</w:t>
      </w:r>
      <w:proofErr w:type="spellEnd"/>
      <w:r w:rsidR="0075031A">
        <w:t xml:space="preserve">: </w:t>
      </w:r>
      <w:proofErr w:type="spellStart"/>
      <w:r w:rsidR="0075031A">
        <w:t>32886956915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F872F2" w:rsidR="00F872F2" w:rsidRPr="001A5DDD">
      <w:pPr>
        <w:pStyle w:val="Odlomakpopisa"/>
        <w:numPr>
          <w:ilvl w:val="0"/>
          <w:numId w:val="3"/>
        </w:numPr>
        <w:jc w:val="both"/>
        <w:rPr>
          <w:b/>
          <w:bCs/>
        </w:rPr>
      </w:pPr>
      <w:r w:rsidRPr="001A5DDD">
        <w:rPr>
          <w:bCs/>
        </w:rPr>
        <w:t>O</w:t>
      </w:r>
      <w:r w:rsidR="00F7152E" w:rsidRPr="001A5DDD">
        <w:rPr>
          <w:bCs/>
        </w:rPr>
        <w:t xml:space="preserve">vo rješenje objavit će </w:t>
      </w:r>
      <w:r w:rsidR="00520DFA" w:rsidRPr="001A5DDD">
        <w:rPr>
          <w:bCs/>
        </w:rPr>
        <w:t xml:space="preserve">se </w:t>
      </w:r>
      <w:r w:rsidR="00182B44" w:rsidRPr="001A5DDD">
        <w:rPr>
          <w:bCs/>
        </w:rPr>
        <w:t>na mrežnoj stranici e-Oglasna ploča sudov</w:t>
      </w:r>
      <w:r w:rsidR="008F3526" w:rsidRPr="001A5DDD">
        <w:rPr>
          <w:bCs/>
        </w:rPr>
        <w:t>a i dostaviti registru</w:t>
      </w:r>
      <w:r w:rsidR="00FC65F4" w:rsidRPr="001A5DDD">
        <w:rPr>
          <w:bCs/>
        </w:rPr>
        <w:t xml:space="preserve"> </w:t>
      </w:r>
      <w:r w:rsidR="0064528A">
        <w:rPr>
          <w:bCs/>
        </w:rPr>
        <w:t>suda</w:t>
      </w:r>
      <w:r w:rsidR="002D32AA" w:rsidRPr="001A5DDD">
        <w:rPr>
          <w:bCs/>
        </w:rPr>
        <w:t xml:space="preserve"> nadležnom za dužnika</w:t>
      </w:r>
      <w:r w:rsidR="008F3526" w:rsidRPr="001A5DDD">
        <w:rPr>
          <w:bCs/>
        </w:rPr>
        <w:t>.</w:t>
      </w: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CE2FF8">
        <w:t>1</w:t>
      </w:r>
      <w:r w:rsidR="00E6703A">
        <w:t>7</w:t>
      </w:r>
      <w:proofErr w:type="spellEnd"/>
      <w:r w:rsidR="00F7152E">
        <w:t xml:space="preserve">. </w:t>
      </w:r>
      <w:r w:rsidR="007C3C0A">
        <w:t>listopada</w:t>
      </w:r>
      <w:r w:rsidR="00DB097D">
        <w:t xml:space="preserve"> </w:t>
      </w:r>
      <w:proofErr w:type="spellStart"/>
      <w:r w:rsidR="00DB097D">
        <w:t>201</w:t>
      </w:r>
      <w:r w:rsidR="00CE2FF8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0A4234">
        <w:t>24</w:t>
      </w:r>
      <w:proofErr w:type="spellEnd"/>
      <w:r w:rsidR="00DC51C2">
        <w:t>.</w:t>
      </w:r>
      <w:r w:rsidR="00794266">
        <w:t xml:space="preserve"> </w:t>
      </w:r>
      <w:r w:rsidR="000A4234">
        <w:t>veljače</w:t>
      </w:r>
      <w:r w:rsidR="00F7152E">
        <w:t xml:space="preserve"> </w:t>
      </w:r>
      <w:proofErr w:type="spellStart"/>
      <w:r w:rsidR="000A4234">
        <w:t>2017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75031A">
        <w:t>197</w:t>
      </w:r>
      <w:proofErr w:type="spellEnd"/>
      <w:r w:rsidR="00F7152E">
        <w:t>/</w:t>
      </w:r>
      <w:proofErr w:type="spellStart"/>
      <w:r w:rsidR="00F7152E">
        <w:t>1</w:t>
      </w:r>
      <w:r w:rsidR="00E646B4">
        <w:t>7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75031A">
        <w:t>197</w:t>
      </w:r>
      <w:proofErr w:type="spellEnd"/>
      <w:r>
        <w:t>/</w:t>
      </w:r>
      <w:proofErr w:type="spellStart"/>
      <w:r>
        <w:t>1</w:t>
      </w:r>
      <w:r w:rsidR="00E646B4">
        <w:t>7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0A4234">
        <w:t>21</w:t>
      </w:r>
      <w:proofErr w:type="spellEnd"/>
      <w:r w:rsidR="00C82343">
        <w:t xml:space="preserve">. </w:t>
      </w:r>
      <w:r w:rsidR="000A4234">
        <w:t>travnja</w:t>
      </w:r>
      <w:r w:rsidR="004547E6">
        <w:t xml:space="preserve"> </w:t>
      </w:r>
      <w:proofErr w:type="spellStart"/>
      <w:r w:rsidR="004547E6">
        <w:t>2017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0A4234">
        <w:t>suda</w:t>
      </w:r>
      <w:r w:rsidR="00F872F2">
        <w:t xml:space="preserve"> 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0A4234">
        <w:t>21.5</w:t>
      </w:r>
      <w:proofErr w:type="spellEnd"/>
      <w:r w:rsidR="000A4234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A7C89FE"/>
    <w:lvl w:tplc="5358EC82" w:ilvl="0">
      <w:start w:val="1"/>
      <w:numFmt w:val="upperRoman"/>
      <w:lvlText w:val="%1."/>
      <w:lvlJc w:val="left"/>
      <w:pPr>
        <w:ind w:hanging="720" w:left="1571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174B"/>
    <w:rsid w:val="00032C09"/>
    <w:rsid w:val="000360F7"/>
    <w:rsid w:val="00043FED"/>
    <w:rsid w:val="0005385E"/>
    <w:rsid w:val="0006489C"/>
    <w:rsid w:val="00086CC9"/>
    <w:rsid w:val="000A4234"/>
    <w:rsid w:val="000A5166"/>
    <w:rsid w:val="000C2DFC"/>
    <w:rsid w:val="000C47AE"/>
    <w:rsid w:val="000D4D65"/>
    <w:rsid w:val="000E2809"/>
    <w:rsid w:val="000E5277"/>
    <w:rsid w:val="000E6A82"/>
    <w:rsid w:val="000F2684"/>
    <w:rsid w:val="000F7D43"/>
    <w:rsid w:val="00100988"/>
    <w:rsid w:val="0010172D"/>
    <w:rsid w:val="00107E45"/>
    <w:rsid w:val="00116A7E"/>
    <w:rsid w:val="00120C0B"/>
    <w:rsid w:val="001254DD"/>
    <w:rsid w:val="001257A9"/>
    <w:rsid w:val="001273B9"/>
    <w:rsid w:val="00133162"/>
    <w:rsid w:val="00134E8C"/>
    <w:rsid w:val="00144E89"/>
    <w:rsid w:val="00144EA9"/>
    <w:rsid w:val="0016149D"/>
    <w:rsid w:val="001631F4"/>
    <w:rsid w:val="001643FC"/>
    <w:rsid w:val="00164422"/>
    <w:rsid w:val="001648A2"/>
    <w:rsid w:val="0016669B"/>
    <w:rsid w:val="00166A89"/>
    <w:rsid w:val="0017007B"/>
    <w:rsid w:val="00171061"/>
    <w:rsid w:val="001741F6"/>
    <w:rsid w:val="0017474D"/>
    <w:rsid w:val="00177416"/>
    <w:rsid w:val="00180465"/>
    <w:rsid w:val="00182B44"/>
    <w:rsid w:val="00185C1F"/>
    <w:rsid w:val="00196E2D"/>
    <w:rsid w:val="001A236B"/>
    <w:rsid w:val="001A5DDD"/>
    <w:rsid w:val="001B01C9"/>
    <w:rsid w:val="001B07B0"/>
    <w:rsid w:val="001B10C5"/>
    <w:rsid w:val="001B43BC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4939"/>
    <w:rsid w:val="001E5404"/>
    <w:rsid w:val="001F1CA3"/>
    <w:rsid w:val="001F2231"/>
    <w:rsid w:val="001F3FAB"/>
    <w:rsid w:val="001F5C15"/>
    <w:rsid w:val="001F739B"/>
    <w:rsid w:val="00200C5C"/>
    <w:rsid w:val="00203E48"/>
    <w:rsid w:val="0020541A"/>
    <w:rsid w:val="002111CA"/>
    <w:rsid w:val="002139B6"/>
    <w:rsid w:val="0022122B"/>
    <w:rsid w:val="002229A3"/>
    <w:rsid w:val="00223EE1"/>
    <w:rsid w:val="0023655B"/>
    <w:rsid w:val="0023719D"/>
    <w:rsid w:val="00241BA3"/>
    <w:rsid w:val="0024241D"/>
    <w:rsid w:val="00265AB9"/>
    <w:rsid w:val="00270458"/>
    <w:rsid w:val="0027136F"/>
    <w:rsid w:val="002768C9"/>
    <w:rsid w:val="00282680"/>
    <w:rsid w:val="002833A2"/>
    <w:rsid w:val="00285EB1"/>
    <w:rsid w:val="00291A4E"/>
    <w:rsid w:val="00293A9C"/>
    <w:rsid w:val="002B0E74"/>
    <w:rsid w:val="002B6B2E"/>
    <w:rsid w:val="002C3E90"/>
    <w:rsid w:val="002D32AA"/>
    <w:rsid w:val="002E0208"/>
    <w:rsid w:val="002F6861"/>
    <w:rsid w:val="0031214A"/>
    <w:rsid w:val="00312176"/>
    <w:rsid w:val="00331BCB"/>
    <w:rsid w:val="0033604D"/>
    <w:rsid w:val="003453BC"/>
    <w:rsid w:val="00354F5C"/>
    <w:rsid w:val="00364026"/>
    <w:rsid w:val="003660B7"/>
    <w:rsid w:val="00366E8A"/>
    <w:rsid w:val="003741F2"/>
    <w:rsid w:val="00381094"/>
    <w:rsid w:val="003822C9"/>
    <w:rsid w:val="003A3507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224C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47E6"/>
    <w:rsid w:val="00455E4A"/>
    <w:rsid w:val="00487157"/>
    <w:rsid w:val="004937A2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534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6A9"/>
    <w:rsid w:val="0059783B"/>
    <w:rsid w:val="005A572D"/>
    <w:rsid w:val="005A7D89"/>
    <w:rsid w:val="005B0F1E"/>
    <w:rsid w:val="005B3759"/>
    <w:rsid w:val="005B4462"/>
    <w:rsid w:val="005B7DD8"/>
    <w:rsid w:val="005C5E86"/>
    <w:rsid w:val="005D2979"/>
    <w:rsid w:val="005D7612"/>
    <w:rsid w:val="005E039E"/>
    <w:rsid w:val="005E2E65"/>
    <w:rsid w:val="005E4BB4"/>
    <w:rsid w:val="005E71AC"/>
    <w:rsid w:val="005F1F58"/>
    <w:rsid w:val="005F2677"/>
    <w:rsid w:val="005F728A"/>
    <w:rsid w:val="005F7E0A"/>
    <w:rsid w:val="00601065"/>
    <w:rsid w:val="00603672"/>
    <w:rsid w:val="0061104E"/>
    <w:rsid w:val="00617B3C"/>
    <w:rsid w:val="00620F5C"/>
    <w:rsid w:val="00622640"/>
    <w:rsid w:val="00633565"/>
    <w:rsid w:val="006369CD"/>
    <w:rsid w:val="0064093F"/>
    <w:rsid w:val="00642B53"/>
    <w:rsid w:val="00644427"/>
    <w:rsid w:val="0064528A"/>
    <w:rsid w:val="00657D28"/>
    <w:rsid w:val="00660B01"/>
    <w:rsid w:val="00660DDF"/>
    <w:rsid w:val="00662B4E"/>
    <w:rsid w:val="006630CD"/>
    <w:rsid w:val="00670141"/>
    <w:rsid w:val="0067199B"/>
    <w:rsid w:val="00674DDB"/>
    <w:rsid w:val="00677F2B"/>
    <w:rsid w:val="006854F7"/>
    <w:rsid w:val="00686322"/>
    <w:rsid w:val="0069652F"/>
    <w:rsid w:val="006B0F9C"/>
    <w:rsid w:val="006B5813"/>
    <w:rsid w:val="006C1148"/>
    <w:rsid w:val="006C3FCC"/>
    <w:rsid w:val="006C61D1"/>
    <w:rsid w:val="006D346D"/>
    <w:rsid w:val="006D6613"/>
    <w:rsid w:val="006E44B8"/>
    <w:rsid w:val="006E61B4"/>
    <w:rsid w:val="006F16A3"/>
    <w:rsid w:val="006F54E3"/>
    <w:rsid w:val="00700C62"/>
    <w:rsid w:val="0071154E"/>
    <w:rsid w:val="00714824"/>
    <w:rsid w:val="00723AF6"/>
    <w:rsid w:val="007261FC"/>
    <w:rsid w:val="00731CE9"/>
    <w:rsid w:val="00736A7F"/>
    <w:rsid w:val="00742F86"/>
    <w:rsid w:val="007442AC"/>
    <w:rsid w:val="0075031A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D5B"/>
    <w:rsid w:val="00797E65"/>
    <w:rsid w:val="007A0C8E"/>
    <w:rsid w:val="007A1CFE"/>
    <w:rsid w:val="007A4E0F"/>
    <w:rsid w:val="007A7685"/>
    <w:rsid w:val="007B033A"/>
    <w:rsid w:val="007B3200"/>
    <w:rsid w:val="007B717C"/>
    <w:rsid w:val="007C0B45"/>
    <w:rsid w:val="007C3C0A"/>
    <w:rsid w:val="007D4893"/>
    <w:rsid w:val="007D4A12"/>
    <w:rsid w:val="007D6523"/>
    <w:rsid w:val="007E7F9D"/>
    <w:rsid w:val="0080540C"/>
    <w:rsid w:val="008151B4"/>
    <w:rsid w:val="00817EA0"/>
    <w:rsid w:val="00820A3C"/>
    <w:rsid w:val="00827282"/>
    <w:rsid w:val="00831463"/>
    <w:rsid w:val="00837906"/>
    <w:rsid w:val="00840348"/>
    <w:rsid w:val="008470B0"/>
    <w:rsid w:val="0085315E"/>
    <w:rsid w:val="0085488C"/>
    <w:rsid w:val="008552D6"/>
    <w:rsid w:val="008558E1"/>
    <w:rsid w:val="00864E4C"/>
    <w:rsid w:val="0087054B"/>
    <w:rsid w:val="008717E8"/>
    <w:rsid w:val="00877B5C"/>
    <w:rsid w:val="0088027D"/>
    <w:rsid w:val="00886B4E"/>
    <w:rsid w:val="00893C95"/>
    <w:rsid w:val="00893D86"/>
    <w:rsid w:val="008947C0"/>
    <w:rsid w:val="008A0704"/>
    <w:rsid w:val="008B2488"/>
    <w:rsid w:val="008B2A0D"/>
    <w:rsid w:val="008B33A8"/>
    <w:rsid w:val="008C6F7D"/>
    <w:rsid w:val="008D5FDB"/>
    <w:rsid w:val="008E16DA"/>
    <w:rsid w:val="008E47B8"/>
    <w:rsid w:val="008E5796"/>
    <w:rsid w:val="008F1997"/>
    <w:rsid w:val="008F3526"/>
    <w:rsid w:val="008F6A36"/>
    <w:rsid w:val="00902A10"/>
    <w:rsid w:val="009045AE"/>
    <w:rsid w:val="0090544A"/>
    <w:rsid w:val="00905EAD"/>
    <w:rsid w:val="00912C8A"/>
    <w:rsid w:val="00920BA1"/>
    <w:rsid w:val="009240E0"/>
    <w:rsid w:val="009332EB"/>
    <w:rsid w:val="009434DC"/>
    <w:rsid w:val="00946658"/>
    <w:rsid w:val="00947EAB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D7CBD"/>
    <w:rsid w:val="009E04FF"/>
    <w:rsid w:val="009E177F"/>
    <w:rsid w:val="009E1D58"/>
    <w:rsid w:val="009E79B8"/>
    <w:rsid w:val="009F538B"/>
    <w:rsid w:val="00A00307"/>
    <w:rsid w:val="00A00362"/>
    <w:rsid w:val="00A01A75"/>
    <w:rsid w:val="00A071BA"/>
    <w:rsid w:val="00A11D11"/>
    <w:rsid w:val="00A12C16"/>
    <w:rsid w:val="00A133D1"/>
    <w:rsid w:val="00A16684"/>
    <w:rsid w:val="00A207A6"/>
    <w:rsid w:val="00A24EA6"/>
    <w:rsid w:val="00A25B01"/>
    <w:rsid w:val="00A32F3C"/>
    <w:rsid w:val="00A35140"/>
    <w:rsid w:val="00A353A4"/>
    <w:rsid w:val="00A408D0"/>
    <w:rsid w:val="00A415E7"/>
    <w:rsid w:val="00A512B5"/>
    <w:rsid w:val="00A54C51"/>
    <w:rsid w:val="00A579DC"/>
    <w:rsid w:val="00A60577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C4B8D"/>
    <w:rsid w:val="00AD10D4"/>
    <w:rsid w:val="00AD367F"/>
    <w:rsid w:val="00AD58EF"/>
    <w:rsid w:val="00AD773B"/>
    <w:rsid w:val="00AE15AD"/>
    <w:rsid w:val="00AE3B9B"/>
    <w:rsid w:val="00AE3C58"/>
    <w:rsid w:val="00AF075E"/>
    <w:rsid w:val="00AF412C"/>
    <w:rsid w:val="00AF760D"/>
    <w:rsid w:val="00B00C34"/>
    <w:rsid w:val="00B032EC"/>
    <w:rsid w:val="00B10858"/>
    <w:rsid w:val="00B1324B"/>
    <w:rsid w:val="00B13D59"/>
    <w:rsid w:val="00B14447"/>
    <w:rsid w:val="00B2264E"/>
    <w:rsid w:val="00B22C50"/>
    <w:rsid w:val="00B247A4"/>
    <w:rsid w:val="00B36DDA"/>
    <w:rsid w:val="00B417BA"/>
    <w:rsid w:val="00B43E4F"/>
    <w:rsid w:val="00B46738"/>
    <w:rsid w:val="00B54C14"/>
    <w:rsid w:val="00B559A1"/>
    <w:rsid w:val="00B561DB"/>
    <w:rsid w:val="00B564D4"/>
    <w:rsid w:val="00B653B4"/>
    <w:rsid w:val="00B82439"/>
    <w:rsid w:val="00B95DE8"/>
    <w:rsid w:val="00B97E94"/>
    <w:rsid w:val="00BA717F"/>
    <w:rsid w:val="00BB75B3"/>
    <w:rsid w:val="00BC36BB"/>
    <w:rsid w:val="00BC790F"/>
    <w:rsid w:val="00BD0AAD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0951"/>
    <w:rsid w:val="00C12BAD"/>
    <w:rsid w:val="00C163C5"/>
    <w:rsid w:val="00C1687F"/>
    <w:rsid w:val="00C206D7"/>
    <w:rsid w:val="00C245FC"/>
    <w:rsid w:val="00C3415C"/>
    <w:rsid w:val="00C43139"/>
    <w:rsid w:val="00C43EBD"/>
    <w:rsid w:val="00C55503"/>
    <w:rsid w:val="00C64A8D"/>
    <w:rsid w:val="00C76909"/>
    <w:rsid w:val="00C82343"/>
    <w:rsid w:val="00C86071"/>
    <w:rsid w:val="00C95192"/>
    <w:rsid w:val="00CA3990"/>
    <w:rsid w:val="00CA77CA"/>
    <w:rsid w:val="00CB2ECA"/>
    <w:rsid w:val="00CC0471"/>
    <w:rsid w:val="00CC3C3A"/>
    <w:rsid w:val="00CC5CA7"/>
    <w:rsid w:val="00CC758C"/>
    <w:rsid w:val="00CD016C"/>
    <w:rsid w:val="00CD017A"/>
    <w:rsid w:val="00CD33C9"/>
    <w:rsid w:val="00CE1FE3"/>
    <w:rsid w:val="00CE2FF8"/>
    <w:rsid w:val="00CE4061"/>
    <w:rsid w:val="00CF56D2"/>
    <w:rsid w:val="00CF5E78"/>
    <w:rsid w:val="00D10204"/>
    <w:rsid w:val="00D24B3B"/>
    <w:rsid w:val="00D25644"/>
    <w:rsid w:val="00D34B33"/>
    <w:rsid w:val="00D36A9D"/>
    <w:rsid w:val="00D41285"/>
    <w:rsid w:val="00D44BFA"/>
    <w:rsid w:val="00D4679F"/>
    <w:rsid w:val="00D56BD8"/>
    <w:rsid w:val="00D60544"/>
    <w:rsid w:val="00D62ED6"/>
    <w:rsid w:val="00D917EA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4DDA"/>
    <w:rsid w:val="00DE5440"/>
    <w:rsid w:val="00DE6F2E"/>
    <w:rsid w:val="00DF13F2"/>
    <w:rsid w:val="00DF5259"/>
    <w:rsid w:val="00E010A7"/>
    <w:rsid w:val="00E019F0"/>
    <w:rsid w:val="00E06A8A"/>
    <w:rsid w:val="00E07DA0"/>
    <w:rsid w:val="00E1052B"/>
    <w:rsid w:val="00E14186"/>
    <w:rsid w:val="00E27BE6"/>
    <w:rsid w:val="00E36D43"/>
    <w:rsid w:val="00E3768D"/>
    <w:rsid w:val="00E426F8"/>
    <w:rsid w:val="00E4746C"/>
    <w:rsid w:val="00E5078B"/>
    <w:rsid w:val="00E512E8"/>
    <w:rsid w:val="00E52FC1"/>
    <w:rsid w:val="00E5349E"/>
    <w:rsid w:val="00E53EA3"/>
    <w:rsid w:val="00E541F1"/>
    <w:rsid w:val="00E63579"/>
    <w:rsid w:val="00E646B4"/>
    <w:rsid w:val="00E65B04"/>
    <w:rsid w:val="00E6703A"/>
    <w:rsid w:val="00E67CDF"/>
    <w:rsid w:val="00E701CA"/>
    <w:rsid w:val="00E72D3D"/>
    <w:rsid w:val="00E7609E"/>
    <w:rsid w:val="00E8179E"/>
    <w:rsid w:val="00E967BC"/>
    <w:rsid w:val="00EA10CC"/>
    <w:rsid w:val="00EB12CD"/>
    <w:rsid w:val="00EB56DB"/>
    <w:rsid w:val="00EB5DA7"/>
    <w:rsid w:val="00EC0549"/>
    <w:rsid w:val="00EC05C6"/>
    <w:rsid w:val="00EC25C8"/>
    <w:rsid w:val="00EC564D"/>
    <w:rsid w:val="00ED1E0F"/>
    <w:rsid w:val="00EE4093"/>
    <w:rsid w:val="00EE737B"/>
    <w:rsid w:val="00EF1479"/>
    <w:rsid w:val="00EF45EB"/>
    <w:rsid w:val="00EF4D6C"/>
    <w:rsid w:val="00EF66A9"/>
    <w:rsid w:val="00EF770D"/>
    <w:rsid w:val="00F0353E"/>
    <w:rsid w:val="00F05C1C"/>
    <w:rsid w:val="00F12F09"/>
    <w:rsid w:val="00F15756"/>
    <w:rsid w:val="00F2024C"/>
    <w:rsid w:val="00F2700E"/>
    <w:rsid w:val="00F30DBA"/>
    <w:rsid w:val="00F34306"/>
    <w:rsid w:val="00F36582"/>
    <w:rsid w:val="00F42964"/>
    <w:rsid w:val="00F53471"/>
    <w:rsid w:val="00F56EAE"/>
    <w:rsid w:val="00F63804"/>
    <w:rsid w:val="00F66CB6"/>
    <w:rsid w:val="00F66EAC"/>
    <w:rsid w:val="00F66EAD"/>
    <w:rsid w:val="00F67585"/>
    <w:rsid w:val="00F67DEE"/>
    <w:rsid w:val="00F71212"/>
    <w:rsid w:val="00F7152E"/>
    <w:rsid w:val="00F71B0B"/>
    <w:rsid w:val="00F758CB"/>
    <w:rsid w:val="00F80F75"/>
    <w:rsid w:val="00F8306B"/>
    <w:rsid w:val="00F85AFD"/>
    <w:rsid w:val="00F872F2"/>
    <w:rsid w:val="00F916A6"/>
    <w:rsid w:val="00F92133"/>
    <w:rsid w:val="00F96CB6"/>
    <w:rsid w:val="00FC5B18"/>
    <w:rsid w:val="00FC65F4"/>
    <w:rsid w:val="00FC7DC5"/>
    <w:rsid w:val="00FD0D3C"/>
    <w:rsid w:val="00FD16AB"/>
    <w:rsid w:val="00FD7170"/>
    <w:rsid w:val="00FE0E09"/>
    <w:rsid w:val="00FE0EBA"/>
    <w:rsid w:val="00FE47EF"/>
    <w:rsid w:val="00FE510C"/>
    <w:rsid w:val="00FF194A"/>
    <w:rsid w:val="00FF46E1"/>
    <w:rsid w:val="00FF5397"/>
    <w:rsid w:val="00FF5D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D7C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7C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7C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7C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7C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D7C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7C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7C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7C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7C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St-197/2017</izvorni_sadrzaj>
    <derivirana_varijabla naziv="DomainObject.Predmet.OznakaBroj_1">St-197/2017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MODERATRIX d.o.o.</izvorni_sadrzaj>
    <derivirana_varijabla naziv="DomainObject.Predmet.ProtustrankaFormated_1">  MODERATRIX d.o.o.</derivirana_varijabla>
  </DomainObject.Predmet.ProtustrankaFormated>
  <DomainObject.Predmet.ProtustrankaFormatedOIB>
    <izvorni_sadrzaj>  MODERATRIX d.o.o., OIB 42338179158</izvorni_sadrzaj>
    <derivirana_varijabla naziv="DomainObject.Predmet.ProtustrankaFormatedOIB_1">  MODERATRIX d.o.o., OIB 42338179158</derivirana_varijabla>
  </DomainObject.Predmet.ProtustrankaFormatedOIB>
  <DomainObject.Predmet.ProtustrankaFormatedWithAdress>
    <izvorni_sadrzaj> MODERATRIX d.o.o., Jarnovićeva 9, 10000 Zagreb</izvorni_sadrzaj>
    <derivirana_varijabla naziv="DomainObject.Predmet.ProtustrankaFormatedWithAdress_1"> MODERATRIX d.o.o., Jarnovićeva 9, 10000 Zagreb</derivirana_varijabla>
  </DomainObject.Predmet.ProtustrankaFormatedWithAdress>
  <DomainObject.Predmet.ProtustrankaFormatedWithAdressOIB>
    <izvorni_sadrzaj> MODERATRIX d.o.o., OIB 42338179158, Jarnovićeva 9, 10000 Zagreb</izvorni_sadrzaj>
    <derivirana_varijabla naziv="DomainObject.Predmet.ProtustrankaFormatedWithAdressOIB_1"> MODERATRIX d.o.o., OIB 42338179158, Jarnovićeva 9, 10000 Zagreb</derivirana_varijabla>
  </DomainObject.Predmet.ProtustrankaFormatedWithAdressOIB>
  <DomainObject.Predmet.ProtustrankaWithAdress>
    <izvorni_sadrzaj>MODERATRIX d.o.o. Jarnovićeva 9, 10000 Zagreb</izvorni_sadrzaj>
    <derivirana_varijabla naziv="DomainObject.Predmet.ProtustrankaWithAdress_1">MODERATRIX d.o.o. Jarnovićeva 9, 10000 Zagreb</derivirana_varijabla>
  </DomainObject.Predmet.ProtustrankaWithAdress>
  <DomainObject.Predmet.ProtustrankaWithAdressOIB>
    <izvorni_sadrzaj>MODERATRIX d.o.o., OIB 42338179158, Jarnovićeva 9, 10000 Zagreb</izvorni_sadrzaj>
    <derivirana_varijabla naziv="DomainObject.Predmet.ProtustrankaWithAdressOIB_1">MODERATRIX d.o.o., OIB 42338179158, Jarnovićeva 9, 10000 Zagreb</derivirana_varijabla>
  </DomainObject.Predmet.ProtustrankaWithAdressOIB>
  <DomainObject.Predmet.ProtustrankaNazivFormated>
    <izvorni_sadrzaj>MODERATRIX d.o.o.</izvorni_sadrzaj>
    <derivirana_varijabla naziv="DomainObject.Predmet.ProtustrankaNazivFormated_1">MODERATRIX d.o.o.</derivirana_varijabla>
  </DomainObject.Predmet.ProtustrankaNazivFormated>
  <DomainObject.Predmet.ProtustrankaNazivFormatedOIB>
    <izvorni_sadrzaj>MODERATRIX d.o.o., OIB 42338179158</izvorni_sadrzaj>
    <derivirana_varijabla naziv="DomainObject.Predmet.ProtustrankaNazivFormatedOIB_1">MODERATRIX d.o.o., OIB 42338179158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MODERATRIX d.o.o.</item>
    </izvorni_sadrzaj>
    <derivirana_varijabla naziv="DomainObject.Predmet.ProtuStrankaListFormated_1">
      <item>MODERATRIX d.o.o.</item>
    </derivirana_varijabla>
  </DomainObject.Predmet.ProtuStrankaListFormated>
  <DomainObject.Predmet.ProtuStrankaListFormatedOIB>
    <izvorni_sadrzaj>
      <item>MODERATRIX d.o.o., OIB 42338179158</item>
    </izvorni_sadrzaj>
    <derivirana_varijabla naziv="DomainObject.Predmet.ProtuStrankaListFormatedOIB_1">
      <item>MODERATRIX d.o.o., OIB 42338179158</item>
    </derivirana_varijabla>
  </DomainObject.Predmet.ProtuStrankaListFormatedOIB>
  <DomainObject.Predmet.ProtuStrankaListFormatedWithAdress>
    <izvorni_sadrzaj>
      <item>MODERATRIX d.o.o., Jarnovićeva 9, 10000 Zagreb</item>
    </izvorni_sadrzaj>
    <derivirana_varijabla naziv="DomainObject.Predmet.ProtuStrankaListFormatedWithAdress_1">
      <item>MODERATRIX d.o.o., Jarnovićeva 9, 10000 Zagreb</item>
    </derivirana_varijabla>
  </DomainObject.Predmet.ProtuStrankaListFormatedWithAdress>
  <DomainObject.Predmet.ProtuStrankaListFormatedWithAdressOIB>
    <izvorni_sadrzaj>
      <item>MODERATRIX d.o.o., OIB 42338179158, Jarnovićeva 9, 10000 Zagreb</item>
    </izvorni_sadrzaj>
    <derivirana_varijabla naziv="DomainObject.Predmet.ProtuStrankaListFormatedWithAdressOIB_1">
      <item>MODERATRIX d.o.o., OIB 42338179158, Jarnovićeva 9, 10000 Zagreb</item>
    </derivirana_varijabla>
  </DomainObject.Predmet.ProtuStrankaListFormatedWithAdressOIB>
  <DomainObject.Predmet.ProtuStrankaListNazivFormated>
    <izvorni_sadrzaj>
      <item>MODERATRIX d.o.o.</item>
    </izvorni_sadrzaj>
    <derivirana_varijabla naziv="DomainObject.Predmet.ProtuStrankaListNazivFormated_1">
      <item>MODERATRIX d.o.o.</item>
    </derivirana_varijabla>
  </DomainObject.Predmet.ProtuStrankaListNazivFormated>
  <DomainObject.Predmet.ProtuStrankaListNazivFormatedOIB>
    <izvorni_sadrzaj>
      <item>MODERATRIX d.o.o., OIB 42338179158</item>
    </izvorni_sadrzaj>
    <derivirana_varijabla naziv="DomainObject.Predmet.ProtuStrankaListNazivFormatedOIB_1">
      <item>MODERATRIX d.o.o., OIB 42338179158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MODERATRIX d.o.o.</izvorni_sadrzaj>
    <derivirana_varijabla naziv="DomainObject.Predmet.ProtustrankaIDrugi_1">MODERATRIX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MODERATRIX d.o.o., OIB 42338179158, Jarnovićeva 9, 10000 Zagreb</izvorni_sadrzaj>
    <derivirana_varijabla naziv="DomainObject.Predmet.ProtustrankaIDrugiAdressOIB_1">MODERATRIX d.o.o., OIB 42338179158, Jarnovićeva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MODERATRIX d.o.o.</item>
      <item>FINA Regionalni centar Zagreb</item>
    </izvorni_sadrzaj>
    <derivirana_varijabla naziv="DomainObject.Predmet.SudioniciListNaziv_1">
      <item>MODERATRIX d.o.o.</item>
      <item>FINA Regionalni centar Zagreb</item>
    </derivirana_varijabla>
  </DomainObject.Predmet.SudioniciListNaziv>
  <DomainObject.Predmet.SudioniciListAdressOIB>
    <izvorni_sadrzaj>
      <item>MODERATRIX d.o.o., OIB 42338179158, Jarnovićeva 9,10000 Zagreb</item>
      <item>FINA Regionalni centar Zagreb, OIB 85821130368, Trg svibanjskih žrtava 1995. br. 1,10000 Zagreb</item>
    </izvorni_sadrzaj>
    <derivirana_varijabla naziv="DomainObject.Predmet.SudioniciListAdressOIB_1">
      <item>MODERATRIX d.o.o., OIB 42338179158, Jarnovićeva 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42338179158</item>
      <item>, OIB 85821130368</item>
    </izvorni_sadrzaj>
    <derivirana_varijabla naziv="DomainObject.Predmet.SudioniciListNazivOIB_1">
      <item>, OIB 42338179158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1A91BB-54EB-4A72-8134-07C8FD2189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362</properties:Words>
  <properties:Characters>1902</properties:Characters>
  <properties:Lines>178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2017-04-21T07:33:00Z</dcterms:created>
  <dc:creator>wsadmin</dc:creator>
  <cp:lastModifiedBy>Sanda Gučić</cp:lastModifiedBy>
  <cp:lastPrinted>2017-04-21T07:34:00Z</cp:lastPrinted>
  <dcterms:modified xmlns:xsi="http://www.w3.org/2001/XMLSchema-instance" xsi:type="dcterms:W3CDTF">2017-04-24T09:18:00Z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