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9f70" w14:paraId="9669f70" w:rsidRDefault="00AB4602" w:rsidP="004F7BA3" w:rsidR="004F7BA3" w:rsidRPr="004F7BA3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F7BA3" w:rsidRPr="004F7BA3">
        <w:rPr>
          <w:rFonts w:cs="Times New Roman"/>
        </w:rPr>
        <w:t xml:space="preserve">      REPUBLIKA HRVATSKA</w:t>
      </w:r>
    </w:p>
    <w:p w:rsidRDefault="004F7BA3" w:rsidP="004F7BA3" w:rsidR="004F7BA3" w:rsidRPr="004F7BA3">
      <w:pPr>
        <w:spacing w:after="0"/>
        <w:rPr>
          <w:rFonts w:cs="Times New Roman" w:eastAsia="Times New Roman"/>
          <w:lang w:eastAsia="hr-HR"/>
        </w:rPr>
      </w:pPr>
      <w:r w:rsidRPr="004F7BA3">
        <w:rPr>
          <w:rFonts w:cs="Times New Roman" w:eastAsia="Times New Roman"/>
          <w:lang w:eastAsia="hr-HR"/>
        </w:rPr>
        <w:t xml:space="preserve"> TRGOVAČKI SUD U ZAGREBU</w:t>
      </w:r>
    </w:p>
    <w:p w:rsidRDefault="004F7BA3" w:rsidP="004F7BA3" w:rsidR="004F7BA3" w:rsidRPr="004F7BA3">
      <w:pPr>
        <w:spacing w:after="0"/>
        <w:rPr>
          <w:rFonts w:cs="Times New Roman" w:eastAsia="Times New Roman"/>
          <w:lang w:eastAsia="hr-HR"/>
        </w:rPr>
      </w:pPr>
      <w:r w:rsidRPr="004F7BA3">
        <w:rPr>
          <w:rFonts w:cs="Times New Roman" w:eastAsia="Times New Roman"/>
          <w:lang w:eastAsia="hr-HR"/>
        </w:rPr>
        <w:t xml:space="preserve">       Stalna služba u Karlovcu </w:t>
      </w:r>
    </w:p>
    <w:p w:rsidRDefault="004F7BA3" w:rsidP="004F7BA3" w:rsidR="004F7BA3" w:rsidRPr="004F7BA3">
      <w:pPr>
        <w:spacing w:after="0"/>
        <w:rPr>
          <w:rFonts w:cs="Times New Roman" w:eastAsia="Times New Roman"/>
          <w:lang w:eastAsia="hr-HR"/>
        </w:rPr>
      </w:pPr>
      <w:r w:rsidRPr="004F7BA3">
        <w:rPr>
          <w:rFonts w:cs="Times New Roman" w:eastAsia="Times New Roman"/>
          <w:lang w:eastAsia="hr-HR"/>
        </w:rPr>
        <w:t>Karlovac, Trg hrvatskih branitelja 1/II</w:t>
      </w:r>
    </w:p>
    <w:p w:rsidRDefault="004F7BA3" w:rsidP="004F7BA3" w:rsidR="004F7BA3" w:rsidRPr="004F7BA3">
      <w:pPr>
        <w:spacing w:after="0"/>
        <w:rPr>
          <w:rFonts w:cs="Times New Roman" w:eastAsia="Times New Roman"/>
          <w:lang w:eastAsia="hr-HR"/>
        </w:rPr>
      </w:pPr>
    </w:p>
    <w:p w:rsidRDefault="004F7BA3" w:rsidP="004F7BA3" w:rsidR="004F7BA3" w:rsidRPr="004F7BA3">
      <w:pPr>
        <w:spacing w:after="0"/>
        <w:jc w:val="center"/>
        <w:rPr>
          <w:rFonts w:cs="Times New Roman" w:eastAsia="Times New Roman"/>
          <w:lang w:eastAsia="hr-HR"/>
        </w:rPr>
      </w:pPr>
      <w:r w:rsidRPr="004F7BA3">
        <w:rPr>
          <w:rFonts w:cs="Times New Roman" w:eastAsia="Times New Roman"/>
          <w:lang w:eastAsia="hr-HR"/>
        </w:rPr>
        <w:t>R E P U B L I K A   H R V A T S  K A</w:t>
      </w:r>
    </w:p>
    <w:p w:rsidRDefault="004F7BA3" w:rsidP="004F7BA3" w:rsidR="004F7BA3" w:rsidRPr="004F7BA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F7BA3" w:rsidP="004F7BA3" w:rsidR="004F7BA3" w:rsidRPr="004F7BA3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4F7BA3">
        <w:rPr>
          <w:rFonts w:cs="Times New Roman" w:eastAsia="Times New Roman"/>
          <w:lang w:eastAsia="hr-HR"/>
        </w:rPr>
        <w:tab/>
        <w:t>R J E Š E N J E</w:t>
      </w:r>
    </w:p>
    <w:p w:rsidRDefault="004F7BA3" w:rsidP="004F7BA3" w:rsidR="004F7BA3" w:rsidRPr="004F7BA3">
      <w:pPr>
        <w:spacing w:after="0"/>
        <w:rPr>
          <w:rFonts w:cs="Times New Roman" w:eastAsia="Times New Roman"/>
          <w:lang w:eastAsia="hr-HR"/>
        </w:rPr>
      </w:pPr>
    </w:p>
    <w:p w:rsidRDefault="004F7BA3" w:rsidP="004F7BA3" w:rsidR="004F7BA3" w:rsidRPr="004F7BA3">
      <w:pPr>
        <w:spacing w:after="0"/>
        <w:jc w:val="both"/>
        <w:rPr>
          <w:rFonts w:cs="Times New Roman" w:eastAsia="Times New Roman"/>
          <w:lang w:eastAsia="hr-HR"/>
        </w:rPr>
      </w:pPr>
      <w:r w:rsidRPr="004F7BA3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dužnikom AETHERA CANDELA d.o.o., Zagreb, Gornji BUkovac 37, OIB: 64532775737, 2. siječnja 2018.</w:t>
      </w:r>
    </w:p>
    <w:p w:rsidRDefault="004F7BA3" w:rsidP="004F7BA3" w:rsidR="004F7BA3">
      <w:pPr>
        <w:spacing w:after="0"/>
        <w:rPr>
          <w:rFonts w:cs="Times New Roman" w:eastAsia="Times New Roman"/>
          <w:lang w:eastAsia="hr-HR"/>
        </w:rPr>
      </w:pPr>
    </w:p>
    <w:p w:rsidRDefault="004F7BA3" w:rsidP="004F7BA3" w:rsidR="004F7BA3" w:rsidRPr="004F7BA3">
      <w:pPr>
        <w:spacing w:after="0"/>
        <w:rPr>
          <w:rFonts w:cs="Times New Roman" w:eastAsia="Times New Roman"/>
          <w:lang w:eastAsia="hr-HR"/>
        </w:rPr>
      </w:pPr>
    </w:p>
    <w:p w:rsidRDefault="004F7BA3" w:rsidP="004F7BA3" w:rsidR="004F7BA3" w:rsidRPr="004F7BA3">
      <w:pPr>
        <w:spacing w:after="0"/>
        <w:jc w:val="center"/>
        <w:rPr>
          <w:rFonts w:cs="Times New Roman" w:eastAsia="Times New Roman"/>
          <w:lang w:eastAsia="hr-HR"/>
        </w:rPr>
      </w:pPr>
      <w:r w:rsidRPr="004F7BA3">
        <w:rPr>
          <w:rFonts w:cs="Times New Roman" w:eastAsia="Times New Roman"/>
          <w:lang w:eastAsia="hr-HR"/>
        </w:rPr>
        <w:t>r i j e š i o   j e</w:t>
      </w:r>
    </w:p>
    <w:p w:rsidRDefault="004F7BA3" w:rsidP="004F7BA3" w:rsidR="004F7BA3" w:rsidRPr="004F7BA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F7BA3" w:rsidP="004F7BA3" w:rsidR="004F7BA3" w:rsidRPr="004F7BA3">
      <w:pPr>
        <w:spacing w:after="0"/>
        <w:rPr>
          <w:rFonts w:cs="Times New Roman" w:eastAsia="Times New Roman"/>
          <w:lang w:eastAsia="hr-HR"/>
        </w:rPr>
      </w:pPr>
    </w:p>
    <w:p w:rsidRDefault="004F7BA3" w:rsidP="004F7BA3" w:rsidR="004F7BA3" w:rsidRPr="004F7BA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4F7BA3">
        <w:rPr>
          <w:rFonts w:cs="Times New Roman" w:eastAsia="Times New Roman"/>
          <w:lang w:eastAsia="hr-HR"/>
        </w:rPr>
        <w:t>Privremenom stečajnom upravitelju Marijani Sabljić, Zagreb, Ulica grada Chicaga 18, OIB: 67071032106, određuje se jednokratna nagrada za poslove obavljene u prethodnom postupku u iznosu od 3.000,00 kn bruto, te naknada troškova postupka u iznosu od 113,75 kn.</w:t>
      </w:r>
    </w:p>
    <w:p w:rsidRDefault="004F7BA3" w:rsidP="004F7BA3" w:rsidR="004F7BA3" w:rsidRPr="004F7BA3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4F7BA3" w:rsidP="004F7BA3" w:rsidR="004F7BA3" w:rsidRPr="004F7BA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4F7BA3">
        <w:rPr>
          <w:rFonts w:cs="Times New Roman" w:eastAsia="Times New Roman"/>
          <w:lang w:eastAsia="hr-HR"/>
        </w:rPr>
        <w:t>Nalaže se računovodstvu ovog suda da privremenom stečajnom upravitelju Marijani Sabljić, Zagreb, Ulica grada Chicaga 18, OIB: 67071032106, isplati po pravomoćnosti ovog rješenja iznos iz točke 1. ovog rješenja na žiro račun IBAN: HR7423400093110878719 kod Privredne banke Zagreb d.d. Zagreb, na teret Fonda za namirenje troškova stečajnog postupka.</w:t>
      </w:r>
    </w:p>
    <w:p w:rsidRDefault="004F7BA3" w:rsidP="004F7BA3" w:rsidR="004F7BA3" w:rsidRPr="004F7BA3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4F7BA3" w:rsidP="004F7BA3" w:rsidR="004F7BA3" w:rsidRPr="004F7BA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F7BA3" w:rsidP="004F7BA3" w:rsidR="004F7BA3" w:rsidRPr="004F7BA3">
      <w:pPr>
        <w:spacing w:after="0"/>
        <w:jc w:val="center"/>
        <w:rPr>
          <w:rFonts w:cs="Times New Roman" w:eastAsia="Times New Roman"/>
          <w:lang w:eastAsia="hr-HR"/>
        </w:rPr>
      </w:pPr>
      <w:r w:rsidRPr="004F7BA3">
        <w:rPr>
          <w:rFonts w:cs="Times New Roman" w:eastAsia="Times New Roman"/>
          <w:lang w:eastAsia="hr-HR"/>
        </w:rPr>
        <w:t>Obrazloženje</w:t>
      </w:r>
    </w:p>
    <w:p w:rsidRDefault="004F7BA3" w:rsidP="004F7BA3" w:rsidR="004F7BA3" w:rsidRPr="004F7BA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F7BA3" w:rsidP="004F7BA3" w:rsidR="004F7BA3" w:rsidRPr="004F7BA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F7BA3" w:rsidP="004F7BA3" w:rsidR="004F7BA3" w:rsidRPr="004F7B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F7BA3">
        <w:rPr>
          <w:rFonts w:cs="Times New Roman" w:eastAsia="Times New Roman"/>
          <w:lang w:eastAsia="hr-HR"/>
        </w:rPr>
        <w:t>Rješenjem ovog suda posl. broj St-333/17 od 3. kolovoza 2017. imenovana je za privremenog stečajnog upravitelja Marijana Sabljić, Zagreb, Ulica grada Chicaga 18, OIB: 67071032106.</w:t>
      </w:r>
    </w:p>
    <w:p w:rsidRDefault="004F7BA3" w:rsidP="004F7BA3" w:rsidR="004F7BA3" w:rsidRPr="004F7B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F7BA3" w:rsidP="004F7BA3" w:rsidR="004F7BA3" w:rsidRPr="004F7B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F7BA3">
        <w:rPr>
          <w:rFonts w:cs="Times New Roman" w:eastAsia="Times New Roman"/>
          <w:lang w:eastAsia="hr-HR"/>
        </w:rPr>
        <w:t>Privremeni stečajni upravitelj je 28. rujna 2017. podnio izvješće, a podneskom od 21. prosinca 2017. je predložio da mu sud odredi nagradu za rad i naknadu troškova.</w:t>
      </w:r>
    </w:p>
    <w:p w:rsidRDefault="004F7BA3" w:rsidP="004F7BA3" w:rsidR="004F7BA3" w:rsidRPr="004F7B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F7BA3" w:rsidP="004F7BA3" w:rsidR="004F7BA3" w:rsidRPr="004F7B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F7BA3">
        <w:rPr>
          <w:rFonts w:cs="Times New Roman" w:eastAsia="Times New Roman"/>
          <w:lang w:eastAsia="hr-HR"/>
        </w:rPr>
        <w:t xml:space="preserve">Nagrada za rad privremenom stečajnom upravitelju određena je u skladu s čl. 4. st. 1. Uredbe o kriterijima i načinu obračuna i plaćanja nagrade stečajnim upraviteljima (Narodne novine broj 105/15), kao i čl. 94. st. 1. i 2. Stečajnog zakona (Narodne novine 71/15, dalje:SZ) vodeći računa o složenosti poslova koje je obavio.  </w:t>
      </w:r>
    </w:p>
    <w:p w:rsidRDefault="004F7BA3" w:rsidP="004F7BA3" w:rsidR="004F7BA3" w:rsidRPr="004F7B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F7BA3" w:rsidP="004F7BA3" w:rsidR="004F7BA3" w:rsidRPr="004F7B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F7BA3">
        <w:rPr>
          <w:rFonts w:cs="Times New Roman" w:eastAsia="Times New Roman"/>
          <w:lang w:eastAsia="hr-HR"/>
        </w:rPr>
        <w:lastRenderedPageBreak/>
        <w:t>O naknadi troškova određeno je temeljem čl. 94. st. 3. SZ-a, a odnosi se na trošak izdavanja potvrde FINA-e u iznosu od 53,75 kn, trošak upravnih biljega u iznosu od 20,00 kn za potvrdu Državne geodetske uprave i trošak upravnih biljega u iznosu od 40,00 kn za potvrdu o vlasništvu vozila.</w:t>
      </w:r>
    </w:p>
    <w:p w:rsidRDefault="004F7BA3" w:rsidP="004F7BA3" w:rsidR="004F7BA3" w:rsidRPr="004F7B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F7BA3" w:rsidP="004F7BA3" w:rsidR="004F7BA3" w:rsidRPr="004F7B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F7BA3">
        <w:rPr>
          <w:rFonts w:cs="Times New Roman" w:eastAsia="Times New Roman"/>
          <w:lang w:eastAsia="hr-HR"/>
        </w:rPr>
        <w:t>Slijedom navedenog odlučeno je kao u točki 1. izreke rješenja.</w:t>
      </w:r>
    </w:p>
    <w:p w:rsidRDefault="004F7BA3" w:rsidP="004F7BA3" w:rsidR="004F7BA3" w:rsidRPr="004F7B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F7BA3" w:rsidP="004F7BA3" w:rsidR="004F7BA3" w:rsidRPr="004F7B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F7BA3">
        <w:rPr>
          <w:rFonts w:cs="Times New Roman" w:eastAsia="Times New Roman"/>
          <w:lang w:eastAsia="hr-HR"/>
        </w:rPr>
        <w:t>S obzirom da u stečajnom postupku nema sredstava za nagradu i naknadu troškova privremenog stečajnog upravitelja, nagrada i naknada troškova isplatit će se iz sredstava Fonda za namirenje troškova stečajnog postupka, a temeljem čl. 94. st. 6. SZ-a, pa je odlučeno kao u točki 2. izreke rješenja.</w:t>
      </w:r>
    </w:p>
    <w:p w:rsidRDefault="004F7BA3" w:rsidP="004F7BA3" w:rsidR="004F7BA3" w:rsidRPr="004F7B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F7BA3" w:rsidP="004F7BA3" w:rsidR="004F7BA3" w:rsidRPr="004F7BA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7BA3" w:rsidP="004F7BA3" w:rsidR="004F7BA3" w:rsidRPr="004F7BA3">
      <w:pPr>
        <w:spacing w:after="0"/>
        <w:jc w:val="center"/>
        <w:rPr>
          <w:rFonts w:cs="Times New Roman" w:eastAsia="Times New Roman"/>
          <w:lang w:eastAsia="hr-HR"/>
        </w:rPr>
      </w:pPr>
      <w:r w:rsidRPr="004F7BA3">
        <w:rPr>
          <w:rFonts w:cs="Times New Roman" w:eastAsia="Times New Roman"/>
          <w:lang w:eastAsia="hr-HR"/>
        </w:rPr>
        <w:t>U Karlovcu 2. siječnja 2018.</w:t>
      </w:r>
    </w:p>
    <w:p w:rsidRDefault="004F7BA3" w:rsidP="004F7BA3" w:rsidR="004F7BA3" w:rsidRPr="004F7BA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7BA3" w:rsidP="004F7BA3" w:rsidR="004F7BA3" w:rsidRPr="004F7BA3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4F7BA3">
        <w:rPr>
          <w:rFonts w:cs="Times New Roman" w:eastAsia="Times New Roman"/>
          <w:lang w:eastAsia="hr-HR"/>
        </w:rPr>
        <w:t xml:space="preserve">   Stečajni sudac:</w:t>
      </w:r>
    </w:p>
    <w:p w:rsidRDefault="004F7BA3" w:rsidP="004F7BA3" w:rsidR="004F7BA3" w:rsidRPr="004F7BA3">
      <w:pPr>
        <w:spacing w:after="0"/>
        <w:jc w:val="both"/>
        <w:rPr>
          <w:rFonts w:cs="Times New Roman" w:eastAsia="Times New Roman"/>
          <w:lang w:eastAsia="hr-HR"/>
        </w:rPr>
      </w:pPr>
      <w:r w:rsidRPr="004F7BA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4F7BA3" w:rsidP="004F7BA3" w:rsidR="004F7BA3" w:rsidRPr="004F7BA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7BA3" w:rsidP="004F7BA3" w:rsidR="004F7BA3" w:rsidRPr="004F7BA3">
      <w:pPr>
        <w:spacing w:after="0"/>
        <w:jc w:val="right"/>
        <w:rPr>
          <w:rFonts w:cs="Times New Roman" w:eastAsia="Times New Roman"/>
          <w:lang w:eastAsia="hr-HR"/>
        </w:rPr>
      </w:pPr>
      <w:r w:rsidRPr="004F7BA3">
        <w:rPr>
          <w:rFonts w:cs="Times New Roman" w:eastAsia="Times New Roman"/>
          <w:lang w:eastAsia="hr-HR"/>
        </w:rPr>
        <w:t>Za točnost otpravka-ovlašteni službenik:</w:t>
      </w:r>
    </w:p>
    <w:p w:rsidRDefault="004F7BA3" w:rsidP="004F7BA3" w:rsidR="004F7BA3" w:rsidRPr="004F7BA3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4F7BA3">
        <w:rPr>
          <w:rFonts w:cs="Times New Roman" w:eastAsia="Times New Roman"/>
          <w:lang w:eastAsia="hr-HR"/>
        </w:rPr>
        <w:t>Draženka Prpić</w:t>
      </w:r>
    </w:p>
    <w:p w:rsidRDefault="004F7BA3" w:rsidP="004F7BA3" w:rsidR="004F7BA3" w:rsidRPr="004F7BA3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4F7BA3" w:rsidP="004F7BA3" w:rsidR="004F7BA3" w:rsidRPr="004F7BA3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F7BA3">
        <w:rPr>
          <w:rFonts w:cs="Times New Roman" w:eastAsia="Times New Roman"/>
          <w:lang w:eastAsia="hr-HR"/>
        </w:rPr>
        <w:t>PRAVNA POUKA:</w:t>
      </w:r>
    </w:p>
    <w:p w:rsidRDefault="004F7BA3" w:rsidP="004F7BA3" w:rsidR="004F7BA3" w:rsidRPr="004F7BA3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F7BA3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4F7BA3" w:rsidP="004F7BA3" w:rsidR="004F7BA3" w:rsidRPr="004F7BA3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2201354"/>
      <w:docPartObj>
        <w:docPartGallery w:val="Page Numbers (Top of Page)"/>
        <w:docPartUnique/>
      </w:docPartObj>
    </w:sdtPr>
    <w:sdtContent>
      <w:p w:rsidRDefault="004F7BA3" w:rsidR="004F7BA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4F7BA3" w:rsidR="008333A9">
    <w:pPr>
      <w:pStyle w:val="Zaglavlje"/>
    </w:pPr>
    <w:r>
      <w:t>1 St-333/17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A3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2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St-333/2017-22</izvorni_sadrzaj>
    <derivirana_varijabla naziv="DomainObject.Oznaka_1">St-333/2017-22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St-333/2017</izvorni_sadrzaj>
    <derivirana_varijabla naziv="DomainObject.Predmet.OznakaBroj_1">St-333/2017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AETHERA CANDELA d.o.o. zastupanog po punomoćniku Roberto Gudelj</izvorni_sadrzaj>
    <derivirana_varijabla naziv="DomainObject.Predmet.ProtustrankaFormated_1">  AETHERA CANDELA d.o.o. zastupanog po punomoćniku Roberto Gudelj</derivirana_varijabla>
  </DomainObject.Predmet.ProtustrankaFormated>
  <DomainObject.Predmet.ProtustrankaFormatedOIB>
    <izvorni_sadrzaj>  AETHERA CANDELA d.o.o., OIB 64532775737 zastupanog po punomoćniku Roberto Gudelj</izvorni_sadrzaj>
    <derivirana_varijabla naziv="DomainObject.Predmet.ProtustrankaFormatedOIB_1">  AETHERA CANDELA d.o.o., OIB 64532775737 zastupanog po punomoćniku Roberto Gudelj</derivirana_varijabla>
  </DomainObject.Predmet.ProtustrankaFormatedOIB>
  <DomainObject.Predmet.ProtustrankaFormatedWithAdress>
    <izvorni_sadrzaj> AETHERA CANDELA d.o.o., Gornji Bukovac 37, 10000 Zagreb zastupanog po punomoćniku Roberto Gudelj</izvorni_sadrzaj>
    <derivirana_varijabla naziv="DomainObject.Predmet.ProtustrankaFormatedWithAdress_1"> AETHERA CANDELA d.o.o., Gornji Bukovac 37, 10000 Zagreb zastupanog po punomoćniku Roberto Gudelj</derivirana_varijabla>
  </DomainObject.Predmet.ProtustrankaFormatedWithAdress>
  <DomainObject.Predmet.ProtustrankaFormatedWithAdressOIB>
    <izvorni_sadrzaj> AETHERA CANDELA d.o.o., OIB 64532775737, Gornji Bukovac 37, 10000 Zagreb zastupanog po punomoćniku Roberto Gudelj</izvorni_sadrzaj>
    <derivirana_varijabla naziv="DomainObject.Predmet.ProtustrankaFormatedWithAdressOIB_1"> AETHERA CANDELA d.o.o., OIB 64532775737, Gornji Bukovac 37, 10000 Zagreb zastupanog po punomoćniku Roberto Gudelj</derivirana_varijabla>
  </DomainObject.Predmet.ProtustrankaFormatedWithAdressOIB>
  <DomainObject.Predmet.ProtustrankaWithAdress>
    <izvorni_sadrzaj>AETHERA CANDELA d.o.o. Gornji Bukovac 37, 10000 Zagreb</izvorni_sadrzaj>
    <derivirana_varijabla naziv="DomainObject.Predmet.ProtustrankaWithAdress_1">AETHERA CANDELA d.o.o. Gornji Bukovac 37, 10000 Zagreb</derivirana_varijabla>
  </DomainObject.Predmet.ProtustrankaWithAdress>
  <DomainObject.Predmet.ProtustrankaWithAdressOIB>
    <izvorni_sadrzaj>AETHERA CANDELA d.o.o., OIB 64532775737, Gornji Bukovac 37, 10000 Zagreb</izvorni_sadrzaj>
    <derivirana_varijabla naziv="DomainObject.Predmet.ProtustrankaWithAdressOIB_1">AETHERA CANDELA d.o.o., OIB 64532775737, Gornji Bukovac 37, 10000 Zagreb</derivirana_varijabla>
  </DomainObject.Predmet.ProtustrankaWithAdressOIB>
  <DomainObject.Predmet.ProtustrankaNazivFormated>
    <izvorni_sadrzaj>AETHERA CANDELA d.o.o.</izvorni_sadrzaj>
    <derivirana_varijabla naziv="DomainObject.Predmet.ProtustrankaNazivFormated_1">AETHERA CANDELA d.o.o.</derivirana_varijabla>
  </DomainObject.Predmet.ProtustrankaNazivFormated>
  <DomainObject.Predmet.ProtustrankaNazivFormatedOIB>
    <izvorni_sadrzaj>AETHERA CANDELA d.o.o., OIB 64532775737</izvorni_sadrzaj>
    <derivirana_varijabla naziv="DomainObject.Predmet.ProtustrankaNazivFormatedOIB_1">AETHERA CANDELA d.o.o., OIB 64532775737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Marica Jovica</izvorni_sadrzaj>
    <derivirana_varijabla naziv="DomainObject.Predmet.StrankaFormated_1">  FINA Regionalni centar Zagreb; Marica Jovica</derivirana_varijabla>
  </DomainObject.Predmet.StrankaFormated>
  <DomainObject.Predmet.StrankaFormatedOIB>
    <izvorni_sadrzaj>  FINA Regionalni centar Zagreb, OIB 85821130368; Marica Jovica, OIB 01897347037</izvorni_sadrzaj>
    <derivirana_varijabla naziv="DomainObject.Predmet.StrankaFormatedOIB_1">  FINA Regionalni centar Zagreb, OIB 85821130368; Marica Jovica, OIB 01897347037</derivirana_varijabla>
  </DomainObject.Predmet.StrankaFormatedOIB>
  <DomainObject.Predmet.StrankaFormatedWithAdress>
    <izvorni_sadrzaj> FINA Regionalni centar Zagreb, Trg svibanjskih žrtava 1995. br. 1, 10000 Zagreb; Marica Jovica, Maksimilijana Vrhovca 19, 47000 Karlovac</izvorni_sadrzaj>
    <derivirana_varijabla naziv="DomainObject.Predmet.StrankaFormatedWithAdress_1"> FINA Regionalni centar Zagreb, Trg svibanjskih žrtava 1995. br. 1, 10000 Zagreb; Marica Jovica, Maksimilijana Vrhovca 19, 47000 Karlovac</derivirana_varijabla>
  </DomainObject.Predmet.StrankaFormatedWithAdress>
  <DomainObject.Predmet.StrankaFormatedWithAdressOIB>
    <izvorni_sadrzaj> FINA Regionalni centar Zagreb, OIB 85821130368, Trg svibanjskih žrtava 1995. br. 1, 10000 Zagreb; Marica Jovica, OIB 01897347037, Maksimilijana Vrhovca 19, 47000 Karlovac</izvorni_sadrzaj>
    <derivirana_varijabla naziv="DomainObject.Predmet.StrankaFormatedWithAdressOIB_1"> FINA Regionalni centar Zagreb, OIB 85821130368, Trg svibanjskih žrtava 1995. br. 1, 10000 Zagreb; Marica Jovica, OIB 01897347037, Maksimilijana Vrhovca 19, 47000 Karlovac</derivirana_varijabla>
  </DomainObject.Predmet.StrankaFormatedWithAdressOIB>
  <DomainObject.Predmet.StrankaWithAdress>
    <izvorni_sadrzaj>FINA Regionalni centar Zagreb Trg svibanjskih žrtava 1995. br. 1,10000 Zagreb,Marica Jovica Maksimilijana Vrhovca 19,47000 Karlovac</izvorni_sadrzaj>
    <derivirana_varijabla naziv="DomainObject.Predmet.StrankaWithAdress_1">FINA Regionalni centar Zagreb Trg svibanjskih žrtava 1995. br. 1,10000 Zagreb,Marica Jovica Maksimilijana Vrhovca 19,47000 Karlovac</derivirana_varijabla>
  </DomainObject.Predmet.StrankaWithAdress>
  <DomainObject.Predmet.StrankaWithAdressOIB>
    <izvorni_sadrzaj>FINA Regionalni centar Zagreb, OIB 85821130368, Trg svibanjskih žrtava 1995. br. 1,10000 Zagreb,Marica Jovica, OIB 01897347037, Maksimilijana Vrhovca 19,47000 Karlovac</izvorni_sadrzaj>
    <derivirana_varijabla naziv="DomainObject.Predmet.StrankaWithAdressOIB_1">FINA Regionalni centar Zagreb, OIB 85821130368, Trg svibanjskih žrtava 1995. br. 1,10000 Zagreb,Marica Jovica, OIB 01897347037, Maksimilijana Vrhovca 19,47000 Karlovac</derivirana_varijabla>
  </DomainObject.Predmet.StrankaWithAdressOIB>
  <DomainObject.Predmet.StrankaNazivFormated>
    <izvorni_sadrzaj>FINA Regionalni centar Zagreb,Marica Jovica</izvorni_sadrzaj>
    <derivirana_varijabla naziv="DomainObject.Predmet.StrankaNazivFormated_1">FINA Regionalni centar Zagreb,Marica Jovica</derivirana_varijabla>
  </DomainObject.Predmet.StrankaNazivFormated>
  <DomainObject.Predmet.StrankaNazivFormatedOIB>
    <izvorni_sadrzaj>FINA Regionalni centar Zagreb, OIB 85821130368,Marica Jovica, OIB 01897347037</izvorni_sadrzaj>
    <derivirana_varijabla naziv="DomainObject.Predmet.StrankaNazivFormatedOIB_1">FINA Regionalni centar Zagreb, OIB 85821130368,Marica Jovica, OIB 01897347037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Marica Jovica</item>
    </izvorni_sadrzaj>
    <derivirana_varijabla naziv="DomainObject.Predmet.StrankaListFormated_1">
      <item>FINA Regionalni centar Zagreb</item>
      <item>Marica Jovica</item>
    </derivirana_varijabla>
  </DomainObject.Predmet.StrankaListFormated>
  <DomainObject.Predmet.StrankaListFormatedOIB>
    <izvorni_sadrzaj>
      <item>FINA Regionalni centar Zagreb, OIB 85821130368</item>
      <item>Marica Jovica, OIB 01897347037</item>
    </izvorni_sadrzaj>
    <derivirana_varijabla naziv="DomainObject.Predmet.StrankaListFormatedOIB_1">
      <item>FINA Regionalni centar Zagreb, OIB 85821130368</item>
      <item>Marica Jovica, OIB 01897347037</item>
    </derivirana_varijabla>
  </DomainObject.Predmet.StrankaListFormatedOIB>
  <DomainObject.Predmet.StrankaListFormatedWithAdress>
    <izvorni_sadrzaj>
      <item>FINA Regionalni centar Zagreb, Trg svibanjskih žrtava 1995. br. 1, 10000 Zagreb</item>
      <item>Marica Jovica, Maksimilijana Vrhovca 19, 47000 Karlovac</item>
    </izvorni_sadrzaj>
    <derivirana_varijabla naziv="DomainObject.Predmet.StrankaListFormatedWithAdress_1">
      <item>FINA Regionalni centar Zagreb, Trg svibanjskih žrtava 1995. br. 1, 10000 Zagreb</item>
      <item>Marica Jovica, Maksimilijana Vrhovca 19, 47000 Karlovac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Marica Jovica, OIB 01897347037, Maksimilijana Vrhovca 19, 47000 Karlovac</item>
    </izvorni_sadrzaj>
    <derivirana_varijabla naziv="DomainObject.Predmet.StrankaListFormatedWithAdressOIB_1">
      <item>FINA Regionalni centar Zagreb, OIB 85821130368, Trg svibanjskih žrtava 1995. br. 1, 10000 Zagreb</item>
      <item>Marica Jovica, OIB 01897347037, Maksimilijana Vrhovca 19, 47000 Karlovac</item>
    </derivirana_varijabla>
  </DomainObject.Predmet.StrankaListFormatedWithAdressOIB>
  <DomainObject.Predmet.StrankaListNazivFormated>
    <izvorni_sadrzaj>
      <item>FINA Regionalni centar Zagreb</item>
      <item>Marica Jovica</item>
    </izvorni_sadrzaj>
    <derivirana_varijabla naziv="DomainObject.Predmet.StrankaListNazivFormated_1">
      <item>FINA Regionalni centar Zagreb</item>
      <item>Marica Jovica</item>
    </derivirana_varijabla>
  </DomainObject.Predmet.StrankaListNazivFormated>
  <DomainObject.Predmet.StrankaListNazivFormatedOIB>
    <izvorni_sadrzaj>
      <item>FINA Regionalni centar Zagreb, OIB 85821130368</item>
      <item>Marica Jovica, OIB 01897347037</item>
    </izvorni_sadrzaj>
    <derivirana_varijabla naziv="DomainObject.Predmet.StrankaListNazivFormatedOIB_1">
      <item>FINA Regionalni centar Zagreb, OIB 85821130368</item>
      <item>Marica Jovica, OIB 01897347037</item>
    </derivirana_varijabla>
  </DomainObject.Predmet.StrankaListNazivFormatedOIB>
  <DomainObject.Predmet.ProtuStrankaListFormated>
    <izvorni_sadrzaj>
      <item>AETHERA CANDELA d.o.o. zastupanog po punomoćniku Roberto Gudelj</item>
    </izvorni_sadrzaj>
    <derivirana_varijabla naziv="DomainObject.Predmet.ProtuStrankaListFormated_1">
      <item>AETHERA CANDELA d.o.o. zastupanog po punomoćniku Roberto Gudelj</item>
    </derivirana_varijabla>
  </DomainObject.Predmet.ProtuStrankaListFormated>
  <DomainObject.Predmet.ProtuStrankaListFormatedOIB>
    <izvorni_sadrzaj>
      <item>AETHERA CANDELA d.o.o., OIB 64532775737 zastupanog po punomoćniku Roberto Gudelj</item>
    </izvorni_sadrzaj>
    <derivirana_varijabla naziv="DomainObject.Predmet.ProtuStrankaListFormatedOIB_1">
      <item>AETHERA CANDELA d.o.o., OIB 64532775737 zastupanog po punomoćniku Roberto Gudelj</item>
    </derivirana_varijabla>
  </DomainObject.Predmet.ProtuStrankaListFormatedOIB>
  <DomainObject.Predmet.ProtuStrankaListFormatedWithAdress>
    <izvorni_sadrzaj>
      <item>AETHERA CANDELA d.o.o., Gornji Bukovac 37, 10000 Zagreb zastupanog po punomoćniku Roberto Gudelj</item>
    </izvorni_sadrzaj>
    <derivirana_varijabla naziv="DomainObject.Predmet.ProtuStrankaListFormatedWithAdress_1">
      <item>AETHERA CANDELA d.o.o., Gornji Bukovac 37, 10000 Zagreb zastupanog po punomoćniku Roberto Gudelj</item>
    </derivirana_varijabla>
  </DomainObject.Predmet.ProtuStrankaListFormatedWithAdress>
  <DomainObject.Predmet.ProtuStrankaListFormatedWithAdressOIB>
    <izvorni_sadrzaj>
      <item>AETHERA CANDELA d.o.o., OIB 64532775737, Gornji Bukovac 37, 10000 Zagreb zastupanog po punomoćniku Roberto Gudelj</item>
    </izvorni_sadrzaj>
    <derivirana_varijabla naziv="DomainObject.Predmet.ProtuStrankaListFormatedWithAdressOIB_1">
      <item>AETHERA CANDELA d.o.o., OIB 64532775737, Gornji Bukovac 37, 10000 Zagreb zastupanog po punomoćniku Roberto Gudelj</item>
    </derivirana_varijabla>
  </DomainObject.Predmet.ProtuStrankaListFormatedWithAdressOIB>
  <DomainObject.Predmet.ProtuStrankaListNazivFormated>
    <izvorni_sadrzaj>
      <item>AETHERA CANDELA d.o.o.</item>
    </izvorni_sadrzaj>
    <derivirana_varijabla naziv="DomainObject.Predmet.ProtuStrankaListNazivFormated_1">
      <item>AETHERA CANDELA d.o.o.</item>
    </derivirana_varijabla>
  </DomainObject.Predmet.ProtuStrankaListNazivFormated>
  <DomainObject.Predmet.ProtuStrankaListNazivFormatedOIB>
    <izvorni_sadrzaj>
      <item>AETHERA CANDELA d.o.o., OIB 64532775737</item>
    </izvorni_sadrzaj>
    <derivirana_varijabla naziv="DomainObject.Predmet.ProtuStrankaListNazivFormatedOIB_1">
      <item>AETHERA CANDELA d.o.o., OIB 64532775737</item>
    </derivirana_varijabla>
  </DomainObject.Predmet.ProtuStrankaListNazivFormatedOIB>
  <DomainObject.Predmet.OstaliListFormated>
    <izvorni_sadrzaj>
      <item>Roberto Gudelj punomoćnik sudionika u postupku AETHERA CANDELA d.o.o.</item>
    </izvorni_sadrzaj>
    <derivirana_varijabla naziv="DomainObject.Predmet.OstaliListFormated_1">
      <item>Roberto Gudelj punomoćnik sudionika u postupku AETHERA CANDELA d.o.o.</item>
    </derivirana_varijabla>
  </DomainObject.Predmet.OstaliListFormated>
  <DomainObject.Predmet.OstaliListFormatedOIB>
    <izvorni_sadrzaj>
      <item>Roberto Gudelj, OIB 81117852447 punomoćnik sudionika u postupku AETHERA CANDELA d.o.o.</item>
    </izvorni_sadrzaj>
    <derivirana_varijabla naziv="DomainObject.Predmet.OstaliListFormatedOIB_1">
      <item>Roberto Gudelj, OIB 81117852447 punomoćnik sudionika u postupku AETHERA CANDELA d.o.o.</item>
    </derivirana_varijabla>
  </DomainObject.Predmet.OstaliListFormatedOIB>
  <DomainObject.Predmet.OstaliListFormatedWithAdress>
    <izvorni_sadrzaj>
      <item>Roberto Gudelj, Dubljevička Ulica 17, 10000 Zagreb punomoćnik sudionika u postupku AETHERA CANDELA d.o.o.</item>
    </izvorni_sadrzaj>
    <derivirana_varijabla naziv="DomainObject.Predmet.OstaliListFormatedWithAdress_1">
      <item>Roberto Gudelj, Dubljevička Ulica 17, 10000 Zagreb punomoćnik sudionika u postupku AETHERA CANDELA d.o.o.</item>
    </derivirana_varijabla>
  </DomainObject.Predmet.OstaliListFormatedWithAdress>
  <DomainObject.Predmet.OstaliListFormatedWithAdressOIB>
    <izvorni_sadrzaj>
      <item>Roberto Gudelj, OIB 81117852447, Dubljevička Ulica 17, 10000 Zagreb punomoćnik sudionika u postupku AETHERA CANDELA d.o.o.</item>
    </izvorni_sadrzaj>
    <derivirana_varijabla naziv="DomainObject.Predmet.OstaliListFormatedWithAdressOIB_1">
      <item>Roberto Gudelj, OIB 81117852447, Dubljevička Ulica 17, 10000 Zagreb punomoćnik sudionika u postupku AETHERA CANDELA d.o.o.</item>
    </derivirana_varijabla>
  </DomainObject.Predmet.OstaliListFormatedWithAdressOIB>
  <DomainObject.Predmet.OstaliListNazivFormated>
    <izvorni_sadrzaj>
      <item>Roberto Gudelj</item>
    </izvorni_sadrzaj>
    <derivirana_varijabla naziv="DomainObject.Predmet.OstaliListNazivFormated_1">
      <item>Roberto Gudelj</item>
    </derivirana_varijabla>
  </DomainObject.Predmet.OstaliListNazivFormated>
  <DomainObject.Predmet.OstaliListNazivFormatedOIB>
    <izvorni_sadrzaj>
      <item>Roberto Gudelj, OIB 81117852447</item>
    </izvorni_sadrzaj>
    <derivirana_varijabla naziv="DomainObject.Predmet.OstaliListNazivFormatedOIB_1">
      <item>Roberto Gudelj, OIB 81117852447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St-333/2017-22</izvorni_sadrzaj>
    <derivirana_varijabla naziv="DomainObject.PoslovniBrojDokumenta_1">St-333/2017-22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AETHERA CANDELA d.o.o.</izvorni_sadrzaj>
    <derivirana_varijabla naziv="DomainObject.Predmet.ProtustrankaIDrugi_1">AETHERA CANDELA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AETHERA CANDELA d.o.o., OIB 64532775737, Gornji Bukovac 37, 10000 Zagreb</izvorni_sadrzaj>
    <derivirana_varijabla naziv="DomainObject.Predmet.ProtustrankaIDrugiAdressOIB_1">AETHERA CANDELA d.o.o., OIB 64532775737, Gornji Bukovac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AETHERA CANDELA d.o.o.</item>
      <item>Marica Jovica</item>
      <item>Roberto Gudelj</item>
    </izvorni_sadrzaj>
    <derivirana_varijabla naziv="DomainObject.Predmet.SudioniciListNaziv_1">
      <item>FINA Regionalni centar Zagreb</item>
      <item>AETHERA CANDELA d.o.o.</item>
      <item>Marica Jovica</item>
      <item>Roberto Gudelj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AETHERA CANDELA d.o.o., OIB 64532775737, Gornji Bukovac 37,10000 Zagreb</item>
      <item>Marica Jovica, OIB 01897347037, Maksimilijana Vrhovca 19,47000 Karlovac</item>
      <item>Roberto Gudelj, OIB 81117852447, Dubljevička Ulica 17,10000 Zagreb</item>
    </izvorni_sadrzaj>
    <derivirana_varijabla naziv="DomainObject.Predmet.SudioniciListAdressOIB_1">
      <item>FINA Regionalni centar Zagreb, OIB 85821130368, Trg svibanjskih žrtava 1995. br. 1,10000 Zagreb</item>
      <item>AETHERA CANDELA d.o.o., OIB 64532775737, Gornji Bukovac 37,10000 Zagreb</item>
      <item>Marica Jovica, OIB 01897347037, Maksimilijana Vrhovca 19,47000 Karlovac</item>
      <item>Roberto Gudelj, OIB 81117852447, Dubljevička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736DE0-F420-4C63-BFEA-D1465EAF39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2232</properties:Characters>
  <properties:Lines>70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2018-01-02T13:19:00Z</cp:lastPrinted>
  <dcterms:modified xmlns:xsi="http://www.w3.org/2001/XMLSchema-instance" xsi:type="dcterms:W3CDTF">2018-01-02T13:19:00Z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St-333/2017-22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