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c6f1" w14:paraId="68dc6f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406B5F" w:rsidR="00406B5F">
      <w:pPr>
        <w:jc w:val="both"/>
      </w:pPr>
      <w:r>
        <w:tab/>
      </w:r>
      <w:r w:rsidR="00406B5F">
        <w:t xml:space="preserve">Trgovački sud u Osijeku, po stečajnoj sutkinji Jadranki Pajur Vranješ, </w:t>
      </w:r>
      <w:r w:rsidR="00406B5F" w:rsidRPr="00EC103F">
        <w:t xml:space="preserve">u stečajnom predmetu </w:t>
      </w:r>
      <w:r w:rsidR="00406B5F">
        <w:t xml:space="preserve">nad dužnikom: </w:t>
      </w:r>
      <w:r w:rsidR="00FC2E23">
        <w:t xml:space="preserve">FRANKO SPEKTAR j.d.o.o. Zagreb, Lozarinska 2, OIB: 67463847375, MBS: 080963288, </w:t>
      </w:r>
      <w:r w:rsidR="00406B5F">
        <w:t xml:space="preserve"> </w:t>
      </w:r>
      <w:r w:rsidR="00FC2E23">
        <w:t>10. prosinca</w:t>
      </w:r>
      <w:r w:rsidR="00406B5F">
        <w:t xml:space="preserve"> 2018.</w:t>
      </w:r>
    </w:p>
    <w:p w:rsidRDefault="00CE3347" w:rsidP="00CE3347" w:rsidR="00CE3347">
      <w:pPr>
        <w:jc w:val="both"/>
      </w:pPr>
      <w:r>
        <w:t>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FC2E23">
        <w:t>FRANKO SPEKTAR j.d.o.o. Zagreb, Lozarinska 2, OIB: 67463847375, MBS: 080963288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406B5F">
        <w:t>71</w:t>
      </w:r>
      <w:r w:rsidR="00FC2E23">
        <w:t>6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C2E23">
        <w:t>23.983,00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406B5F">
        <w:t xml:space="preserve">Podružnica Zagreb,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C2E23">
        <w:t>23. lipnja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FC2E23">
        <w:t>FRANKO SPEKTAR j.d.o.o. Zagreb, Lozarinska 2, OIB: 67463847375, MBS: 080963288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681535" w:rsidR="00961BCF">
      <w:pPr>
        <w:ind w:firstLine="720"/>
        <w:jc w:val="both"/>
      </w:pPr>
      <w:r>
        <w:t>Sukladno Izvješću privremen</w:t>
      </w:r>
      <w:r w:rsidR="00FC2E23">
        <w:t>og</w:t>
      </w:r>
      <w:r>
        <w:t xml:space="preserve"> stečajn</w:t>
      </w:r>
      <w:r w:rsidR="00FC2E23">
        <w:t>pg</w:t>
      </w:r>
      <w:r>
        <w:t xml:space="preserve"> upravitelj</w:t>
      </w:r>
      <w:r w:rsidR="00FC2E23">
        <w:t>a određenog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406B5F">
        <w:t>71</w:t>
      </w:r>
      <w:r w:rsidR="00FC2E23">
        <w:t>6</w:t>
      </w:r>
      <w:r w:rsidR="008B02F8">
        <w:t>/18-</w:t>
      </w:r>
      <w:r w:rsidR="00A90D4E">
        <w:t>10</w:t>
      </w:r>
      <w:r w:rsidR="0036023B">
        <w:t xml:space="preserve"> od </w:t>
      </w:r>
      <w:r w:rsidR="00A90D4E">
        <w:t>6. studenog</w:t>
      </w:r>
      <w:r w:rsidR="00392E95">
        <w:t xml:space="preserve">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A90D4E">
        <w:t>znio</w:t>
      </w:r>
      <w:r>
        <w:t xml:space="preserve"> na ročištu održanom </w:t>
      </w:r>
      <w:r w:rsidR="00A90D4E">
        <w:t>6. prosinca</w:t>
      </w:r>
      <w:r w:rsidR="00087609">
        <w:t xml:space="preserve">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90D4E">
        <w:t>23.983,00</w:t>
      </w:r>
      <w:r w:rsidR="00A90D4E" w:rsidRPr="008F0EF6">
        <w:t xml:space="preserve"> </w:t>
      </w:r>
      <w:r w:rsidR="00293E3F" w:rsidRPr="00392E95">
        <w:t>kn</w:t>
      </w:r>
      <w:r w:rsidR="006828C4">
        <w:t>, kako je to objavljeno po stavkama na e-oglasnoj ploči suda u izvješću privremene stečajne upraviteljice,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6828C4">
        <w:t>.</w:t>
      </w:r>
    </w:p>
    <w:p w:rsidRDefault="006828C4" w:rsidP="00681535" w:rsidR="006828C4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A90D4E">
        <w:t xml:space="preserve">Osijek 10. prosinca 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0611B3">
        <w:t xml:space="preserve">       </w:t>
      </w:r>
      <w:r w:rsidR="00CE19FA">
        <w:t xml:space="preserve"> </w:t>
      </w:r>
      <w:r w:rsidR="00857D02">
        <w:t xml:space="preserve"> </w:t>
      </w:r>
      <w:r w:rsidR="00392E95">
        <w:t>Jadranka Pajur Vranješ</w:t>
      </w:r>
      <w:r w:rsidR="000611B3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0611B3" w:rsidP="000611B3" w:rsidR="000611B3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Za točnost otpravka-ovlašteni službenik</w:t>
      </w:r>
    </w:p>
    <w:p w:rsidRDefault="000611B3" w:rsidP="004F707E" w:rsidR="000611B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802" w:rsidR="008F5802">
      <w:r>
        <w:separator/>
      </w:r>
    </w:p>
  </w:endnote>
  <w:endnote w:id="0" w:type="continuationSeparator">
    <w:p w:rsidRDefault="008F5802" w:rsidR="008F5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802" w:rsidR="008F5802">
      <w:r>
        <w:separator/>
      </w:r>
    </w:p>
  </w:footnote>
  <w:footnote w:id="0" w:type="continuationSeparator">
    <w:p w:rsidRDefault="008F5802" w:rsidR="008F5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F5802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406B5F">
      <w:t>71</w:t>
    </w:r>
    <w:r w:rsidR="00B67B01">
      <w:t>6/18-13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11B3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B5F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28C4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5802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814A0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0D4E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269B8"/>
    <w:rsid w:val="00B41F79"/>
    <w:rsid w:val="00B67B01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C2E23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9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69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69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9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9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9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69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69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9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9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 11 Zakona o sudovima</izvorni_sadrzaj>
    <derivirana_varijabla naziv="DomainObject.Predmet.PrimjedbaSuca_1">ustup po čl 11 Zakona o sudovima</derivirana_varijabla>
  </DomainObject.Predmet.PrimjedbaSuca>
  <DomainObject.Predmet.ProtustrankaFormated>
    <izvorni_sadrzaj>  FRANKO SPEKTAR j.d.o.o.</izvorni_sadrzaj>
    <derivirana_varijabla naziv="DomainObject.Predmet.ProtustrankaFormated_1">  FRANKO SPEKTAR j.d.o.o.</derivirana_varijabla>
  </DomainObject.Predmet.ProtustrankaFormated>
  <DomainObject.Predmet.ProtustrankaFormatedOIB>
    <izvorni_sadrzaj>  FRANKO SPEKTAR j.d.o.o., OIB 67463847375</izvorni_sadrzaj>
    <derivirana_varijabla naziv="DomainObject.Predmet.ProtustrankaFormatedOIB_1">  FRANKO SPEKTAR j.d.o.o., OIB 67463847375</derivirana_varijabla>
  </DomainObject.Predmet.ProtustrankaFormatedOIB>
  <DomainObject.Predmet.ProtustrankaFormatedWithAdress>
    <izvorni_sadrzaj> FRANKO SPEKTAR j.d.o.o., Lozarinska 2, 10000 Zagreb</izvorni_sadrzaj>
    <derivirana_varijabla naziv="DomainObject.Predmet.ProtustrankaFormatedWithAdress_1"> FRANKO SPEKTAR j.d.o.o., Lozarinska 2, 10000 Zagreb</derivirana_varijabla>
  </DomainObject.Predmet.ProtustrankaFormatedWithAdress>
  <DomainObject.Predmet.ProtustrankaFormatedWithAdressOIB>
    <izvorni_sadrzaj> FRANKO SPEKTAR j.d.o.o., OIB 67463847375, Lozarinska 2, 10000 Zagreb</izvorni_sadrzaj>
    <derivirana_varijabla naziv="DomainObject.Predmet.ProtustrankaFormatedWithAdressOIB_1"> FRANKO SPEKTAR j.d.o.o., OIB 67463847375, Lozarinska 2, 10000 Zagreb</derivirana_varijabla>
  </DomainObject.Predmet.ProtustrankaFormatedWithAdressOIB>
  <DomainObject.Predmet.ProtustrankaWithAdress>
    <izvorni_sadrzaj>FRANKO SPEKTAR j.d.o.o. Lozarinska 2, 10000 Zagreb</izvorni_sadrzaj>
    <derivirana_varijabla naziv="DomainObject.Predmet.ProtustrankaWithAdress_1">FRANKO SPEKTAR j.d.o.o. Lozarinska 2, 10000 Zagreb</derivirana_varijabla>
  </DomainObject.Predmet.ProtustrankaWithAdress>
  <DomainObject.Predmet.ProtustrankaWithAdressOIB>
    <izvorni_sadrzaj>FRANKO SPEKTAR j.d.o.o., OIB 67463847375, Lozarinska 2, 10000 Zagreb</izvorni_sadrzaj>
    <derivirana_varijabla naziv="DomainObject.Predmet.ProtustrankaWithAdressOIB_1">FRANKO SPEKTAR j.d.o.o., OIB 67463847375, Lozarinska 2, 10000 Zagreb</derivirana_varijabla>
  </DomainObject.Predmet.ProtustrankaWithAdressOIB>
  <DomainObject.Predmet.ProtustrankaNazivFormated>
    <izvorni_sadrzaj>FRANKO SPEKTAR j.d.o.o.</izvorni_sadrzaj>
    <derivirana_varijabla naziv="DomainObject.Predmet.ProtustrankaNazivFormated_1">FRANKO SPEKTAR j.d.o.o.</derivirana_varijabla>
  </DomainObject.Predmet.ProtustrankaNazivFormated>
  <DomainObject.Predmet.ProtustrankaNazivFormatedOIB>
    <izvorni_sadrzaj>FRANKO SPEKTAR j.d.o.o., OIB 67463847375</izvorni_sadrzaj>
    <derivirana_varijabla naziv="DomainObject.Predmet.ProtustrankaNazivFormatedOIB_1">FRANKO SPEKTAR j.d.o.o., OIB 67463847375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 SPEKTAR j.d.o.o.</item>
    </izvorni_sadrzaj>
    <derivirana_varijabla naziv="DomainObject.Predmet.ProtuStrankaListFormated_1">
      <item>FRANKO SPEKTAR j.d.o.o.</item>
    </derivirana_varijabla>
  </DomainObject.Predmet.ProtuStrankaListFormated>
  <DomainObject.Predmet.ProtuStrankaListFormatedOIB>
    <izvorni_sadrzaj>
      <item>FRANKO SPEKTAR j.d.o.o., OIB 67463847375</item>
    </izvorni_sadrzaj>
    <derivirana_varijabla naziv="DomainObject.Predmet.ProtuStrankaListFormatedOIB_1">
      <item>FRANKO SPEKTAR j.d.o.o., OIB 67463847375</item>
    </derivirana_varijabla>
  </DomainObject.Predmet.ProtuStrankaListFormatedOIB>
  <DomainObject.Predmet.ProtuStrankaListFormatedWithAdress>
    <izvorni_sadrzaj>
      <item>FRANKO SPEKTAR j.d.o.o., Lozarinska 2, 10000 Zagreb</item>
    </izvorni_sadrzaj>
    <derivirana_varijabla naziv="DomainObject.Predmet.ProtuStrankaListFormatedWithAdress_1">
      <item>FRANKO SPEKTAR j.d.o.o., Lozarinska 2, 10000 Zagreb</item>
    </derivirana_varijabla>
  </DomainObject.Predmet.ProtuStrankaListFormatedWithAdress>
  <DomainObject.Predmet.ProtuStrankaListFormatedWithAdressOIB>
    <izvorni_sadrzaj>
      <item>FRANKO SPEKTAR j.d.o.o., OIB 67463847375, Lozarinska 2, 10000 Zagreb</item>
    </izvorni_sadrzaj>
    <derivirana_varijabla naziv="DomainObject.Predmet.ProtuStrankaListFormatedWithAdressOIB_1">
      <item>FRANKO SPEKTAR j.d.o.o., OIB 67463847375, Lozarinska 2, 10000 Zagreb</item>
    </derivirana_varijabla>
  </DomainObject.Predmet.ProtuStrankaListFormatedWithAdressOIB>
  <DomainObject.Predmet.ProtuStrankaListNazivFormated>
    <izvorni_sadrzaj>
      <item>FRANKO SPEKTAR j.d.o.o.</item>
    </izvorni_sadrzaj>
    <derivirana_varijabla naziv="DomainObject.Predmet.ProtuStrankaListNazivFormated_1">
      <item>FRANKO SPEKTAR j.d.o.o.</item>
    </derivirana_varijabla>
  </DomainObject.Predmet.ProtuStrankaListNazivFormated>
  <DomainObject.Predmet.ProtuStrankaListNazivFormatedOIB>
    <izvorni_sadrzaj>
      <item>FRANKO SPEKTAR j.d.o.o., OIB 67463847375</item>
    </izvorni_sadrzaj>
    <derivirana_varijabla naziv="DomainObject.Predmet.ProtuStrankaListNazivFormatedOIB_1">
      <item>FRANKO SPEKTAR j.d.o.o., OIB 67463847375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 SPEKTAR j.d.o.o.</izvorni_sadrzaj>
    <derivirana_varijabla naziv="DomainObject.Predmet.ProtustrankaIDrugi_1">FRANKO SPEKTAR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 SPEKTAR j.d.o.o., OIB 67463847375, Lozarinska 2, 10000 Zagreb</izvorni_sadrzaj>
    <derivirana_varijabla naziv="DomainObject.Predmet.ProtustrankaIDrugiAdressOIB_1">FRANKO SPEKTAR j.d.o.o., OIB 67463847375, Lozarinska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SPEKTAR j.d.o.o.</item>
      <item>FINA Regionalni centar Zagreb</item>
    </izvorni_sadrzaj>
    <derivirana_varijabla naziv="DomainObject.Predmet.SudioniciListNaziv_1">
      <item>FRANKO SPEKTAR j.d.o.o.</item>
      <item>FINA Regionalni centar Zagreb</item>
    </derivirana_varijabla>
  </DomainObject.Predmet.SudioniciListNaziv>
  <DomainObject.Predmet.SudioniciListAdressOIB>
    <izvorni_sadrzaj>
      <item>FRANKO SPEKTAR j.d.o.o., OIB 67463847375, Lozarinska 2,10000 Zagreb</item>
      <item>FINA Regionalni centar Zagreb, OIB 85821130368, Trg svibanjskih žrtava 1995. 1,10000 Zagreb</item>
    </izvorni_sadrzaj>
    <derivirana_varijabla naziv="DomainObject.Predmet.SudioniciListAdressOIB_1">
      <item>FRANKO SPEKTAR j.d.o.o., OIB 67463847375, Lozarinska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67463847375</item>
      <item>, OIB 85821130368</item>
    </izvorni_sadrzaj>
    <derivirana_varijabla naziv="DomainObject.Predmet.SudioniciListNazivOIB_1">
      <item>, OIB 67463847375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St-716/2018-8</izvorni_sadrzaj>
    <derivirana_varijabla naziv="DomainObject.PredzadnjaOdlukaIzPredmeta.Oznaka_1">St-716/2018-8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8930D-9922-403F-B6BE-13F21AB56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2444</properties:Characters>
  <properties:Lines>92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2018-12-10T08:20:00Z</dcterms:created>
  <dc:creator>hermanj</dc:creator>
  <cp:lastModifiedBy>Zvjezdana Kovačić</cp:lastModifiedBy>
  <cp:lastPrinted>2018-10-15T08:50:00Z</cp:lastPrinted>
  <dcterms:modified xmlns:xsi="http://www.w3.org/2001/XMLSchema-instance" xsi:type="dcterms:W3CDTF">2018-12-10T08:24:00Z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(St-716-18 -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