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790b8" w14:paraId="d8790b8" w:rsidRDefault="00AE649C" w:rsidP="00FA5B5E" w:rsidR="00AE649C" w:rsidRPr="00B76F3C">
      <w:pPr>
        <w:pStyle w:val="Naslov3"/>
        <w15:collapsed w:val="false"/>
      </w:pPr>
    </w:p>
    <w:p w:rsidRDefault="003B05D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B05DD" w:rsidP="003B05DD" w:rsidR="003B05DD">
      <w:pPr>
        <w:jc w:val="right"/>
        <w:rPr>
          <w:rFonts w:cs="Arial" w:hAnsi="Arial" w:ascii="Arial"/>
        </w:rPr>
      </w:pPr>
      <w:r>
        <w:rPr>
          <w:rFonts w:cs="Arial" w:hAnsi="Arial" w:ascii="Arial"/>
        </w:rPr>
        <w:t>7 St-54/09-232.</w:t>
      </w:r>
    </w:p>
    <w:p w:rsidRDefault="003B05DD" w:rsidP="003B05DD" w:rsidR="003B05DD">
      <w:pPr>
        <w:rPr>
          <w:rFonts w:cs="Arial" w:hAnsi="Arial" w:ascii="Arial"/>
        </w:rPr>
      </w:pPr>
    </w:p>
    <w:p w:rsidRDefault="003B05DD" w:rsidP="003B05DD" w:rsidR="003B05DD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 B A V I J E S T</w:t>
      </w:r>
    </w:p>
    <w:p w:rsidRDefault="003B05DD" w:rsidP="003B05DD" w:rsidR="003B05DD">
      <w:pPr>
        <w:jc w:val="center"/>
        <w:rPr>
          <w:rFonts w:cs="Arial" w:hAnsi="Arial" w:ascii="Arial"/>
          <w:b/>
        </w:rPr>
      </w:pPr>
    </w:p>
    <w:p w:rsidRDefault="003B05DD" w:rsidP="003B05DD" w:rsidR="003B05DD">
      <w:pPr>
        <w:jc w:val="both"/>
        <w:rPr>
          <w:rFonts w:cs="Arial" w:hAnsi="Arial" w:ascii="Arial"/>
        </w:rPr>
      </w:pPr>
      <w:r>
        <w:rPr>
          <w:rFonts w:cs="Arial" w:hAnsi="Arial" w:ascii="Arial"/>
          <w:b/>
        </w:rPr>
        <w:tab/>
      </w:r>
      <w:r>
        <w:rPr>
          <w:rFonts w:cs="Arial" w:hAnsi="Arial" w:ascii="Arial"/>
        </w:rPr>
        <w:t xml:space="preserve">Rješenjem Trgovačkog suda u Bjelovaru broj 7 St-54/09-231 od 24. prosinca 2015. godine, u stečajnom postupku nad </w:t>
      </w:r>
      <w:r>
        <w:rPr>
          <w:rFonts w:hAnsi="Arial" w:ascii="Arial"/>
        </w:rPr>
        <w:t xml:space="preserve">Stečajnom masom PEVEC – TRANSPORT d.o.o. u stečaju iz Bjelovara, Ivana </w:t>
      </w:r>
      <w:proofErr w:type="spellStart"/>
      <w:r>
        <w:rPr>
          <w:rFonts w:hAnsi="Arial" w:ascii="Arial"/>
        </w:rPr>
        <w:t>Kozarčanina</w:t>
      </w:r>
      <w:proofErr w:type="spellEnd"/>
      <w:r>
        <w:rPr>
          <w:rFonts w:hAnsi="Arial" w:ascii="Arial"/>
        </w:rPr>
        <w:t xml:space="preserve"> </w:t>
      </w:r>
      <w:proofErr w:type="spellStart"/>
      <w:r>
        <w:rPr>
          <w:rFonts w:hAnsi="Arial" w:ascii="Arial"/>
        </w:rPr>
        <w:t>bb</w:t>
      </w:r>
      <w:proofErr w:type="spellEnd"/>
      <w:r>
        <w:rPr>
          <w:rFonts w:hAnsi="Arial" w:ascii="Arial"/>
        </w:rPr>
        <w:t xml:space="preserve">, </w:t>
      </w:r>
      <w:r>
        <w:rPr>
          <w:rFonts w:cs="Arial" w:hAnsi="Arial" w:ascii="Arial"/>
        </w:rPr>
        <w:t xml:space="preserve">stečajnom upravitelju </w:t>
      </w:r>
      <w:proofErr w:type="spellStart"/>
      <w:r>
        <w:rPr>
          <w:rFonts w:cs="Arial" w:hAnsi="Arial" w:ascii="Arial"/>
        </w:rPr>
        <w:t>Tanasiji</w:t>
      </w:r>
      <w:proofErr w:type="spellEnd"/>
      <w:r>
        <w:rPr>
          <w:rFonts w:cs="Arial" w:hAnsi="Arial" w:ascii="Arial"/>
        </w:rPr>
        <w:t xml:space="preserve"> Markoviću iz Daruvara, Vrbovac, Vrbovačka cesta 44, OIB 15362271646, određena je nagrada temeljem čl.29. Stečajnog zakona sukladno čl.4. i čl.5. Uredbe o kriterijima i načinu obračuna plaćanja nagrada stečajnim upraviteljima. </w:t>
      </w:r>
    </w:p>
    <w:p w:rsidRDefault="003B05DD" w:rsidP="003B05DD" w:rsidR="003B05DD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>Protiv toga rješenja pravo na žalbu imaju stečajni upravitelj i svaki stečajni vjerovnik. Rok za žalbu je 8 dana, a počinje teći istekom trećeg dana od dana stavljanja ovoga oglasa na e-oglasnu ploču suda. Žalba se podnosi u tri primjerka, putem ovog suda, na Visoki trgovački sud Republike Hrvatske.</w:t>
      </w:r>
    </w:p>
    <w:p w:rsidRDefault="003B05DD" w:rsidP="003B05DD" w:rsidR="003B05D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>U pisarnici suda može se izvršiti uvid u potpuni tekst rješenja.</w:t>
      </w:r>
    </w:p>
    <w:p w:rsidRDefault="003B05DD" w:rsidP="003B05DD" w:rsidR="003B05D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>U Bjelovaru, 24. prosinca 2015. godine</w:t>
      </w:r>
    </w:p>
    <w:p w:rsidRDefault="003B05DD" w:rsidP="003B05DD" w:rsidR="003B05DD">
      <w:pPr>
        <w:jc w:val="both"/>
        <w:rPr>
          <w:rFonts w:cs="Arial" w:hAnsi="Arial" w:ascii="Arial"/>
        </w:rPr>
      </w:pPr>
    </w:p>
    <w:p w:rsidRDefault="003B05DD" w:rsidP="003B05DD" w:rsidR="003B05D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STEČAJNI SUDAC</w:t>
      </w:r>
    </w:p>
    <w:p w:rsidRDefault="003B05DD" w:rsidP="003B05DD" w:rsidR="003B05D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>TOMISLAV MRAZOVIĆ</w:t>
      </w:r>
      <w:bookmarkStart w:name="_GoBack" w:id="0"/>
      <w:bookmarkEnd w:id="0"/>
    </w:p>
    <w:p w:rsidRDefault="003B05DD" w:rsidP="003B05DD" w:rsidR="003B05DD">
      <w:pPr>
        <w:jc w:val="both"/>
        <w:rPr>
          <w:rFonts w:cs="Arial" w:hAnsi="Arial" w:ascii="Arial"/>
        </w:rPr>
      </w:pPr>
    </w:p>
    <w:p w:rsidRDefault="003B05DD" w:rsidP="003B05DD" w:rsidR="003B05DD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3B05DD" w:rsidP="003B05DD" w:rsidR="003B05D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Dna: na e-oglasnu ploču suda</w:t>
      </w:r>
    </w:p>
    <w:p w:rsidRDefault="003B05DD" w:rsidP="003B05DD" w:rsidR="003B05DD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Sc</w:t>
      </w:r>
      <w:proofErr w:type="spellEnd"/>
      <w:r>
        <w:rPr>
          <w:rFonts w:cs="Arial" w:hAnsi="Arial" w:ascii="Arial"/>
        </w:rPr>
        <w:t xml:space="preserve"> pravomoćnost rješenja </w:t>
      </w:r>
      <w:proofErr w:type="spellStart"/>
      <w:r>
        <w:rPr>
          <w:rFonts w:cs="Arial" w:hAnsi="Arial" w:ascii="Arial"/>
        </w:rPr>
        <w:t>br.St</w:t>
      </w:r>
      <w:proofErr w:type="spellEnd"/>
      <w:r>
        <w:rPr>
          <w:rFonts w:cs="Arial" w:hAnsi="Arial" w:ascii="Arial"/>
        </w:rPr>
        <w:t>-54/09-231.</w:t>
      </w:r>
    </w:p>
    <w:p w:rsidRDefault="003B05DD" w:rsidP="003B05DD" w:rsidR="003B05D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Bj.24.12.2015.g.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5DD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6232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prosinca 2015.</izvorni_sadrzaj>
    <derivirana_varijabla naziv="DomainObject.DatumDonosenjaOdluke_1">24.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St-54/2009-188</izvorni_sadrzaj>
    <derivirana_varijabla naziv="DomainObject.Oznaka_1">St-54/2009-188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2009.</izvorni_sadrzaj>
    <derivirana_varijabla naziv="DomainObject.Predmet.DatumOsnivanja_1">20. studenog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prosinca 2011.</izvorni_sadrzaj>
    <derivirana_varijabla naziv="DomainObject.Predmet.DatumRjesavanja_1">13. prosinca 2011.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St-54/2009</izvorni_sadrzaj>
    <derivirana_varijabla naziv="DomainObject.Predmet.OznakaBroj_1">St-54/2009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PEVEC - TRANSPORT d.o.o. za prijevoz, usluge i trgovinu, Bjelovar</izvorni_sadrzaj>
    <derivirana_varijabla naziv="DomainObject.Predmet.ProtustrankaFormated_1">  PEVEC - TRANSPORT d.o.o. za prijevoz, usluge i trgovinu, Bjelovar</derivirana_varijabla>
  </DomainObject.Predmet.ProtustrankaFormated>
  <DomainObject.Predmet.ProtustrankaFormatedOIB>
    <izvorni_sadrzaj>  PEVEC - TRANSPORT d.o.o. za prijevoz, usluge i trgovinu, Bjelovar</izvorni_sadrzaj>
    <derivirana_varijabla naziv="DomainObject.Predmet.ProtustrankaFormatedOIB_1">  PEVEC - TRANSPORT d.o.o. za prijevoz, usluge i trgovinu, Bjelovar</derivirana_varijabla>
  </DomainObject.Predmet.ProtustrankaFormatedOIB>
  <DomainObject.Predmet.ProtustrankaFormatedWithAdress>
    <izvorni_sadrzaj> PEVEC - TRANSPORT d.o.o. za prijevoz, usluge i trgovinu, Bjelovar, Ivana Kozarčanina bb, 43000 Bjelovar</izvorni_sadrzaj>
    <derivirana_varijabla naziv="DomainObject.Predmet.ProtustrankaFormatedWithAdress_1"> PEVEC - TRANSPORT d.o.o. za prijevoz, usluge i trgovinu, Bjelovar, Ivana Kozarčanina bb, 43000 Bjelovar</derivirana_varijabla>
  </DomainObject.Predmet.ProtustrankaFormatedWithAdress>
  <DomainObject.Predmet.ProtustrankaFormatedWithAdressOIB>
    <izvorni_sadrzaj> PEVEC - TRANSPORT d.o.o. za prijevoz, usluge i trgovinu, Bjelovar, Ivana Kozarčanina bb, 43000 Bjelovar</izvorni_sadrzaj>
    <derivirana_varijabla naziv="DomainObject.Predmet.ProtustrankaFormatedWithAdressOIB_1"> PEVEC - TRANSPORT d.o.o. za prijevoz, usluge i trgovinu, Bjelovar, Ivana Kozarčanina bb, 43000 Bjelovar</derivirana_varijabla>
  </DomainObject.Predmet.ProtustrankaFormatedWithAdressOIB>
  <DomainObject.Predmet.ProtustrankaWithAdress>
    <izvorni_sadrzaj>PEVEC - TRANSPORT d.o.o. za prijevoz, usluge i trgovinu, Bjelovar Ivana Kozarčanina bb, 43000 Bjelovar</izvorni_sadrzaj>
    <derivirana_varijabla naziv="DomainObject.Predmet.ProtustrankaWithAdress_1">PEVEC - TRANSPORT d.o.o. za prijevoz, usluge i trgovinu, Bjelovar Ivana Kozarčanina bb, 43000 Bjelovar</derivirana_varijabla>
  </DomainObject.Predmet.ProtustrankaWithAdress>
  <DomainObject.Predmet.ProtustrankaWithAdressOIB>
    <izvorni_sadrzaj>PEVEC - TRANSPORT d.o.o. za prijevoz, usluge i trgovinu, Bjelovar, Ivana Kozarčanina bb, 43000 Bjelovar</izvorni_sadrzaj>
    <derivirana_varijabla naziv="DomainObject.Predmet.ProtustrankaWithAdressOIB_1">PEVEC - TRANSPORT d.o.o. za prijevoz, usluge i trgovinu, Bjelovar, Ivana Kozarčanina bb, 43000 Bjelovar</derivirana_varijabla>
  </DomainObject.Predmet.ProtustrankaWithAdressOIB>
  <DomainObject.Predmet.ProtustrankaNazivFormated>
    <izvorni_sadrzaj>PEVEC - TRANSPORT d.o.o. za prijevoz, usluge i trgovinu, Bjelovar</izvorni_sadrzaj>
    <derivirana_varijabla naziv="DomainObject.Predmet.ProtustrankaNazivFormated_1">PEVEC - TRANSPORT d.o.o. za prijevoz, usluge i trgovinu, Bjelovar</derivirana_varijabla>
  </DomainObject.Predmet.ProtustrankaNazivFormated>
  <DomainObject.Predmet.ProtustrankaNazivFormatedOIB>
    <izvorni_sadrzaj>PEVEC - TRANSPORT d.o.o. za prijevoz, usluge i trgovinu, Bjelovar</izvorni_sadrzaj>
    <derivirana_varijabla naziv="DomainObject.Predmet.ProtustrankaNazivFormatedOIB_1">PEVEC - TRANSPORT d.o.o. za prijevoz, usluge i trgovinu, Bjelovar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TIHOMIR SUHOBILEC; MARKO PAVLIĆ; TOMISLAV VELTRUSKI; DRAŽEN KULEŠ; TIHOMIR NOVAK</izvorni_sadrzaj>
    <derivirana_varijabla naziv="DomainObject.Predmet.StrankaFormated_1">  TIHOMIR SUHOBILEC; MARKO PAVLIĆ; TOMISLAV VELTRUSKI; DRAŽEN KULEŠ; TIHOMIR NOVAK</derivirana_varijabla>
  </DomainObject.Predmet.StrankaFormated>
  <DomainObject.Predmet.StrankaFormatedOIB>
    <izvorni_sadrzaj>  TIHOMIR SUHOBILEC; MARKO PAVLIĆ; TOMISLAV VELTRUSKI; DRAŽEN KULEŠ; TIHOMIR NOVAK</izvorni_sadrzaj>
    <derivirana_varijabla naziv="DomainObject.Predmet.StrankaFormatedOIB_1">  TIHOMIR SUHOBILEC; MARKO PAVLIĆ; TOMISLAV VELTRUSKI; DRAŽEN KULEŠ; TIHOMIR NOVAK</derivirana_varijabla>
  </DomainObject.Predmet.StrankaFormatedOIB>
  <DomainObject.Predmet.StrankaFormatedWithAdress>
    <izvorni_sadrzaj> TIHOMIR SUHOBILEC, Matice Hrvatske 3, 10410 Velika Gorica; MARKO PAVLIĆ, Ilova, Lj. Gaja bb, 44320 Kutina; TOMISLAV VELTRUSKI, Repušnica, Zagorska 23, 44320 Kutina; DRAŽEN KULEŠ, Repušnica, Lj. Gaja 160, 44320 Kutina; TIHOMIR NOVAK, Stružec, Gornje Selo 12, 44317 Popovača</izvorni_sadrzaj>
    <derivirana_varijabla naziv="DomainObject.Predmet.StrankaFormatedWithAdress_1"> TIHOMIR SUHOBILEC, Matice Hrvatske 3, 10410 Velika Gorica; MARKO PAVLIĆ, Ilova, Lj. Gaja bb, 44320 Kutina; TOMISLAV VELTRUSKI, Repušnica, Zagorska 23, 44320 Kutina; DRAŽEN KULEŠ, Repušnica, Lj. Gaja 160, 44320 Kutina; TIHOMIR NOVAK, Stružec, Gornje Selo 12, 44317 Popovača</derivirana_varijabla>
  </DomainObject.Predmet.StrankaFormatedWithAdress>
  <DomainObject.Predmet.StrankaFormatedWithAdressOIB>
    <izvorni_sadrzaj> TIHOMIR SUHOBILEC, Matice Hrvatske 3, 10410 Velika Gorica; MARKO PAVLIĆ, Ilova, Lj. Gaja bb, 44320 Kutina; TOMISLAV VELTRUSKI, Repušnica, Zagorska 23, 44320 Kutina; DRAŽEN KULEŠ, Repušnica, Lj. Gaja 160, 44320 Kutina; TIHOMIR NOVAK, Stružec, Gornje Selo 12, 44317 Popovača</izvorni_sadrzaj>
    <derivirana_varijabla naziv="DomainObject.Predmet.StrankaFormatedWithAdressOIB_1"> TIHOMIR SUHOBILEC, Matice Hrvatske 3, 10410 Velika Gorica; MARKO PAVLIĆ, Ilova, Lj. Gaja bb, 44320 Kutina; TOMISLAV VELTRUSKI, Repušnica, Zagorska 23, 44320 Kutina; DRAŽEN KULEŠ, Repušnica, Lj. Gaja 160, 44320 Kutina; TIHOMIR NOVAK, Stružec, Gornje Selo 12, 44317 Popovača</derivirana_varijabla>
  </DomainObject.Predmet.StrankaFormatedWithAdressOIB>
  <DomainObject.Predmet.StrankaWithAdress>
    <izvorni_sadrzaj>TIHOMIR SUHOBILEC Matice Hrvatske 3,10410 Velika Gorica,MARKO PAVLIĆ Ilova, Lj. Gaja bb,44320 Kutina,TOMISLAV VELTRUSKI Repušnica, Zagorska 23,44320 Kutina,DRAŽEN KULEŠ Repušnica, Lj. Gaja 160,44320 Kutina,TIHOMIR NOVAK Stružec, Gornje Selo 12,44317 Popovača</izvorni_sadrzaj>
    <derivirana_varijabla naziv="DomainObject.Predmet.StrankaWithAdress_1">TIHOMIR SUHOBILEC Matice Hrvatske 3,10410 Velika Gorica,MARKO PAVLIĆ Ilova, Lj. Gaja bb,44320 Kutina,TOMISLAV VELTRUSKI Repušnica, Zagorska 23,44320 Kutina,DRAŽEN KULEŠ Repušnica, Lj. Gaja 160,44320 Kutina,TIHOMIR NOVAK Stružec, Gornje Selo 12,44317 Popovača</derivirana_varijabla>
  </DomainObject.Predmet.StrankaWithAdress>
  <DomainObject.Predmet.StrankaWithAdressOIB>
    <izvorni_sadrzaj>TIHOMIR SUHOBILEC, Matice Hrvatske 3,10410 Velika Gorica,MARKO PAVLIĆ, Ilova, Lj. Gaja bb,44320 Kutina,TOMISLAV VELTRUSKI, Repušnica, Zagorska 23,44320 Kutina,DRAŽEN KULEŠ, Repušnica, Lj. Gaja 160,44320 Kutina,TIHOMIR NOVAK, Stružec, Gornje Selo 12,44317 Popovača</izvorni_sadrzaj>
    <derivirana_varijabla naziv="DomainObject.Predmet.StrankaWithAdressOIB_1">TIHOMIR SUHOBILEC, Matice Hrvatske 3,10410 Velika Gorica,MARKO PAVLIĆ, Ilova, Lj. Gaja bb,44320 Kutina,TOMISLAV VELTRUSKI, Repušnica, Zagorska 23,44320 Kutina,DRAŽEN KULEŠ, Repušnica, Lj. Gaja 160,44320 Kutina,TIHOMIR NOVAK, Stružec, Gornje Selo 12,44317 Popovača</derivirana_varijabla>
  </DomainObject.Predmet.StrankaWithAdressOIB>
  <DomainObject.Predmet.StrankaNazivFormated>
    <izvorni_sadrzaj>TIHOMIR SUHOBILEC,MARKO PAVLIĆ,TOMISLAV VELTRUSKI,DRAŽEN KULEŠ,TIHOMIR NOVAK</izvorni_sadrzaj>
    <derivirana_varijabla naziv="DomainObject.Predmet.StrankaNazivFormated_1">TIHOMIR SUHOBILEC,MARKO PAVLIĆ,TOMISLAV VELTRUSKI,DRAŽEN KULEŠ,TIHOMIR NOVAK</derivirana_varijabla>
  </DomainObject.Predmet.StrankaNazivFormated>
  <DomainObject.Predmet.StrankaNazivFormatedOIB>
    <izvorni_sadrzaj>TIHOMIR SUHOBILEC,MARKO PAVLIĆ,TOMISLAV VELTRUSKI,DRAŽEN KULEŠ,TIHOMIR NOVAK</izvorni_sadrzaj>
    <derivirana_varijabla naziv="DomainObject.Predmet.StrankaNazivFormatedOIB_1">TIHOMIR SUHOBILEC,MARKO PAVLIĆ,TOMISLAV VELTRUSKI,DRAŽEN KULEŠ,TIHOMIR NOVAK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Referada 7</izvorni_sadrzaj>
    <derivirana_varijabla naziv="DomainObject.Predmet.UstrojstvenaJedinicaVodi.Naziv_1">Referada 7</derivirana_varijabla>
  </DomainObject.Predmet.UstrojstvenaJedinicaVodi.Naziv>
  <DomainObject.Predmet.UstrojstvenaJedinicaVodi.Oznaka>
    <izvorni_sadrzaj>7</izvorni_sadrzaj>
    <derivirana_varijabla naziv="DomainObject.Predmet.UstrojstvenaJedinicaVodi.Oznaka_1">7</derivirana_varijabla>
  </DomainObject.Predmet.UstrojstvenaJedinicaVodi.Oznaka>
  <DomainObject.Predmet.UstrojstvenaJedinicaVodi.Prostorija.Naziv>
    <izvorni_sadrzaj>Soba 2</izvorni_sadrzaj>
    <derivirana_varijabla naziv="DomainObject.Predmet.UstrojstvenaJedinicaVodi.Prostorija.Naziv_1">Soba 2</derivirana_varijabla>
  </DomainObject.Predmet.UstrojstvenaJedinicaVodi.Prostorija.Naziv>
  <DomainObject.Predmet.UstrojstvenaJedinicaVodi.Prostorija.Oznaka>
    <izvorni_sadrzaj>Soba 2</izvorni_sadrzaj>
    <derivirana_varijabla naziv="DomainObject.Predmet.UstrojstvenaJedinicaVodi.Prostorija.Oznaka_1">Soba 2</derivirana_varijabla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TIHOMIR SUHOBILEC</item>
      <item>MARKO PAVLIĆ</item>
      <item>TOMISLAV VELTRUSKI</item>
      <item>DRAŽEN KULEŠ</item>
      <item>TIHOMIR NOVAK</item>
    </izvorni_sadrzaj>
    <derivirana_varijabla naziv="DomainObject.Predmet.StrankaListFormated_1">
      <item>TIHOMIR SUHOBILEC</item>
      <item>MARKO PAVLIĆ</item>
      <item>TOMISLAV VELTRUSKI</item>
      <item>DRAŽEN KULEŠ</item>
      <item>TIHOMIR NOVAK</item>
    </derivirana_varijabla>
  </DomainObject.Predmet.StrankaListFormated>
  <DomainObject.Predmet.StrankaListFormatedOIB>
    <izvorni_sadrzaj>
      <item>TIHOMIR SUHOBILEC</item>
      <item>MARKO PAVLIĆ</item>
      <item>TOMISLAV VELTRUSKI</item>
      <item>DRAŽEN KULEŠ</item>
      <item>TIHOMIR NOVAK</item>
    </izvorni_sadrzaj>
    <derivirana_varijabla naziv="DomainObject.Predmet.StrankaListFormatedOIB_1">
      <item>TIHOMIR SUHOBILEC</item>
      <item>MARKO PAVLIĆ</item>
      <item>TOMISLAV VELTRUSKI</item>
      <item>DRAŽEN KULEŠ</item>
      <item>TIHOMIR NOVAK</item>
    </derivirana_varijabla>
  </DomainObject.Predmet.StrankaListFormatedOIB>
  <DomainObject.Predmet.StrankaListFormatedWithAdress>
    <izvorni_sadrzaj>
      <item>TIHOMIR SUHOBILEC, Matice Hrvatske 3, 10410 Velika Gorica</item>
      <item>MARKO PAVLIĆ, Ilova, Lj. Gaja bb, 44320 Kutina</item>
      <item>TOMISLAV VELTRUSKI, Repušnica, Zagorska 23, 44320 Kutina</item>
      <item>DRAŽEN KULEŠ, Repušnica, Lj. Gaja 160, 44320 Kutina</item>
      <item>TIHOMIR NOVAK, Stružec, Gornje Selo 12, 44317 Popovača</item>
    </izvorni_sadrzaj>
    <derivirana_varijabla naziv="DomainObject.Predmet.StrankaListFormatedWithAdress_1">
      <item>TIHOMIR SUHOBILEC, Matice Hrvatske 3, 10410 Velika Gorica</item>
      <item>MARKO PAVLIĆ, Ilova, Lj. Gaja bb, 44320 Kutina</item>
      <item>TOMISLAV VELTRUSKI, Repušnica, Zagorska 23, 44320 Kutina</item>
      <item>DRAŽEN KULEŠ, Repušnica, Lj. Gaja 160, 44320 Kutina</item>
      <item>TIHOMIR NOVAK, Stružec, Gornje Selo 12, 44317 Popovača</item>
    </derivirana_varijabla>
  </DomainObject.Predmet.StrankaListFormatedWithAdress>
  <DomainObject.Predmet.StrankaListFormatedWithAdressOIB>
    <izvorni_sadrzaj>
      <item>TIHOMIR SUHOBILEC, Matice Hrvatske 3, 10410 Velika Gorica</item>
      <item>MARKO PAVLIĆ, Ilova, Lj. Gaja bb, 44320 Kutina</item>
      <item>TOMISLAV VELTRUSKI, Repušnica, Zagorska 23, 44320 Kutina</item>
      <item>DRAŽEN KULEŠ, Repušnica, Lj. Gaja 160, 44320 Kutina</item>
      <item>TIHOMIR NOVAK, Stružec, Gornje Selo 12, 44317 Popovača</item>
    </izvorni_sadrzaj>
    <derivirana_varijabla naziv="DomainObject.Predmet.StrankaListFormatedWithAdressOIB_1">
      <item>TIHOMIR SUHOBILEC, Matice Hrvatske 3, 10410 Velika Gorica</item>
      <item>MARKO PAVLIĆ, Ilova, Lj. Gaja bb, 44320 Kutina</item>
      <item>TOMISLAV VELTRUSKI, Repušnica, Zagorska 23, 44320 Kutina</item>
      <item>DRAŽEN KULEŠ, Repušnica, Lj. Gaja 160, 44320 Kutina</item>
      <item>TIHOMIR NOVAK, Stružec, Gornje Selo 12, 44317 Popovača</item>
    </derivirana_varijabla>
  </DomainObject.Predmet.StrankaListFormatedWithAdressOIB>
  <DomainObject.Predmet.StrankaListNazivFormated>
    <izvorni_sadrzaj>
      <item>TIHOMIR SUHOBILEC</item>
      <item>MARKO PAVLIĆ</item>
      <item>TOMISLAV VELTRUSKI</item>
      <item>DRAŽEN KULEŠ</item>
      <item>TIHOMIR NOVAK</item>
    </izvorni_sadrzaj>
    <derivirana_varijabla naziv="DomainObject.Predmet.StrankaListNazivFormated_1">
      <item>TIHOMIR SUHOBILEC</item>
      <item>MARKO PAVLIĆ</item>
      <item>TOMISLAV VELTRUSKI</item>
      <item>DRAŽEN KULEŠ</item>
      <item>TIHOMIR NOVAK</item>
    </derivirana_varijabla>
  </DomainObject.Predmet.StrankaListNazivFormated>
  <DomainObject.Predmet.StrankaListNazivFormatedOIB>
    <izvorni_sadrzaj>
      <item>TIHOMIR SUHOBILEC</item>
      <item>MARKO PAVLIĆ</item>
      <item>TOMISLAV VELTRUSKI</item>
      <item>DRAŽEN KULEŠ</item>
      <item>TIHOMIR NOVAK</item>
    </izvorni_sadrzaj>
    <derivirana_varijabla naziv="DomainObject.Predmet.StrankaListNazivFormatedOIB_1">
      <item>TIHOMIR SUHOBILEC</item>
      <item>MARKO PAVLIĆ</item>
      <item>TOMISLAV VELTRUSKI</item>
      <item>DRAŽEN KULEŠ</item>
      <item>TIHOMIR NOVAK</item>
    </derivirana_varijabla>
  </DomainObject.Predmet.StrankaListNazivFormatedOIB>
  <DomainObject.Predmet.ProtuStrankaListFormated>
    <izvorni_sadrzaj>
      <item>PEVEC - TRANSPORT d.o.o. za prijevoz, usluge i trgovinu, Bjelovar</item>
    </izvorni_sadrzaj>
    <derivirana_varijabla naziv="DomainObject.Predmet.ProtuStrankaListFormated_1">
      <item>PEVEC - TRANSPORT d.o.o. za prijevoz, usluge i trgovinu, Bjelovar</item>
    </derivirana_varijabla>
  </DomainObject.Predmet.ProtuStrankaListFormated>
  <DomainObject.Predmet.ProtuStrankaListFormatedOIB>
    <izvorni_sadrzaj>
      <item>PEVEC - TRANSPORT d.o.o. za prijevoz, usluge i trgovinu, Bjelovar</item>
    </izvorni_sadrzaj>
    <derivirana_varijabla naziv="DomainObject.Predmet.ProtuStrankaListFormatedOIB_1">
      <item>PEVEC - TRANSPORT d.o.o. za prijevoz, usluge i trgovinu, Bjelovar</item>
    </derivirana_varijabla>
  </DomainObject.Predmet.ProtuStrankaListFormatedOIB>
  <DomainObject.Predmet.ProtuStrankaListFormatedWithAdress>
    <izvorni_sadrzaj>
      <item>PEVEC - TRANSPORT d.o.o. za prijevoz, usluge i trgovinu, Bjelovar, Ivana Kozarčanina bb, 43000 Bjelovar</item>
    </izvorni_sadrzaj>
    <derivirana_varijabla naziv="DomainObject.Predmet.ProtuStrankaListFormatedWithAdress_1">
      <item>PEVEC - TRANSPORT d.o.o. za prijevoz, usluge i trgovinu, Bjelovar, Ivana Kozarčanina bb, 43000 Bjelovar</item>
    </derivirana_varijabla>
  </DomainObject.Predmet.ProtuStrankaListFormatedWithAdress>
  <DomainObject.Predmet.ProtuStrankaListFormatedWithAdressOIB>
    <izvorni_sadrzaj>
      <item>PEVEC - TRANSPORT d.o.o. za prijevoz, usluge i trgovinu, Bjelovar, Ivana Kozarčanina bb, 43000 Bjelovar</item>
    </izvorni_sadrzaj>
    <derivirana_varijabla naziv="DomainObject.Predmet.ProtuStrankaListFormatedWithAdressOIB_1">
      <item>PEVEC - TRANSPORT d.o.o. za prijevoz, usluge i trgovinu, Bjelovar, Ivana Kozarčanina bb, 43000 Bjelovar</item>
    </derivirana_varijabla>
  </DomainObject.Predmet.ProtuStrankaListFormatedWithAdressOIB>
  <DomainObject.Predmet.ProtuStrankaListNazivFormated>
    <izvorni_sadrzaj>
      <item>PEVEC - TRANSPORT d.o.o. za prijevoz, usluge i trgovinu, Bjelovar</item>
    </izvorni_sadrzaj>
    <derivirana_varijabla naziv="DomainObject.Predmet.ProtuStrankaListNazivFormated_1">
      <item>PEVEC - TRANSPORT d.o.o. za prijevoz, usluge i trgovinu, Bjelovar</item>
    </derivirana_varijabla>
  </DomainObject.Predmet.ProtuStrankaListNazivFormated>
  <DomainObject.Predmet.ProtuStrankaListNazivFormatedOIB>
    <izvorni_sadrzaj>
      <item>PEVEC - TRANSPORT d.o.o. za prijevoz, usluge i trgovinu, Bjelovar</item>
    </izvorni_sadrzaj>
    <derivirana_varijabla naziv="DomainObject.Predmet.ProtuStrankaListNazivFormatedOIB_1">
      <item>PEVEC - TRANSPORT d.o.o. za prijevoz, usluge i trgovinu, Bjelovar</item>
    </derivirana_varijabla>
  </DomainObject.Predmet.ProtuStrankaListNazivFormatedOIB>
  <DomainObject.Predmet.OstaliListFormated>
    <izvorni_sadrzaj>
      <item>TANASIJA MARKOVIĆ</item>
    </izvorni_sadrzaj>
    <derivirana_varijabla naziv="DomainObject.Predmet.OstaliListFormated_1">
      <item>TANASIJA MARKOVIĆ</item>
    </derivirana_varijabla>
  </DomainObject.Predmet.OstaliListFormated>
  <DomainObject.Predmet.OstaliListFormatedOIB>
    <izvorni_sadrzaj>
      <item>TANASIJA MARKOVIĆ</item>
    </izvorni_sadrzaj>
    <derivirana_varijabla naziv="DomainObject.Predmet.OstaliListFormatedOIB_1">
      <item>TANASIJA MARKOVIĆ</item>
    </derivirana_varijabla>
  </DomainObject.Predmet.OstaliListFormatedOIB>
  <DomainObject.Predmet.OstaliListFormatedWithAdress>
    <izvorni_sadrzaj>
      <item>TANASIJA MARKOVIĆ, Vrbovačka cesta 44, 43500 Daruvar</item>
    </izvorni_sadrzaj>
    <derivirana_varijabla naziv="DomainObject.Predmet.OstaliListFormatedWithAdress_1">
      <item>TANASIJA MARKOVIĆ, Vrbovačka cesta 44, 43500 Daruvar</item>
    </derivirana_varijabla>
  </DomainObject.Predmet.OstaliListFormatedWithAdress>
  <DomainObject.Predmet.OstaliListFormatedWithAdressOIB>
    <izvorni_sadrzaj>
      <item>TANASIJA MARKOVIĆ, Vrbovačka cesta 44, 43500 Daruvar</item>
    </izvorni_sadrzaj>
    <derivirana_varijabla naziv="DomainObject.Predmet.OstaliListFormatedWithAdressOIB_1">
      <item>TANASIJA MARKOVIĆ, Vrbovačka cesta 44, 43500 Daruvar</item>
    </derivirana_varijabla>
  </DomainObject.Predmet.OstaliListFormatedWithAdressOIB>
  <DomainObject.Predmet.OstaliListNazivFormated>
    <izvorni_sadrzaj>
      <item>TANASIJA MARKOVIĆ</item>
    </izvorni_sadrzaj>
    <derivirana_varijabla naziv="DomainObject.Predmet.OstaliListNazivFormated_1">
      <item>TANASIJA MARKOVIĆ</item>
    </derivirana_varijabla>
  </DomainObject.Predmet.OstaliListNazivFormated>
  <DomainObject.Predmet.OstaliListNazivFormatedOIB>
    <izvorni_sadrzaj>
      <item>TANASIJA MARKOVIĆ</item>
    </izvorni_sadrzaj>
    <derivirana_varijabla naziv="DomainObject.Predmet.OstaliListNazivFormatedOIB_1">
      <item>TANASIJA MARKOVIĆ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>St-54/2009-188</izvorni_sadrzaj>
    <derivirana_varijabla naziv="DomainObject.PoslovniBrojDokumenta_1">St-54/2009-188</derivirana_varijabla>
  </DomainObject.PoslovniBrojDokumenta>
  <DomainObject.Predmet.StrankaIDrugi>
    <izvorni_sadrzaj>TIHOMIR SUHOBILEC i dr.</izvorni_sadrzaj>
    <derivirana_varijabla naziv="DomainObject.Predmet.StrankaIDrugi_1">TIHOMIR SUHOBILEC i dr.</derivirana_varijabla>
  </DomainObject.Predmet.StrankaIDrugi>
  <DomainObject.Predmet.ProtustrankaIDrugi>
    <izvorni_sadrzaj>PEVEC - TRANSPORT d.o.o. za prijevoz, usluge i trgovinu, Bjelovar</izvorni_sadrzaj>
    <derivirana_varijabla naziv="DomainObject.Predmet.ProtustrankaIDrugi_1">PEVEC - TRANSPORT d.o.o. za prijevoz, usluge i trgovinu, Bjelovar</derivirana_varijabla>
  </DomainObject.Predmet.ProtustrankaIDrugi>
  <DomainObject.Predmet.StrankaIDrugiAdressOIB>
    <izvorni_sadrzaj>TIHOMIR SUHOBILEC, Matice Hrvatske 3, 10410 Velika Gorica i dr.</izvorni_sadrzaj>
    <derivirana_varijabla naziv="DomainObject.Predmet.StrankaIDrugiAdressOIB_1">TIHOMIR SUHOBILEC, Matice Hrvatske 3, 10410 Velika Gorica i dr.</derivirana_varijabla>
  </DomainObject.Predmet.StrankaIDrugiAdressOIB>
  <DomainObject.Predmet.ProtustrankaIDrugiAdressOIB>
    <izvorni_sadrzaj>PEVEC - TRANSPORT d.o.o. za prijevoz, usluge i trgovinu, Bjelovar, Ivana Kozarčanina bb, 43000 Bjelovar</izvorni_sadrzaj>
    <derivirana_varijabla naziv="DomainObject.Predmet.ProtustrankaIDrugiAdressOIB_1">PEVEC - TRANSPORT d.o.o. za prijevoz, usluge i trgovinu, Bjelovar, Ivana Kozarčanina bb,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prosinca 2011.</izvorni_sadrzaj>
    <derivirana_varijabla naziv="DomainObject.Predmet.OdlukaRjesenje.DatumDonosenjaOdluke_1">13. prosinca 2011.</derivirana_varijabla>
  </DomainObject.Predmet.OdlukaRjesenje.DatumDonosenjaOdluke>
  <DomainObject.Predmet.OdlukaRjesenje.DatumPravomocnosti>
    <izvorni_sadrzaj>2. siječnja 2012.</izvorni_sadrzaj>
    <derivirana_varijabla naziv="DomainObject.Predmet.OdlukaRjesenje.DatumPravomocnosti_1">2. siječnja 2012.</derivirana_varijabla>
  </DomainObject.Predmet.OdlukaRjesenje.DatumPravomocnosti>
  <DomainObject.Predmet.OdlukaRjesenje.Oznaka>
    <izvorni_sadrzaj>St-54/2009-151</izvorni_sadrzaj>
    <derivirana_varijabla naziv="DomainObject.Predmet.OdlukaRjesenje.Oznaka_1">St-54/2009-151</derivirana_varijabla>
  </DomainObject.Predmet.OdlukaRjesenje.Oznaka>
  <DomainObject.Predmet.SudioniciListNaziv>
    <izvorni_sadrzaj>
      <item>TANASIJA MARKOVIĆ</item>
      <item>PEVEC - TRANSPORT d.o.o. za prijevoz, usluge i trgovinu, Bjelovar</item>
      <item>TIHOMIR SUHOBILEC</item>
      <item>MARKO PAVLIĆ</item>
      <item>TOMISLAV VELTRUSKI</item>
      <item>DRAŽEN KULEŠ</item>
      <item>TIHOMIR NOVAK</item>
    </izvorni_sadrzaj>
    <derivirana_varijabla naziv="DomainObject.Predmet.SudioniciListNaziv_1">
      <item>TANASIJA MARKOVIĆ</item>
      <item>PEVEC - TRANSPORT d.o.o. za prijevoz, usluge i trgovinu, Bjelovar</item>
      <item>TIHOMIR SUHOBILEC</item>
      <item>MARKO PAVLIĆ</item>
      <item>TOMISLAV VELTRUSKI</item>
      <item>DRAŽEN KULEŠ</item>
      <item>TIHOMIR NOVAK</item>
    </derivirana_varijabla>
  </DomainObject.Predmet.SudioniciListNaziv>
  <DomainObject.Predmet.SudioniciListAdressOIB>
    <izvorni_sadrzaj>
      <item>TANASIJA MARKOVIĆ, Vrbovačka cesta 44,43500 Daruvar</item>
      <item>PEVEC - TRANSPORT d.o.o. za prijevoz, usluge i trgovinu, Bjelovar, Ivana Kozarčanina bb,43000 Bjelovar</item>
      <item>TIHOMIR SUHOBILEC, Matice Hrvatske 3,10410 Velika Gorica</item>
      <item>MARKO PAVLIĆ, Ilova, Lj. Gaja bb,44320 Kutina</item>
      <item>TOMISLAV VELTRUSKI, Repušnica, Zagorska 23,44320 Kutina</item>
      <item>DRAŽEN KULEŠ, Repušnica, Lj. Gaja 160,44320 Kutina</item>
      <item>TIHOMIR NOVAK, Stružec, Gornje Selo 12,44317 Popovača</item>
    </izvorni_sadrzaj>
    <derivirana_varijabla naziv="DomainObject.Predmet.SudioniciListAdressOIB_1">
      <item>TANASIJA MARKOVIĆ, Vrbovačka cesta 44,43500 Daruvar</item>
      <item>PEVEC - TRANSPORT d.o.o. za prijevoz, usluge i trgovinu, Bjelovar, Ivana Kozarčanina bb,43000 Bjelovar</item>
      <item>TIHOMIR SUHOBILEC, Matice Hrvatske 3,10410 Velika Gorica</item>
      <item>MARKO PAVLIĆ, Ilova, Lj. Gaja bb,44320 Kutina</item>
      <item>TOMISLAV VELTRUSKI, Repušnica, Zagorska 23,44320 Kutina</item>
      <item>DRAŽEN KULEŠ, Repušnica, Lj. Gaja 160,44320 Kutina</item>
      <item>TIHOMIR NOVAK, Stružec, Gornje Selo 12,44317 Popovača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118226-D371-4AA1-A85A-E5510C7735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155</properties:Words>
  <properties:Characters>869</properties:Characters>
  <properties:Lines>30</properties:Lines>
  <properties:Paragraphs>13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2015-12-24T09:13:00Z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St-54/2009-188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