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eef4" w14:paraId="6beeef4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>
      <w:pPr>
        <w:jc w:val="both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40DAF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 xml:space="preserve">sucu u stečajnom predmetu </w:t>
      </w:r>
      <w:r w:rsidR="00185BAE" w:rsidRPr="0056514C">
        <w:t>povodom prijedloga predlagatelja Republike Hrvatske, Ministarstva financija, Porezne uprave, Područnog ureda Sjeverna Hrvatska, zastupane po Županijskom državnom odvjetništvu u Varaždinu, Građansko-upravnom odjelu iz Varaždina, za otvaranje stečajnog postupka nad dužnikom FLUO j.d.o.o., Varaždin, Optujska 10, OIB: 19680811179</w:t>
      </w:r>
      <w:r w:rsidR="00240DAF" w:rsidRPr="00240DAF">
        <w:rPr>
          <w:kern w:val="2"/>
        </w:rPr>
        <w:t>,</w:t>
      </w:r>
      <w:r w:rsidR="00240DAF">
        <w:rPr>
          <w:rFonts w:cs="Times New Roman"/>
        </w:rPr>
        <w:t xml:space="preserve"> </w:t>
      </w:r>
      <w:r w:rsidR="00185BAE">
        <w:rPr>
          <w:rFonts w:cs="Times New Roman"/>
        </w:rPr>
        <w:t>2. siječnja 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185BAE">
        <w:t xml:space="preserve"> </w:t>
      </w:r>
      <w:r w:rsidR="00185BAE" w:rsidRPr="0056514C">
        <w:t>FLUO j.d.o.o., Varaždin, Optujska 10, OIB: 19680811179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185BAE">
        <w:t>33</w:t>
      </w:r>
      <w:r w:rsidR="00F83C1C">
        <w:t>/17</w:t>
      </w:r>
      <w:r>
        <w:t>, jer će u protivnom sud donijeti rješenje o otvaranju i zaključenju stečajnog postupka.</w:t>
      </w:r>
    </w:p>
    <w:p w:rsidRDefault="00A61381" w:rsidP="005F7221" w:rsidR="00A61381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A61381" w:rsidP="00EF04AA" w:rsidR="00A61381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85BAE">
        <w:rPr>
          <w:rFonts w:cs="Times New Roman"/>
        </w:rPr>
        <w:t>2. siječnja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7ED2" w:rsidP="00BA0147" w:rsidR="00117ED2">
      <w:r>
        <w:separator/>
      </w:r>
    </w:p>
  </w:endnote>
  <w:endnote w:id="0" w:type="continuationSeparator">
    <w:p w:rsidRDefault="00117ED2" w:rsidP="00BA0147" w:rsidR="00117E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7ED2" w:rsidP="00BA0147" w:rsidR="00117ED2">
      <w:r>
        <w:separator/>
      </w:r>
    </w:p>
  </w:footnote>
  <w:footnote w:id="0" w:type="continuationSeparator">
    <w:p w:rsidRDefault="00117ED2" w:rsidP="00BA0147" w:rsidR="00117E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85BAE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185BAE">
      <w:t>33/17-20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17ED2"/>
    <w:rsid w:val="001611DE"/>
    <w:rsid w:val="00185BAE"/>
    <w:rsid w:val="001D0412"/>
    <w:rsid w:val="001D2BCB"/>
    <w:rsid w:val="00213CEE"/>
    <w:rsid w:val="00217753"/>
    <w:rsid w:val="002341FF"/>
    <w:rsid w:val="00240DAF"/>
    <w:rsid w:val="0027697F"/>
    <w:rsid w:val="002A7120"/>
    <w:rsid w:val="002A7BAD"/>
    <w:rsid w:val="002B29F0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8C14BC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61381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B2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29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29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29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29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B2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29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29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29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29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FLUO jednostavno društvo s ograničenom odgovornošću za distribuciju vode</izvorni_sadrzaj>
    <derivirana_varijabla naziv="DomainObject.Predmet.ProtustrankaFormated_1">  FLUO jednostavno društvo s ograničenom odgovornošću za distribuciju vode</derivirana_varijabla>
  </DomainObject.Predmet.ProtustrankaFormated>
  <DomainObject.Predmet.ProtustrankaFormatedOIB>
    <izvorni_sadrzaj>  FLUO jednostavno društvo s ograničenom odgovornošću za distribuciju vode, OIB 05997681163</izvorni_sadrzaj>
    <derivirana_varijabla naziv="DomainObject.Predmet.ProtustrankaFormatedOIB_1">  FLUO jednostavno društvo s ograničenom odgovornošću za distribuciju vode, OIB 05997681163</derivirana_varijabla>
  </DomainObject.Predmet.ProtustrankaFormatedOIB>
  <DomainObject.Predmet.ProtustrankaFormatedWithAdress>
    <izvorni_sadrzaj> FLUO jednostavno društvo s ograničenom odgovornošću za distribuciju vode, Optujska 10/A, 42000 Varaždin</izvorni_sadrzaj>
    <derivirana_varijabla naziv="DomainObject.Predmet.ProtustrankaFormatedWithAdress_1"> FLUO jednostavno društvo s ograničenom odgovornošću za distribuciju vode, Optujska 10/A, 42000 Varaždin</derivirana_varijabla>
  </DomainObject.Predmet.ProtustrankaFormatedWithAdress>
  <DomainObject.Predmet.ProtustrankaFormatedWithAdressOIB>
    <izvorni_sadrzaj> FLUO jednostavno društvo s ograničenom odgovornošću za distribuciju vode, OIB 05997681163, Optujska 10/A, 42000 Varaždin</izvorni_sadrzaj>
    <derivirana_varijabla naziv="DomainObject.Predmet.ProtustrankaFormatedWithAdressOIB_1"> FLUO jednostavno društvo s ograničenom odgovornošću za distribuciju vode, OIB 05997681163, Optujska 10/A, 42000 Varaždin</derivirana_varijabla>
  </DomainObject.Predmet.ProtustrankaFormatedWithAdressOIB>
  <DomainObject.Predmet.ProtustrankaWithAdress>
    <izvorni_sadrzaj>FLUO jednostavno društvo s ograničenom odgovornošću za distribuciju vode Optujska 10/A, 42000 Varaždin</izvorni_sadrzaj>
    <derivirana_varijabla naziv="DomainObject.Predmet.ProtustrankaWithAdress_1">FLUO jednostavno društvo s ograničenom odgovornošću za distribuciju vode Optujska 10/A, 42000 Varaždin</derivirana_varijabla>
  </DomainObject.Predmet.ProtustrankaWithAdress>
  <DomainObject.Predmet.ProtustrankaWithAdressOIB>
    <izvorni_sadrzaj>FLUO jednostavno društvo s ograničenom odgovornošću za distribuciju vode, OIB 05997681163, Optujska 10/A, 42000 Varaždin</izvorni_sadrzaj>
    <derivirana_varijabla naziv="DomainObject.Predmet.ProtustrankaWithAdressOIB_1">FLUO jednostavno društvo s ograničenom odgovornošću za distribuciju vode, OIB 05997681163, Optujska 10/A, 42000 Varaždin</derivirana_varijabla>
  </DomainObject.Predmet.ProtustrankaWithAdressOIB>
  <DomainObject.Predmet.ProtustrankaNazivFormated>
    <izvorni_sadrzaj>FLUO jednostavno društvo s ograničenom odgovornošću za distribuciju vode</izvorni_sadrzaj>
    <derivirana_varijabla naziv="DomainObject.Predmet.ProtustrankaNazivFormated_1">FLUO jednostavno društvo s ograničenom odgovornošću za distribuciju vode</derivirana_varijabla>
  </DomainObject.Predmet.ProtustrankaNazivFormated>
  <DomainObject.Predmet.ProtustrankaNazivFormatedOIB>
    <izvorni_sadrzaj>FLUO jednostavno društvo s ograničenom odgovornošću za distribuciju vode, OIB 05997681163</izvorni_sadrzaj>
    <derivirana_varijabla naziv="DomainObject.Predmet.ProtustrankaNazivFormatedOIB_1">FLUO jednostavno društvo s ograničenom odgovornošću za distribuciju vode, OIB 05997681163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MF - Porezna uprava, Područni ured sjeverna Hrvatska zastupanog po punomoćniku Županijsko državno odvjetništvo u Varaždinu</izvorni_sadrzaj>
    <derivirana_varijabla naziv="DomainObject.Predmet.StrankaFormated_1">  Financijska agencija; RH MF - Porezna uprava, Područni ured sjeverna Hrvatska zastupanog po punomoćniku Županijsko državno odvjetništvo u Varaždinu</derivirana_varijabla>
  </DomainObject.Predmet.StrankaFormated>
  <DomainObject.Predmet.StrankaFormatedOIB>
    <izvorni_sadrzaj>  Financijska agencija, OIB 85821130368; RH MF - Porezna uprava, Područni ured sjeverna Hrvatska, OIB 18683136487 zastupanog po punomoćniku Županijsko državno odvjetništvo u Varaždinu</izvorni_sadrzaj>
    <derivirana_varijabla naziv="DomainObject.Predmet.StrankaFormatedOIB_1">  Financijska agencija, OIB 85821130368; RH MF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RH MF - Porezna uprava, Područni ured sjeverna Hrvatska, Graberje 1, 42000 Varaždin zastupanog po punomoćniku Županijsko državno odvjetništvo u Varaždinu</izvorni_sadrzaj>
    <derivirana_varijabla naziv="DomainObject.Predmet.StrankaFormatedWithAdress_1"> Financijska agencija, Ulica grada Vukovara 70, 10000 Zagreb; RH MF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RH MF - Porezna uprava, Područni ured sjeverna Hrvatska, OIB 18683136487, Graberje 1, 42000 Varaždin zastupanog po punomoćniku Županijsko državno odvjetništvo u Varaždinu</izvorni_sadrzaj>
    <derivirana_varijabla naziv="DomainObject.Predmet.StrankaFormatedWithAdressOIB_1"> Financijska agencija, OIB 85821130368, Ulica grada Vukovara 70, 10000 Zagreb; RH MF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Financijska agencija Ulica grada Vukovara 70,10000 Zagreb,RH MF - Porezna uprava, Područni ured sjeverna Hrvatska Graberje 1,42000 Varaždin</izvorni_sadrzaj>
    <derivirana_varijabla naziv="DomainObject.Predmet.StrankaWithAdress_1">Financijska agencija Ulica grada Vukovara 70,10000 Zagreb,RH MF - Porezna uprava, Područni ured sjeverna Hrvatska Graberje 1,42000 Varaždin</derivirana_varijabla>
  </DomainObject.Predmet.StrankaWithAdress>
  <DomainObject.Predmet.StrankaWithAdressOIB>
    <izvorni_sadrzaj>Financijska agencija, OIB 85821130368, Ulica grada Vukovara 70,10000 Zagreb,RH MF - Porezna uprava, Područni ured sjeverna Hrvatska, OIB 18683136487, Graberje 1,42000 Varaždin</izvorni_sadrzaj>
    <derivirana_varijabla naziv="DomainObject.Predmet.StrankaWithAdressOIB_1">Financijska agencija, OIB 85821130368, Ulica grada Vukovara 70,10000 Zagreb,RH MF - Porezna uprava, Područni ured sjeverna Hrvatska, OIB 18683136487, Graberje 1,42000 Varaždin</derivirana_varijabla>
  </DomainObject.Predmet.StrankaWithAdressOIB>
  <DomainObject.Predmet.StrankaNazivFormated>
    <izvorni_sadrzaj>Financijska agencija,RH MF - Porezna uprava, Područni ured sjeverna Hrvatska</izvorni_sadrzaj>
    <derivirana_varijabla naziv="DomainObject.Predmet.StrankaNazivFormated_1">Financijska agencija,RH MF - Porezna uprava, Područni ured sjeverna Hrvatska</derivirana_varijabla>
  </DomainObject.Predmet.StrankaNazivFormated>
  <DomainObject.Predmet.StrankaNazivFormatedOIB>
    <izvorni_sadrzaj>Financijska agencija, OIB 85821130368,RH MF - Porezna uprava, Područni ured sjeverna Hrvatska, OIB 18683136487</izvorni_sadrzaj>
    <derivirana_varijabla naziv="DomainObject.Predmet.StrankaNazivFormatedOIB_1">Financijska agencija, OIB 85821130368,RH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42855.60</izvorni_sadrzaj>
    <derivirana_varijabla naziv="DomainObject.Predmet.TrenutnaVrijednost_1">42855.60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RH MF - Porezna uprava, Područni ured sjeverna Hrvatska zastupanog po punomoćniku Županijsko državno odvjetništvo u Varaždinu</item>
    </izvorni_sadrzaj>
    <derivirana_varijabla naziv="DomainObject.Predmet.StrankaListFormated_1">
      <item>Financijska agencija</item>
      <item>RH MF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RH MF - Porezna uprava, Područni ured sjeverna Hrvatska, OIB 18683136487 zastupanog po punomoćniku Županijsko državno odvjetništvo u Varaždinu</item>
    </izvorni_sadrzaj>
    <derivirana_varijabla naziv="DomainObject.Predmet.StrankaListFormatedOIB_1">
      <item>Financijska agencija, OIB 85821130368</item>
      <item>RH MF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RH MF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RH MF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RH MF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RH MF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RH MF - Porezna uprava, Područni ured sjeverna Hrvatska</item>
    </izvorni_sadrzaj>
    <derivirana_varijabla naziv="DomainObject.Predmet.StrankaListNazivFormated_1">
      <item>Financijska agencija</item>
      <item>RH MF - Porezna uprava, Područni ured sjeverna Hrvatska</item>
    </derivirana_varijabla>
  </DomainObject.Predmet.StrankaListNazivFormated>
  <DomainObject.Predmet.StrankaListNazivFormatedOIB>
    <izvorni_sadrzaj>
      <item>Financijska agencija, OIB 85821130368</item>
      <item>RH MF - Porezna uprava, Područni ured sjeverna Hrvatska, OIB 18683136487</item>
    </izvorni_sadrzaj>
    <derivirana_varijabla naziv="DomainObject.Predmet.StrankaListNazivFormatedOIB_1">
      <item>Financijska agencija, OIB 85821130368</item>
      <item>RH MF - Porezna uprava, Područni ured sjeverna Hrvatska, OIB 18683136487</item>
    </derivirana_varijabla>
  </DomainObject.Predmet.StrankaListNazivFormatedOIB>
  <DomainObject.Predmet.ProtuStrankaListFormated>
    <izvorni_sadrzaj>
      <item>FLUO jednostavno društvo s ograničenom odgovornošću za distribuciju vode</item>
    </izvorni_sadrzaj>
    <derivirana_varijabla naziv="DomainObject.Predmet.ProtuStrankaListFormated_1">
      <item>FLUO jednostavno društvo s ograničenom odgovornošću za distribuciju vode</item>
    </derivirana_varijabla>
  </DomainObject.Predmet.ProtuStrankaListFormated>
  <DomainObject.Predmet.ProtuStrankaListFormatedOIB>
    <izvorni_sadrzaj>
      <item>FLUO jednostavno društvo s ograničenom odgovornošću za distribuciju vode, OIB 05997681163</item>
    </izvorni_sadrzaj>
    <derivirana_varijabla naziv="DomainObject.Predmet.ProtuStrankaListFormatedOIB_1">
      <item>FLUO jednostavno društvo s ograničenom odgovornošću za distribuciju vode, OIB 05997681163</item>
    </derivirana_varijabla>
  </DomainObject.Predmet.ProtuStrankaListFormatedOIB>
  <DomainObject.Predmet.ProtuStrankaListFormatedWithAdress>
    <izvorni_sadrzaj>
      <item>FLUO jednostavno društvo s ograničenom odgovornošću za distribuciju vode, Optujska 10/A, 42000 Varaždin</item>
    </izvorni_sadrzaj>
    <derivirana_varijabla naziv="DomainObject.Predmet.ProtuStrankaListFormatedWithAdress_1">
      <item>FLUO jednostavno društvo s ograničenom odgovornošću za distribuciju vode, Optujska 10/A, 42000 Varaždin</item>
    </derivirana_varijabla>
  </DomainObject.Predmet.ProtuStrankaListFormatedWithAdress>
  <DomainObject.Predmet.ProtuStrankaListFormatedWithAdressOIB>
    <izvorni_sadrzaj>
      <item>FLUO jednostavno društvo s ograničenom odgovornošću za distribuciju vode, OIB 05997681163, Optujska 10/A, 42000 Varaždin</item>
    </izvorni_sadrzaj>
    <derivirana_varijabla naziv="DomainObject.Predmet.ProtuStrankaListFormatedWithAdressOIB_1">
      <item>FLUO jednostavno društvo s ograničenom odgovornošću za distribuciju vode, OIB 05997681163, Optujska 10/A, 42000 Varaždin</item>
    </derivirana_varijabla>
  </DomainObject.Predmet.ProtuStrankaListFormatedWithAdressOIB>
  <DomainObject.Predmet.ProtuStrankaListNazivFormated>
    <izvorni_sadrzaj>
      <item>FLUO jednostavno društvo s ograničenom odgovornošću za distribuciju vode</item>
    </izvorni_sadrzaj>
    <derivirana_varijabla naziv="DomainObject.Predmet.ProtuStrankaListNazivFormated_1">
      <item>FLUO jednostavno društvo s ograničenom odgovornošću za distribuciju vode</item>
    </derivirana_varijabla>
  </DomainObject.Predmet.ProtuStrankaListNazivFormated>
  <DomainObject.Predmet.ProtuStrankaListNazivFormatedOIB>
    <izvorni_sadrzaj>
      <item>FLUO jednostavno društvo s ograničenom odgovornošću za distribuciju vode, OIB 05997681163</item>
    </izvorni_sadrzaj>
    <derivirana_varijabla naziv="DomainObject.Predmet.ProtuStrankaListNazivFormatedOIB_1">
      <item>FLUO jednostavno društvo s ograničenom odgovornošću za distribuciju vode, OIB 05997681163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 punomoćnik sudionika u postupku RH MF - Porezna uprava, Područni ured sjeverna Hrvatska</item>
      <item>Alen Škorjanec</item>
    </izvorni_sadrzaj>
    <derivirana_varijabla naziv="DomainObject.Predmet.OstaliListFormated_1">
      <item>Sudski registar</item>
      <item>e-oglasna ploča</item>
      <item>Županijsko državno odvjetništvo u Varaždinu punomoćnik sudionika u postupku RH MF - Porezna uprava, Područni ured sjeverna Hrvatska</item>
      <item>Alen Škorjanec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 punomoćnik sudionika u postupku RH MF - Porezna uprava, Područni ured sjeverna Hrvatska</item>
      <item>Alen Škorjanec, OIB 35794399968</item>
    </izvorni_sadrzaj>
    <derivirana_varijabla naziv="DomainObject.Predmet.OstaliListFormatedOIB_1">
      <item>Sudski registar</item>
      <item>e-oglasna ploča</item>
      <item>Županijsko državno odvjetništvo u Varaždinu punomoćnik sudionika u postupku RH MF - Porezna uprava, Područni ured sjeverna Hrvatska</item>
      <item>Alen Škorjanec, OIB 35794399968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Optujska 10a, 42000 Varaždin</item>
    </izvorni_sadrzaj>
    <derivirana_varijabla naziv="DomainObject.Predmet.OstaliListFormatedWithAdress_1"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Optujska 10a, 42000 Varaždin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OIB 35794399968, Optujska 10a, 42000 Varaždin</item>
    </izvorni_sadrzaj>
    <derivirana_varijabla naziv="DomainObject.Predmet.OstaliListFormatedWithAdressOIB_1"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OIB 35794399968, Optujska 10a, 42000 Varaždin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Alen Škorjanec</item>
    </izvorni_sadrzaj>
    <derivirana_varijabla naziv="DomainObject.Predmet.OstaliListNazivFormated_1">
      <item>Sudski registar</item>
      <item>e-oglasna ploča</item>
      <item>Županijsko državno odvjetništvo u Varaždinu</item>
      <item>Alen Škorjanec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Alen Škorjanec, OIB 35794399968</item>
    </izvorni_sadrzaj>
    <derivirana_varijabla naziv="DomainObject.Predmet.OstaliListNazivFormatedOIB_1">
      <item>Sudski registar</item>
      <item>e-oglasna ploča</item>
      <item>Županijsko državno odvjetništvo u Varaždinu</item>
      <item>Alen Škorjanec, OIB 35794399968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FLUO jednostavno društvo s ograničenom odgovornošću za distribuciju vode</izvorni_sadrzaj>
    <derivirana_varijabla naziv="DomainObject.Predmet.ProtustrankaIDrugi_1">FLUO jednostavno društvo s ograničenom odgovornošću za distribuciju vode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FLUO jednostavno društvo s ograničenom odgovornošću za distribuciju vode, OIB 05997681163, Optujska 10/A, 42000 Varaždin</izvorni_sadrzaj>
    <derivirana_varijabla naziv="DomainObject.Predmet.ProtustrankaIDrugiAdressOIB_1">FLUO jednostavno društvo s ograničenom odgovornošću za distribuciju vode, OIB 05997681163, Optujska 10/A,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FLUO jednostavno društvo s ograničenom odgovornošću za distribuciju vode</item>
      <item>Sudski registar</item>
      <item>e-oglasna ploča</item>
      <item>RH MF - Porezna uprava, Područni ured sjeverna Hrvatska</item>
      <item>Županijsko državno odvjetništvo u Varaždinu</item>
      <item>Alen Škorjanec</item>
    </izvorni_sadrzaj>
    <derivirana_varijabla naziv="DomainObject.Predmet.SudioniciListNaziv_1">
      <item>Financijska agencija</item>
      <item>FLUO jednostavno društvo s ograničenom odgovornošću za distribuciju vode</item>
      <item>Sudski registar</item>
      <item>e-oglasna ploča</item>
      <item>RH MF - Porezna uprava, Područni ured sjeverna Hrvatska</item>
      <item>Županijsko državno odvjetništvo u Varaždinu</item>
      <item>Alen Škorjanec</item>
    </derivirana_varijabla>
  </DomainObject.Predmet.SudioniciListNaziv>
  <DomainObject.Predmet.SudioniciListAdressOIB>
    <izvorni_sadrzaj>
      <item>Financijska agencija, OIB 85821130368, Ulica grada Vukovara 70,10000 Zagreb</item>
      <item>FLUO jednostavno društvo s ograničenom odgovornošću za distribuciju vode, OIB 05997681163, Optujska 10/A,42000 Varaždin</item>
      <item>Sudski registar</item>
      <item>e-oglasna ploča</item>
      <item>RH MF - Porezna uprava, Područni ured sjeverna Hrvatska, OIB 18683136487, Graberje 1,42000 Varaždin</item>
      <item>Županijsko državno odvjetništvo u Varaždinu, B.Radića 2,42000 Varaždin</item>
      <item>Alen Škorjanec, OIB 35794399968, Optujska 10a,42000 Varaždin</item>
    </izvorni_sadrzaj>
    <derivirana_varijabla naziv="DomainObject.Predmet.SudioniciListAdressOIB_1">
      <item>Financijska agencija, OIB 85821130368, Ulica grada Vukovara 70,10000 Zagreb</item>
      <item>FLUO jednostavno društvo s ograničenom odgovornošću za distribuciju vode, OIB 05997681163, Optujska 10/A,42000 Varaždin</item>
      <item>Sudski registar</item>
      <item>e-oglasna ploča</item>
      <item>RH MF - Porezna uprava, Područni ured sjeverna Hrvatska, OIB 18683136487, Graberje 1,42000 Varaždin</item>
      <item>Županijsko državno odvjetništvo u Varaždinu, B.Radića 2,42000 Varaždin</item>
      <item>Alen Škorjanec, OIB 35794399968, Optujska 10a,42000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05997681163</item>
      <item>, OIB null</item>
      <item>, OIB null</item>
      <item>, OIB 18683136487</item>
      <item>, OIB null</item>
      <item>, OIB 35794399968</item>
    </izvorni_sadrzaj>
    <derivirana_varijabla naziv="DomainObject.Predmet.SudioniciListNazivOIB_1">
      <item>, OIB 85821130368</item>
      <item>, OIB 05997681163</item>
      <item>, OIB null</item>
      <item>, OIB null</item>
      <item>, OIB 18683136487</item>
      <item>, OIB null</item>
      <item>, OIB 35794399968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85A1C3-7D7C-45A2-B67B-BCFC31F175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1509</properties:Characters>
  <properties:Lines>49</properties:Lines>
  <properties:Paragraphs>17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2018-01-02T08:45:00Z</cp:lastPrinted>
  <dcterms:modified xmlns:xsi="http://www.w3.org/2001/XMLSchema-instance" xsi:type="dcterms:W3CDTF">2018-01-02T08:46:00Z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