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1738" w14:paraId="e32173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A5389">
        <w:t>101</w:t>
      </w:r>
      <w:r w:rsidR="0082243D">
        <w:t>4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82243D">
        <w:t>SUPER TRAPER CZ društvo s ograničenom odgovornošću za trgovinu i usluge, Sesvete, Nova cesta 8, MBS: 060268806, OIB: 2079739061</w:t>
      </w:r>
      <w:r w:rsidR="00037FE8">
        <w:t>2</w:t>
      </w:r>
      <w:r>
        <w:t>, dana 1</w:t>
      </w:r>
      <w:r w:rsidR="006F0BE4">
        <w:t>7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82243D">
        <w:t>SUPER TRAPER CZ društvo s ograničenom odgovornošću za trgovinu i usluge, Sesvete, Nova cesta 8, MBS: 060268806, OIB: 2079739061</w:t>
      </w:r>
      <w:r w:rsidR="00037FE8">
        <w:t>2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492989" w:rsidR="00492989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A35A69">
        <w:t>Ivan Gjurašić, Zagreb</w:t>
      </w:r>
      <w:r w:rsidR="00810F29">
        <w:t xml:space="preserve">, </w:t>
      </w:r>
      <w:r w:rsidR="00A35A69">
        <w:t>Petrinjska 28</w:t>
      </w:r>
      <w:r w:rsidRPr="00B03FBD">
        <w:t>, OIB</w:t>
      </w:r>
      <w:r w:rsidR="00465D0C">
        <w:t>:</w:t>
      </w:r>
      <w:r w:rsidRPr="00B03FBD">
        <w:t xml:space="preserve"> </w:t>
      </w:r>
      <w:r w:rsidR="00A35A69" w:rsidRPr="00B03FBD">
        <w:t>66025260916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82243D">
        <w:t>SUPER TRAPER CZ društvo s ograničenom odgovornošću za trgovinu i usluge, Sesvete, Nova cesta 8, MBS: 060268806, OIB: 2079739061</w:t>
      </w:r>
      <w:r w:rsidR="00037FE8">
        <w:t>2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375581">
        <w:t>5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82243D">
        <w:t>SUPER TRAPER CZ društvo s ograničenom odgovornošću za trgovinu i usluge, Sesvete, Nova cesta 8, MBS: 060268806, OIB: 2079739061</w:t>
      </w:r>
      <w:r w:rsidR="00037FE8">
        <w:t>2</w:t>
      </w:r>
      <w:r>
        <w:t>.</w:t>
      </w:r>
    </w:p>
    <w:p w:rsidRDefault="00EF3E77" w:rsidP="00EF3E77" w:rsidR="00EF3E77">
      <w:pPr>
        <w:jc w:val="both"/>
      </w:pPr>
    </w:p>
    <w:p w:rsidRDefault="00C824FB" w:rsidP="0082243D" w:rsidR="00C824FB">
      <w:pPr>
        <w:pStyle w:val="Tijeloteksta"/>
      </w:pPr>
    </w:p>
    <w:p w:rsidRDefault="0082243D" w:rsidP="0082243D" w:rsidR="0082243D">
      <w:pPr>
        <w:pStyle w:val="Tijeloteksta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</w:t>
      </w:r>
      <w:r w:rsidR="002A5389">
        <w:t>1</w:t>
      </w:r>
      <w:r w:rsidR="0082243D">
        <w:t>4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2A5389">
        <w:t>1</w:t>
      </w:r>
      <w:r w:rsidR="0082243D">
        <w:t>4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6F0BE4">
        <w:t>7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41E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7FE8"/>
    <w:rsid w:val="00042099"/>
    <w:rsid w:val="00107218"/>
    <w:rsid w:val="00133A91"/>
    <w:rsid w:val="001B7998"/>
    <w:rsid w:val="001C141E"/>
    <w:rsid w:val="001F3914"/>
    <w:rsid w:val="002300ED"/>
    <w:rsid w:val="002948EE"/>
    <w:rsid w:val="002A5389"/>
    <w:rsid w:val="00302052"/>
    <w:rsid w:val="00333EEE"/>
    <w:rsid w:val="00351805"/>
    <w:rsid w:val="00375581"/>
    <w:rsid w:val="003767B0"/>
    <w:rsid w:val="004011C4"/>
    <w:rsid w:val="00407631"/>
    <w:rsid w:val="004111EB"/>
    <w:rsid w:val="004604C5"/>
    <w:rsid w:val="00465D0C"/>
    <w:rsid w:val="00492989"/>
    <w:rsid w:val="004D59FA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61FA"/>
    <w:rsid w:val="00882C55"/>
    <w:rsid w:val="008A1EAC"/>
    <w:rsid w:val="008D09CA"/>
    <w:rsid w:val="009041C6"/>
    <w:rsid w:val="00977BE7"/>
    <w:rsid w:val="00987572"/>
    <w:rsid w:val="009A079B"/>
    <w:rsid w:val="00A35A69"/>
    <w:rsid w:val="00A5754A"/>
    <w:rsid w:val="00AC2EA2"/>
    <w:rsid w:val="00B82754"/>
    <w:rsid w:val="00BB1CF1"/>
    <w:rsid w:val="00C3775B"/>
    <w:rsid w:val="00C76E52"/>
    <w:rsid w:val="00C818C4"/>
    <w:rsid w:val="00C824FB"/>
    <w:rsid w:val="00CA7AA4"/>
    <w:rsid w:val="00CC09E0"/>
    <w:rsid w:val="00CD09EC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604C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04C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4C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4C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604C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04C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4C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4C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St-1014/2016-4</izvorni_sadrzaj>
    <derivirana_varijabla naziv="DomainObject.Oznaka_1">St-1014/2016-4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TRAPER CZ društvo s ograničenom odgovornošću za trgovinu i usluge</izvorni_sadrzaj>
    <derivirana_varijabla naziv="DomainObject.Predmet.ProtustrankaFormated_1">  SUPER TRAPER CZ društvo s ograničenom odgovornošću za trgovinu i usluge</derivirana_varijabla>
  </DomainObject.Predmet.ProtustrankaFormated>
  <DomainObject.Predmet.ProtustrankaFormatedOIB>
    <izvorni_sadrzaj>  SUPER TRAPER CZ društvo s ograničenom odgovornošću za trgovinu i usluge, OIB 20797390612</izvorni_sadrzaj>
    <derivirana_varijabla naziv="DomainObject.Predmet.ProtustrankaFormatedOIB_1">  SUPER TRAPER CZ društvo s ograničenom odgovornošću za trgovinu i usluge, OIB 20797390612</derivirana_varijabla>
  </DomainObject.Predmet.ProtustrankaFormatedOIB>
  <DomainObject.Predmet.ProtustrankaFormatedWithAdress>
    <izvorni_sadrzaj> SUPER TRAPER CZ društvo s ograničenom odgovornošću za trgovinu i usluge, Nova cesta 8, 10360 Sesvete</izvorni_sadrzaj>
    <derivirana_varijabla naziv="DomainObject.Predmet.ProtustrankaFormatedWithAdress_1"> SUPER TRAPER CZ društvo s ograničenom odgovornošću za trgovinu i usluge, Nova cesta 8, 10360 Sesvete</derivirana_varijabla>
  </DomainObject.Predmet.ProtustrankaFormatedWithAdress>
  <DomainObject.Predmet.ProtustrankaFormatedWithAdressOIB>
    <izvorni_sadrzaj> SUPER TRAPER CZ društvo s ograničenom odgovornošću za trgovinu i usluge, OIB 20797390612, Nova cesta 8, 10360 Sesvete</izvorni_sadrzaj>
    <derivirana_varijabla naziv="DomainObject.Predmet.ProtustrankaFormatedWithAdressOIB_1"> SUPER TRAPER CZ društvo s ograničenom odgovornošću za trgovinu i usluge, OIB 20797390612, Nova cesta 8, 10360 Sesvete</derivirana_varijabla>
  </DomainObject.Predmet.ProtustrankaFormatedWithAdressOIB>
  <DomainObject.Predmet.ProtustrankaWithAdress>
    <izvorni_sadrzaj>SUPER TRAPER CZ društvo s ograničenom odgovornošću za trgovinu i usluge Nova cesta 8, 10360 Sesvete</izvorni_sadrzaj>
    <derivirana_varijabla naziv="DomainObject.Predmet.ProtustrankaWithAdress_1">SUPER TRAPER CZ društvo s ograničenom odgovornošću za trgovinu i usluge Nova cesta 8, 10360 Sesvete</derivirana_varijabla>
  </DomainObject.Predmet.ProtustrankaWithAdress>
  <DomainObject.Predmet.ProtustrankaWithAdressOIB>
    <izvorni_sadrzaj>SUPER TRAPER CZ društvo s ograničenom odgovornošću za trgovinu i usluge, OIB 20797390612, Nova cesta 8, 10360 Sesvete</izvorni_sadrzaj>
    <derivirana_varijabla naziv="DomainObject.Predmet.ProtustrankaWithAdressOIB_1">SUPER TRAPER CZ društvo s ograničenom odgovornošću za trgovinu i usluge, OIB 20797390612, Nova cesta 8, 10360 Sesvete</derivirana_varijabla>
  </DomainObject.Predmet.ProtustrankaWithAdressOIB>
  <DomainObject.Predmet.ProtustrankaNazivFormated>
    <izvorni_sadrzaj>SUPER TRAPER CZ društvo s ograničenom odgovornošću za trgovinu i usluge</izvorni_sadrzaj>
    <derivirana_varijabla naziv="DomainObject.Predmet.ProtustrankaNazivFormated_1">SUPER TRAPER CZ društvo s ograničenom odgovornošću za trgovinu i usluge</derivirana_varijabla>
  </DomainObject.Predmet.ProtustrankaNazivFormated>
  <DomainObject.Predmet.ProtustrankaNazivFormatedOIB>
    <izvorni_sadrzaj>SUPER TRAPER CZ društvo s ograničenom odgovornošću za trgovinu i usluge, OIB 20797390612</izvorni_sadrzaj>
    <derivirana_varijabla naziv="DomainObject.Predmet.ProtustrankaNazivFormatedOIB_1">SUPER TRAPER CZ društvo s ograničenom odgovornošću za trgovinu i usluge, OIB 20797390612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TRAPER CZ društvo s ograničenom odgovornošću za trgovinu i usluge</item>
    </izvorni_sadrzaj>
    <derivirana_varijabla naziv="DomainObject.Predmet.ProtuStrankaListFormated_1">
      <item>SUPER TRAPER CZ društvo s ograničenom odgovornošću za trgovinu i usluge</item>
    </derivirana_varijabla>
  </DomainObject.Predmet.ProtuStrankaListFormated>
  <DomainObject.Predmet.ProtuStrankaListFormatedOIB>
    <izvorni_sadrzaj>
      <item>SUPER TRAPER CZ društvo s ograničenom odgovornošću za trgovinu i usluge, OIB 20797390612</item>
    </izvorni_sadrzaj>
    <derivirana_varijabla naziv="DomainObject.Predmet.ProtuStrankaListFormatedOIB_1">
      <item>SUPER TRAPER CZ društvo s ograničenom odgovornošću za trgovinu i usluge, OIB 20797390612</item>
    </derivirana_varijabla>
  </DomainObject.Predmet.ProtuStrankaListFormatedOIB>
  <DomainObject.Predmet.ProtuStrankaListFormatedWithAdress>
    <izvorni_sadrzaj>
      <item>SUPER TRAPER CZ društvo s ograničenom odgovornošću za trgovinu i usluge, Nova cesta 8, 10360 Sesvete</item>
    </izvorni_sadrzaj>
    <derivirana_varijabla naziv="DomainObject.Predmet.ProtuStrankaListFormatedWithAdress_1">
      <item>SUPER TRAPER CZ društvo s ograničenom odgovornošću za trgovinu i usluge, Nova cesta 8, 10360 Sesvete</item>
    </derivirana_varijabla>
  </DomainObject.Predmet.ProtuStrankaListFormatedWithAdress>
  <DomainObject.Predmet.ProtuStrankaListFormatedWithAdressOIB>
    <izvorni_sadrzaj>
      <item>SUPER TRAPER CZ društvo s ograničenom odgovornošću za trgovinu i usluge, OIB 20797390612, Nova cesta 8, 10360 Sesvete</item>
    </izvorni_sadrzaj>
    <derivirana_varijabla naziv="DomainObject.Predmet.ProtuStrankaListFormatedWithAdressOIB_1">
      <item>SUPER TRAPER CZ društvo s ograničenom odgovornošću za trgovinu i usluge, OIB 20797390612, Nova cesta 8, 10360 Sesvete</item>
    </derivirana_varijabla>
  </DomainObject.Predmet.ProtuStrankaListFormatedWithAdressOIB>
  <DomainObject.Predmet.ProtuStrankaListNazivFormated>
    <izvorni_sadrzaj>
      <item>SUPER TRAPER CZ društvo s ograničenom odgovornošću za trgovinu i usluge</item>
    </izvorni_sadrzaj>
    <derivirana_varijabla naziv="DomainObject.Predmet.ProtuStrankaListNazivFormated_1">
      <item>SUPER TRAPER CZ društvo s ograničenom odgovornošću za trgovinu i usluge</item>
    </derivirana_varijabla>
  </DomainObject.Predmet.ProtuStrankaListNazivFormated>
  <DomainObject.Predmet.ProtuStrankaListNazivFormatedOIB>
    <izvorni_sadrzaj>
      <item>SUPER TRAPER CZ društvo s ograničenom odgovornošću za trgovinu i usluge, OIB 20797390612</item>
    </izvorni_sadrzaj>
    <derivirana_varijabla naziv="DomainObject.Predmet.ProtuStrankaListNazivFormatedOIB_1">
      <item>SUPER TRAPER CZ društvo s ograničenom odgovornošću za trgovinu i usluge, OIB 20797390612</item>
    </derivirana_varijabla>
  </DomainObject.Predmet.ProtuStrankaListNazivFormatedOIB>
  <DomainObject.Predmet.OstaliListFormated>
    <izvorni_sadrzaj>
      <item>Shuxiang Song</item>
    </izvorni_sadrzaj>
    <derivirana_varijabla naziv="DomainObject.Predmet.OstaliListFormated_1">
      <item>Shuxiang Song</item>
    </derivirana_varijabla>
  </DomainObject.Predmet.OstaliListFormated>
  <DomainObject.Predmet.OstaliListFormatedOIB>
    <izvorni_sadrzaj>
      <item>Shuxiang Song, OIB 03904552477</item>
    </izvorni_sadrzaj>
    <derivirana_varijabla naziv="DomainObject.Predmet.OstaliListFormatedOIB_1">
      <item>Shuxiang Song, OIB 03904552477</item>
    </derivirana_varijabla>
  </DomainObject.Predmet.OstaliListFormatedOIB>
  <DomainObject.Predmet.OstaliListFormatedWithAdress>
    <izvorni_sadrzaj>
      <item>Shuxiang Song, Kozari Bok Iii.odvojak 28, 10000 Zagreb</item>
    </izvorni_sadrzaj>
    <derivirana_varijabla naziv="DomainObject.Predmet.OstaliListFormatedWithAdress_1">
      <item>Shuxiang Song, Kozari Bok Iii.odvojak 28, 10000 Zagreb</item>
    </derivirana_varijabla>
  </DomainObject.Predmet.OstaliListFormatedWithAdress>
  <DomainObject.Predmet.OstaliListFormatedWithAdressOIB>
    <izvorni_sadrzaj>
      <item>Shuxiang Song, OIB 03904552477, Kozari Bok Iii.odvojak 28, 10000 Zagreb</item>
    </izvorni_sadrzaj>
    <derivirana_varijabla naziv="DomainObject.Predmet.OstaliListFormatedWithAdressOIB_1">
      <item>Shuxiang Song, OIB 03904552477, Kozari Bok Iii.odvojak 28, 10000 Zagreb</item>
    </derivirana_varijabla>
  </DomainObject.Predmet.OstaliListFormatedWithAdressOIB>
  <DomainObject.Predmet.OstaliListNazivFormated>
    <izvorni_sadrzaj>
      <item>Shuxiang Song</item>
    </izvorni_sadrzaj>
    <derivirana_varijabla naziv="DomainObject.Predmet.OstaliListNazivFormated_1">
      <item>Shuxiang Song</item>
    </derivirana_varijabla>
  </DomainObject.Predmet.OstaliListNazivFormated>
  <DomainObject.Predmet.OstaliListNazivFormatedOIB>
    <izvorni_sadrzaj>
      <item>Shuxiang Song, OIB 03904552477</item>
    </izvorni_sadrzaj>
    <derivirana_varijabla naziv="DomainObject.Predmet.OstaliListNazivFormatedOIB_1">
      <item>Shuxiang Song, OIB 03904552477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>St-1014/2016-4</izvorni_sadrzaj>
    <derivirana_varijabla naziv="DomainObject.PoslovniBrojDokumenta_1">St-1014/2016-4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TRAPER CZ društvo s ograničenom odgovornošću za trgovinu i usluge</izvorni_sadrzaj>
    <derivirana_varijabla naziv="DomainObject.Predmet.ProtustrankaIDrugi_1">SUPER TRAPER CZ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TRAPER CZ društvo s ograničenom odgovornošću za trgovinu i usluge, OIB 20797390612, Nova cesta 8, 10360 Sesvete</izvorni_sadrzaj>
    <derivirana_varijabla naziv="DomainObject.Predmet.ProtustrankaIDrugiAdressOIB_1">SUPER TRAPER CZ društvo s ograničenom odgovornošću za trgovinu i usluge, OIB 20797390612, Nova cesta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TRAPER CZ društvo s ograničenom odgovornošću za trgovinu i usluge</item>
      <item>FINA Regionalni centar Zagreb</item>
      <item>Shuxiang Song</item>
    </izvorni_sadrzaj>
    <derivirana_varijabla naziv="DomainObject.Predmet.SudioniciListNaziv_1">
      <item>SUPER TRAPER CZ društvo s ograničenom odgovornošću za trgovinu i usluge</item>
      <item>FINA Regionalni centar Zagreb</item>
      <item>Shuxiang Song</item>
    </derivirana_varijabla>
  </DomainObject.Predmet.SudioniciListNaziv>
  <DomainObject.Predmet.SudioniciListAdressOIB>
    <izvorni_sadrzaj>
      <item>SUPER TRAPER CZ društvo s ograničenom odgovornošću za trgovinu i usluge, OIB 20797390612, Nova cesta 8,10360 Sesvete</item>
      <item>FINA Regionalni centar Zagreb, OIB 85821130368, Trg svibanjskih žrtava 1995. br. 1,10000 Zagreb</item>
      <item>Shuxiang Song, OIB 03904552477, Kozari Bok Iii.odvojak 28,10000 Zagreb</item>
    </izvorni_sadrzaj>
    <derivirana_varijabla naziv="DomainObject.Predmet.SudioniciListAdressOIB_1">
      <item>SUPER TRAPER CZ društvo s ograničenom odgovornošću za trgovinu i usluge, OIB 20797390612, Nova cesta 8,10360 Sesvete</item>
      <item>FINA Regionalni centar Zagreb, OIB 85821130368, Trg svibanjskih žrtava 1995. br. 1,10000 Zagreb</item>
      <item>Shuxiang Song, OIB 03904552477, Kozari Bok Iii.odvojak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20797390612</item>
      <item>, OIB 85821130368</item>
      <item>, OIB 03904552477</item>
    </izvorni_sadrzaj>
    <derivirana_varijabla naziv="DomainObject.Predmet.SudioniciListNazivOIB_1">
      <item>, OIB 20797390612</item>
      <item>, OIB 85821130368</item>
      <item>, OIB 03904552477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4EC7D-1BA5-4901-8AFC-DAC00B261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2677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2016-08-17T06:15:00Z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2016-08-17T07:09:00Z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St-1014/2016-4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