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3690" w14:paraId="8ec3690" w:rsidRDefault="00BD6609" w:rsidP="00BD660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D6609" w:rsidR="00AE649C" w:rsidRPr="00B76F3C">
      <w:pPr>
        <w:pStyle w:val="NormaleSPIS"/>
        <w:spacing w:after="0"/>
      </w:pPr>
    </w:p>
    <w:p w:rsidRDefault="00BD6609" w:rsidP="00BD6609" w:rsidR="00BD660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D6609" w:rsidP="00BD6609" w:rsidR="00BD660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D6609" w:rsidP="00BD6609" w:rsidR="00BD6609" w:rsidRPr="00BD6609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D6609" w:rsidP="00BD6609" w:rsidR="00BD6609">
      <w:pPr>
        <w:spacing w:after="0"/>
        <w:jc w:val="right"/>
      </w:pPr>
      <w:r>
        <w:t>Poslovni broj: 2 St-119/2019-3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center"/>
      </w:pPr>
      <w:r>
        <w:t>U  I M E   R E P U B L I K E   H R V A T S K E</w:t>
      </w:r>
    </w:p>
    <w:p w:rsidRDefault="00BD6609" w:rsidP="00BD6609" w:rsidR="00BD6609">
      <w:pPr>
        <w:spacing w:after="0"/>
        <w:jc w:val="center"/>
      </w:pPr>
    </w:p>
    <w:p w:rsidRDefault="00BD6609" w:rsidP="00BD6609" w:rsidR="00BD6609">
      <w:pPr>
        <w:spacing w:after="0"/>
        <w:jc w:val="center"/>
      </w:pPr>
      <w:r>
        <w:t xml:space="preserve"> R J E Š E N J E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HALO PIZZA j.d.o.o. za usluge, Karlovac, Banija 4, MBS: 080957528, OIB: 36160036136, 4. lipnja 2019.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center"/>
      </w:pPr>
      <w:r>
        <w:t>r i j e š i o   j e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  <w:rPr>
          <w:szCs w:val="20"/>
        </w:rPr>
      </w:pPr>
      <w:r>
        <w:tab/>
        <w:t>1. Otvara se skraćeni stečajni postupak nad dužnikom HALO PIZZA j.d.o.o. za usluge, Karlovac, Banija 4, MBS: 080957528, OIB: 36160036136.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  <w:r>
        <w:tab/>
        <w:t>2. Za stečajnog upravitelja imenuje se VLADIMIR BESEK, iz Virovitice, Podravska 9, OIB: 38938830728.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  <w:rPr>
          <w:szCs w:val="20"/>
        </w:rPr>
      </w:pPr>
      <w:r>
        <w:tab/>
        <w:t>3. Zaključuje se skraćeni stečajni postupak nad dužnikom HALO PIZZA j.d.o.o. za usluge, Karlovac, Banija 4, MBS: 080957528, OIB: 36160036136.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  <w:r>
        <w:tab/>
        <w:t>4. Stečajni postupak je otvoren i zaključen s danom 4. lipnja 2019. godine u 10,00 sati, kada je ovo rješenje objavljeno na e-oglasnoj ploči ovoga suda.</w:t>
      </w:r>
    </w:p>
    <w:p w:rsidRDefault="00BD6609" w:rsidP="00BD6609" w:rsidR="00BD6609">
      <w:pPr>
        <w:pStyle w:val="Bezproreda"/>
        <w:spacing w:after="0"/>
        <w:jc w:val="both"/>
      </w:pPr>
    </w:p>
    <w:p w:rsidRDefault="00BD6609" w:rsidP="00BD6609" w:rsidR="00BD660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D6609" w:rsidP="00BD6609" w:rsidR="00BD6609">
      <w:pPr>
        <w:spacing w:after="0"/>
        <w:jc w:val="both"/>
        <w:rPr>
          <w:rFonts w:cs="Times New Roman"/>
        </w:rPr>
      </w:pPr>
    </w:p>
    <w:p w:rsidRDefault="00BD6609" w:rsidP="00BD6609" w:rsidR="00BD660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center"/>
      </w:pPr>
      <w:r>
        <w:t>Obrazloženje</w:t>
      </w:r>
    </w:p>
    <w:p w:rsidRDefault="00BD6609" w:rsidP="00BD6609" w:rsidR="00BD6609">
      <w:pPr>
        <w:spacing w:after="0"/>
        <w:jc w:val="center"/>
      </w:pPr>
    </w:p>
    <w:p w:rsidRDefault="00BD6609" w:rsidP="00BD6609" w:rsidR="00BD6609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St-119/2019-2, koji je objavljen na mrežnoj stranici e-oglasna ploča Trgovačkog suda u Bjelovaru 15. travnja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D6609" w:rsidP="00BD6609" w:rsidR="00BD6609">
      <w:pPr>
        <w:pStyle w:val="Bezproreda"/>
        <w:spacing w:after="0"/>
        <w:jc w:val="both"/>
      </w:pPr>
    </w:p>
    <w:p w:rsidRDefault="00BD6609" w:rsidP="00BD6609" w:rsidR="00BD660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D6609" w:rsidP="00BD6609" w:rsidR="00BD6609">
      <w:pPr>
        <w:spacing w:after="0"/>
        <w:ind w:firstLine="851"/>
        <w:jc w:val="both"/>
      </w:pPr>
    </w:p>
    <w:p w:rsidRDefault="00BD6609" w:rsidP="00BD6609" w:rsidR="00BD6609">
      <w:pPr>
        <w:spacing w:after="0"/>
        <w:jc w:val="center"/>
      </w:pPr>
      <w:r>
        <w:t>U Bjelovaru 4. lipnja 2019.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ind w:firstLine="720" w:left="4320"/>
      </w:pPr>
      <w:r>
        <w:t>SUDSKI SAVJETNIK</w:t>
      </w:r>
    </w:p>
    <w:p w:rsidRDefault="00BD6609" w:rsidP="00BD6609" w:rsidR="00BD6609">
      <w:pPr>
        <w:spacing w:after="0"/>
        <w:ind w:firstLine="4111"/>
      </w:pPr>
      <w:r>
        <w:tab/>
        <w:t xml:space="preserve">     MIROSLAV LOVREKOVIĆ, v.r.</w:t>
      </w:r>
    </w:p>
    <w:p w:rsidRDefault="00BD6609" w:rsidP="00BD6609" w:rsidR="00BD66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D6609" w:rsidP="00BD6609" w:rsidR="00BD66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D6609" w:rsidP="00BD6609" w:rsidR="00BD660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</w:p>
    <w:p w:rsidRDefault="00BD6609" w:rsidP="00BD6609" w:rsidR="00BD6609">
      <w:pPr>
        <w:spacing w:after="0"/>
        <w:jc w:val="both"/>
      </w:pPr>
    </w:p>
    <w:p w:rsidRDefault="00BD6609" w:rsidP="00BD6609" w:rsidR="00AE649C" w:rsidRPr="00BD6609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D6609" w:rsidR="00AE649C" w:rsidRPr="00BD6609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1749410"/>
      <w:docPartObj>
        <w:docPartGallery w:val="Page Numbers (Top of Page)"/>
        <w:docPartUnique/>
      </w:docPartObj>
    </w:sdtPr>
    <w:sdtContent>
      <w:p w:rsidRDefault="00BD6609" w:rsidP="00BD6609" w:rsidR="00BD660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7E8">
          <w:t>2</w:t>
        </w:r>
        <w:r>
          <w:fldChar w:fldCharType="end"/>
        </w:r>
      </w:p>
    </w:sdtContent>
  </w:sdt>
  <w:p w:rsidRDefault="00BD6609" w:rsidP="00BD6609" w:rsidR="008333A9">
    <w:pPr>
      <w:spacing w:after="0"/>
      <w:jc w:val="right"/>
    </w:pPr>
    <w:r>
      <w:t>Poslovni broj: 2 St-119/2019-3</w:t>
    </w:r>
  </w:p>
  <w:p w:rsidRDefault="00BD6609" w:rsidP="00BD6609" w:rsidR="00BD660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7E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09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8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2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St-119/2019-3</izvorni_sadrzaj>
    <derivirana_varijabla naziv="DomainObject.Oznaka_1">St-119/2019-3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St-119/2019</izvorni_sadrzaj>
    <derivirana_varijabla naziv="DomainObject.Predmet.OznakaBroj_1">St-119/2019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HALO PIZZA j.d.o.o. za usluge zastupanog po punomoćniku Faruk Ljubijankić</izvorni_sadrzaj>
    <derivirana_varijabla naziv="DomainObject.Predmet.ProtustrankaFormated_1">  HALO PIZZA j.d.o.o. za usluge zastupanog po punomoćniku Faruk Ljubijankić</derivirana_varijabla>
  </DomainObject.Predmet.ProtustrankaFormated>
  <DomainObject.Predmet.ProtustrankaFormatedOIB>
    <izvorni_sadrzaj>  HALO PIZZA j.d.o.o. za usluge, OIB 36160036136 zastupanog po punomoćniku Faruk Ljubijankić</izvorni_sadrzaj>
    <derivirana_varijabla naziv="DomainObject.Predmet.ProtustrankaFormatedOIB_1">  HALO PIZZA j.d.o.o. za usluge, OIB 36160036136 zastupanog po punomoćniku Faruk Ljubijankić</derivirana_varijabla>
  </DomainObject.Predmet.ProtustrankaFormatedOIB>
  <DomainObject.Predmet.ProtustrankaFormatedWithAdress>
    <izvorni_sadrzaj> HALO PIZZA j.d.o.o. za usluge, Banija 4, 47000 Karlovac zastupanog po punomoćniku Faruk Ljubijankić</izvorni_sadrzaj>
    <derivirana_varijabla naziv="DomainObject.Predmet.ProtustrankaFormatedWithAdress_1"> HALO PIZZA j.d.o.o. za usluge, Banija 4, 47000 Karlovac zastupanog po punomoćniku Faruk Ljubijankić</derivirana_varijabla>
  </DomainObject.Predmet.ProtustrankaFormatedWithAdress>
  <DomainObject.Predmet.ProtustrankaFormatedWithAdressOIB>
    <izvorni_sadrzaj> HALO PIZZA j.d.o.o. za usluge, OIB 36160036136, Banija 4, 47000 Karlovac zastupanog po punomoćniku Faruk Ljubijankić</izvorni_sadrzaj>
    <derivirana_varijabla naziv="DomainObject.Predmet.ProtustrankaFormatedWithAdressOIB_1"> HALO PIZZA j.d.o.o. za usluge, OIB 36160036136, Banija 4, 47000 Karlovac zastupanog po punomoćniku Faruk Ljubijankić</derivirana_varijabla>
  </DomainObject.Predmet.ProtustrankaFormatedWithAdressOIB>
  <DomainObject.Predmet.ProtustrankaWithAdress>
    <izvorni_sadrzaj>HALO PIZZA j.d.o.o. za usluge Banija 4, 47000 Karlovac</izvorni_sadrzaj>
    <derivirana_varijabla naziv="DomainObject.Predmet.ProtustrankaWithAdress_1">HALO PIZZA j.d.o.o. za usluge Banija 4, 47000 Karlovac</derivirana_varijabla>
  </DomainObject.Predmet.ProtustrankaWithAdress>
  <DomainObject.Predmet.ProtustrankaWithAdressOIB>
    <izvorni_sadrzaj>HALO PIZZA j.d.o.o. za usluge, OIB 36160036136, Banija 4, 47000 Karlovac</izvorni_sadrzaj>
    <derivirana_varijabla naziv="DomainObject.Predmet.ProtustrankaWithAdressOIB_1">HALO PIZZA j.d.o.o. za usluge, OIB 36160036136, Banija 4, 47000 Karlovac</derivirana_varijabla>
  </DomainObject.Predmet.ProtustrankaWithAdressOIB>
  <DomainObject.Predmet.ProtustrankaNazivFormated>
    <izvorni_sadrzaj>HALO PIZZA j.d.o.o. za usluge</izvorni_sadrzaj>
    <derivirana_varijabla naziv="DomainObject.Predmet.ProtustrankaNazivFormated_1">HALO PIZZA j.d.o.o. za usluge</derivirana_varijabla>
  </DomainObject.Predmet.ProtustrankaNazivFormated>
  <DomainObject.Predmet.ProtustrankaNazivFormatedOIB>
    <izvorni_sadrzaj>HALO PIZZA j.d.o.o. za usluge, OIB 36160036136</izvorni_sadrzaj>
    <derivirana_varijabla naziv="DomainObject.Predmet.ProtustrankaNazivFormatedOIB_1">HALO PIZZA j.d.o.o. za usluge, OIB 36160036136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HALO PIZZA j.d.o.o. za usluge zastupanog po punomoćniku Faruk Ljubijankić</item>
    </izvorni_sadrzaj>
    <derivirana_varijabla naziv="DomainObject.Predmet.ProtuStrankaListFormated_1">
      <item>HALO PIZZA j.d.o.o. za usluge zastupanog po punomoćniku Faruk Ljubijankić</item>
    </derivirana_varijabla>
  </DomainObject.Predmet.ProtuStrankaListFormated>
  <DomainObject.Predmet.ProtuStrankaListFormatedOIB>
    <izvorni_sadrzaj>
      <item>HALO PIZZA j.d.o.o. za usluge, OIB 36160036136 zastupanog po punomoćniku Faruk Ljubijankić</item>
    </izvorni_sadrzaj>
    <derivirana_varijabla naziv="DomainObject.Predmet.ProtuStrankaListFormatedOIB_1">
      <item>HALO PIZZA j.d.o.o. za usluge, OIB 36160036136 zastupanog po punomoćniku Faruk Ljubijankić</item>
    </derivirana_varijabla>
  </DomainObject.Predmet.ProtuStrankaListFormatedOIB>
  <DomainObject.Predmet.ProtuStrankaListFormatedWithAdress>
    <izvorni_sadrzaj>
      <item>HALO PIZZA j.d.o.o. za usluge, Banija 4, 47000 Karlovac zastupanog po punomoćniku Faruk Ljubijankić</item>
    </izvorni_sadrzaj>
    <derivirana_varijabla naziv="DomainObject.Predmet.ProtuStrankaListFormatedWithAdress_1">
      <item>HALO PIZZA j.d.o.o. za usluge, Banija 4, 47000 Karlovac zastupanog po punomoćniku Faruk Ljubijankić</item>
    </derivirana_varijabla>
  </DomainObject.Predmet.ProtuStrankaListFormatedWithAdress>
  <DomainObject.Predmet.ProtuStrankaListFormatedWithAdressOIB>
    <izvorni_sadrzaj>
      <item>HALO PIZZA j.d.o.o. za usluge, OIB 36160036136, Banija 4, 47000 Karlovac zastupanog po punomoćniku Faruk Ljubijankić</item>
    </izvorni_sadrzaj>
    <derivirana_varijabla naziv="DomainObject.Predmet.ProtuStrankaListFormatedWithAdressOIB_1">
      <item>HALO PIZZA j.d.o.o. za usluge, OIB 36160036136, Banija 4, 47000 Karlovac zastupanog po punomoćniku Faruk Ljubijankić</item>
    </derivirana_varijabla>
  </DomainObject.Predmet.ProtuStrankaListFormatedWithAdressOIB>
  <DomainObject.Predmet.ProtuStrankaListNazivFormated>
    <izvorni_sadrzaj>
      <item>HALO PIZZA j.d.o.o. za usluge</item>
    </izvorni_sadrzaj>
    <derivirana_varijabla naziv="DomainObject.Predmet.ProtuStrankaListNazivFormated_1">
      <item>HALO PIZZA j.d.o.o. za usluge</item>
    </derivirana_varijabla>
  </DomainObject.Predmet.ProtuStrankaListNazivFormated>
  <DomainObject.Predmet.ProtuStrankaListNazivFormatedOIB>
    <izvorni_sadrzaj>
      <item>HALO PIZZA j.d.o.o. za usluge, OIB 36160036136</item>
    </izvorni_sadrzaj>
    <derivirana_varijabla naziv="DomainObject.Predmet.ProtuStrankaListNazivFormatedOIB_1">
      <item>HALO PIZZA j.d.o.o. za usluge, OIB 36160036136</item>
    </derivirana_varijabla>
  </DomainObject.Predmet.ProtuStrankaListNazivFormatedOIB>
  <DomainObject.Predmet.OstaliListFormated>
    <izvorni_sadrzaj>
      <item>Faruk Ljubijankić punomoćnik sudionika u postupku HALO PIZZA j.d.o.o. za usluge</item>
    </izvorni_sadrzaj>
    <derivirana_varijabla naziv="DomainObject.Predmet.OstaliListFormated_1">
      <item>Faruk Ljubijankić punomoćnik sudionika u postupku HALO PIZZA j.d.o.o. za usluge</item>
    </derivirana_varijabla>
  </DomainObject.Predmet.OstaliListFormated>
  <DomainObject.Predmet.OstaliListFormatedOIB>
    <izvorni_sadrzaj>
      <item>Faruk Ljubijankić, OIB 69230443313 punomoćnik sudionika u postupku HALO PIZZA j.d.o.o. za usluge</item>
    </izvorni_sadrzaj>
    <derivirana_varijabla naziv="DomainObject.Predmet.OstaliListFormatedOIB_1">
      <item>Faruk Ljubijankić, OIB 69230443313 punomoćnik sudionika u postupku HALO PIZZA j.d.o.o. za usluge</item>
    </derivirana_varijabla>
  </DomainObject.Predmet.OstaliListFormatedOIB>
  <DomainObject.Predmet.OstaliListFormatedWithAdress>
    <izvorni_sadrzaj>
      <item>Faruk Ljubijankić, Veterana Rata 25, Cazin punomoćnik sudionika u postupku HALO PIZZA j.d.o.o. za usluge</item>
    </izvorni_sadrzaj>
    <derivirana_varijabla naziv="DomainObject.Predmet.OstaliListFormatedWithAdress_1">
      <item>Faruk Ljubijankić, Veterana Rata 25, Cazin punomoćnik sudionika u postupku HALO PIZZA j.d.o.o. za usluge</item>
    </derivirana_varijabla>
  </DomainObject.Predmet.OstaliListFormatedWithAdress>
  <DomainObject.Predmet.OstaliListFormatedWithAdressOIB>
    <izvorni_sadrzaj>
      <item>Faruk Ljubijankić, OIB 69230443313, Veterana Rata 25, Cazin punomoćnik sudionika u postupku HALO PIZZA j.d.o.o. za usluge</item>
    </izvorni_sadrzaj>
    <derivirana_varijabla naziv="DomainObject.Predmet.OstaliListFormatedWithAdressOIB_1">
      <item>Faruk Ljubijankić, OIB 69230443313, Veterana Rata 25, Cazin punomoćnik sudionika u postupku HALO PIZZA j.d.o.o. za usluge</item>
    </derivirana_varijabla>
  </DomainObject.Predmet.OstaliListFormatedWithAdressOIB>
  <DomainObject.Predmet.OstaliListNazivFormated>
    <izvorni_sadrzaj>
      <item>Faruk Ljubijankić</item>
    </izvorni_sadrzaj>
    <derivirana_varijabla naziv="DomainObject.Predmet.OstaliListNazivFormated_1">
      <item>Faruk Ljubijankić</item>
    </derivirana_varijabla>
  </DomainObject.Predmet.OstaliListNazivFormated>
  <DomainObject.Predmet.OstaliListNazivFormatedOIB>
    <izvorni_sadrzaj>
      <item>Faruk Ljubijankić, OIB 69230443313</item>
    </izvorni_sadrzaj>
    <derivirana_varijabla naziv="DomainObject.Predmet.OstaliListNazivFormatedOIB_1">
      <item>Faruk Ljubijankić, OIB 69230443313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St-119/2019-3</izvorni_sadrzaj>
    <derivirana_varijabla naziv="DomainObject.PoslovniBrojDokumenta_1">St-119/2019-3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HALO PIZZA j.d.o.o. za usluge</izvorni_sadrzaj>
    <derivirana_varijabla naziv="DomainObject.Predmet.ProtustrankaIDrugi_1">HALO PIZZA j.d.o.o. za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HALO PIZZA j.d.o.o. za usluge, OIB 36160036136, Banija 4, 47000 Karlovac</izvorni_sadrzaj>
    <derivirana_varijabla naziv="DomainObject.Predmet.ProtustrankaIDrugiAdressOIB_1">HALO PIZZA j.d.o.o. za usluge, OIB 36160036136, Banija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HALO PIZZA j.d.o.o. za usluge</item>
      <item>FINA regionalni centar Zagreb, podružnica Karlovac</item>
      <item>Faruk Ljubijankić</item>
    </izvorni_sadrzaj>
    <derivirana_varijabla naziv="DomainObject.Predmet.SudioniciListNaziv_1">
      <item>HALO PIZZA j.d.o.o. za usluge</item>
      <item>FINA regionalni centar Zagreb, podružnica Karlovac</item>
      <item>Faruk Ljubijankić</item>
    </derivirana_varijabla>
  </DomainObject.Predmet.SudioniciListNaziv>
  <DomainObject.Predmet.SudioniciListAdressOIB>
    <izvorni_sadrzaj>
      <item>HALO PIZZA j.d.o.o. za usluge, OIB 36160036136, Banija 4,47000 Karlovac</item>
      <item>FINA regionalni centar Zagreb, podružnica Karlovac, OIB 85821130368, Vitezovićeva 1,47000 Karlovac</item>
      <item>Faruk Ljubijankić, OIB 69230443313, Veterana Rata 25,Cazin</item>
    </izvorni_sadrzaj>
    <derivirana_varijabla naziv="DomainObject.Predmet.SudioniciListAdressOIB_1">
      <item>HALO PIZZA j.d.o.o. za usluge, OIB 36160036136, Banija 4,47000 Karlovac</item>
      <item>FINA regionalni centar Zagreb, podružnica Karlovac, OIB 85821130368, Vitezovićeva 1,47000 Karlovac</item>
      <item>Faruk Ljubijankić, OIB 69230443313, Veterana Rata 25,Cazin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50A3E-EE4C-449E-9579-A3120C2AB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3458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2019-06-04T07:40:00Z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