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213c" w14:paraId="05021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73835">
        <w:t>5629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473835">
        <w:t xml:space="preserve"> WI.ZAR.D. d.o.o. Dugo Selo, Biskupa Augustina Kažotića 1c, MBS: 080304350, OIB: 07008139166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473835">
        <w:t>111.019,95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16F74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5629</izvorni_sadrzaj>
    <derivirana_varijabla naziv="DomainObject.Predmet.Broj_1">5629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St-5629/2015</izvorni_sadrzaj>
    <derivirana_varijabla naziv="DomainObject.Predmet.OznakaBroj_1">St-5629/2015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WI.ZAR.D. d.o.o. zastupanog po punomoćniku Nedjeljko Zarić</izvorni_sadrzaj>
    <derivirana_varijabla naziv="DomainObject.Predmet.ProtustrankaFormated_1">  WI.ZAR.D. d.o.o. zastupanog po punomoćniku Nedjeljko Zarić</derivirana_varijabla>
  </DomainObject.Predmet.ProtustrankaFormated>
  <DomainObject.Predmet.ProtustrankaFormatedOIB>
    <izvorni_sadrzaj>  WI.ZAR.D. d.o.o., OIB 07008139166 zastupanog po punomoćniku Nedjeljko Zarić</izvorni_sadrzaj>
    <derivirana_varijabla naziv="DomainObject.Predmet.ProtustrankaFormatedOIB_1">  WI.ZAR.D. d.o.o., OIB 07008139166 zastupanog po punomoćniku Nedjeljko Zarić</derivirana_varijabla>
  </DomainObject.Predmet.ProtustrankaFormatedOIB>
  <DomainObject.Predmet.ProtustrankaFormatedWithAdress>
    <izvorni_sadrzaj> WI.ZAR.D. d.o.o., Biskupa Augustina Kažotića 1/c, 10370 Dugo Selo zastupanog po punomoćniku Nedjeljko Zarić</izvorni_sadrzaj>
    <derivirana_varijabla naziv="DomainObject.Predmet.ProtustrankaFormatedWithAdress_1"> WI.ZAR.D. d.o.o., Biskupa Augustina Kažotića 1/c, 10370 Dugo Selo zastupanog po punomoćniku Nedjeljko Zarić</derivirana_varijabla>
  </DomainObject.Predmet.ProtustrankaFormatedWithAdress>
  <DomainObject.Predmet.ProtustrankaFormatedWithAdressOIB>
    <izvorni_sadrzaj> WI.ZAR.D. d.o.o., OIB 07008139166, Biskupa Augustina Kažotića 1/c, 10370 Dugo Selo zastupanog po punomoćniku Nedjeljko Zarić</izvorni_sadrzaj>
    <derivirana_varijabla naziv="DomainObject.Predmet.ProtustrankaFormatedWithAdressOIB_1"> WI.ZAR.D. d.o.o., OIB 07008139166, Biskupa Augustina Kažotića 1/c, 10370 Dugo Selo zastupanog po punomoćniku Nedjeljko Zarić</derivirana_varijabla>
  </DomainObject.Predmet.ProtustrankaFormatedWithAdressOIB>
  <DomainObject.Predmet.ProtustrankaWithAdress>
    <izvorni_sadrzaj>WI.ZAR.D. d.o.o. Biskupa Augustina Kažotića 1/c, 10370 Dugo Selo</izvorni_sadrzaj>
    <derivirana_varijabla naziv="DomainObject.Predmet.ProtustrankaWithAdress_1">WI.ZAR.D. d.o.o. Biskupa Augustina Kažotića 1/c, 10370 Dugo Selo</derivirana_varijabla>
  </DomainObject.Predmet.ProtustrankaWithAdress>
  <DomainObject.Predmet.ProtustrankaWithAdressOIB>
    <izvorni_sadrzaj>WI.ZAR.D. d.o.o., OIB 07008139166, Biskupa Augustina Kažotića 1/c, 10370 Dugo Selo</izvorni_sadrzaj>
    <derivirana_varijabla naziv="DomainObject.Predmet.ProtustrankaWithAdressOIB_1">WI.ZAR.D. d.o.o., OIB 07008139166, Biskupa Augustina Kažotića 1/c, 10370 Dugo Selo</derivirana_varijabla>
  </DomainObject.Predmet.ProtustrankaWithAdressOIB>
  <DomainObject.Predmet.ProtustrankaNazivFormated>
    <izvorni_sadrzaj>WI.ZAR.D. d.o.o.</izvorni_sadrzaj>
    <derivirana_varijabla naziv="DomainObject.Predmet.ProtustrankaNazivFormated_1">WI.ZAR.D. d.o.o.</derivirana_varijabla>
  </DomainObject.Predmet.ProtustrankaNazivFormated>
  <DomainObject.Predmet.ProtustrankaNazivFormatedOIB>
    <izvorni_sadrzaj>WI.ZAR.D. d.o.o., OIB 07008139166</izvorni_sadrzaj>
    <derivirana_varijabla naziv="DomainObject.Predmet.ProtustrankaNazivFormatedOIB_1">WI.ZAR.D. d.o.o., OIB 07008139166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WI.ZAR.D. d.o.o. zastupanog po punomoćniku Nedjeljko Zarić</item>
    </izvorni_sadrzaj>
    <derivirana_varijabla naziv="DomainObject.Predmet.ProtuStrankaListFormated_1">
      <item>WI.ZAR.D. d.o.o. zastupanog po punomoćniku Nedjeljko Zarić</item>
    </derivirana_varijabla>
  </DomainObject.Predmet.ProtuStrankaListFormated>
  <DomainObject.Predmet.ProtuStrankaListFormatedOIB>
    <izvorni_sadrzaj>
      <item>WI.ZAR.D. d.o.o., OIB 07008139166 zastupanog po punomoćniku Nedjeljko Zarić</item>
    </izvorni_sadrzaj>
    <derivirana_varijabla naziv="DomainObject.Predmet.ProtuStrankaListFormatedOIB_1">
      <item>WI.ZAR.D. d.o.o., OIB 07008139166 zastupanog po punomoćniku Nedjeljko Zarić</item>
    </derivirana_varijabla>
  </DomainObject.Predmet.ProtuStrankaListFormatedOIB>
  <DomainObject.Predmet.ProtuStrankaListFormatedWithAdress>
    <izvorni_sadrzaj>
      <item>WI.ZAR.D. d.o.o., Biskupa Augustina Kažotića 1/c, 10370 Dugo Selo zastupanog po punomoćniku Nedjeljko Zarić</item>
    </izvorni_sadrzaj>
    <derivirana_varijabla naziv="DomainObject.Predmet.ProtuStrankaListFormatedWithAdress_1">
      <item>WI.ZAR.D. d.o.o., Biskupa Augustina Kažotića 1/c, 10370 Dugo Selo zastupanog po punomoćniku Nedjeljko Zarić</item>
    </derivirana_varijabla>
  </DomainObject.Predmet.ProtuStrankaListFormatedWithAdress>
  <DomainObject.Predmet.ProtuStrankaListFormatedWithAdressOIB>
    <izvorni_sadrzaj>
      <item>WI.ZAR.D. d.o.o., OIB 07008139166, Biskupa Augustina Kažotića 1/c, 10370 Dugo Selo zastupanog po punomoćniku Nedjeljko Zarić</item>
    </izvorni_sadrzaj>
    <derivirana_varijabla naziv="DomainObject.Predmet.ProtuStrankaListFormatedWithAdressOIB_1">
      <item>WI.ZAR.D. d.o.o., OIB 07008139166, Biskupa Augustina Kažotića 1/c, 10370 Dugo Selo zastupanog po punomoćniku Nedjeljko Zarić</item>
    </derivirana_varijabla>
  </DomainObject.Predmet.ProtuStrankaListFormatedWithAdressOIB>
  <DomainObject.Predmet.ProtuStrankaListNazivFormated>
    <izvorni_sadrzaj>
      <item>WI.ZAR.D. d.o.o.</item>
    </izvorni_sadrzaj>
    <derivirana_varijabla naziv="DomainObject.Predmet.ProtuStrankaListNazivFormated_1">
      <item>WI.ZAR.D. d.o.o.</item>
    </derivirana_varijabla>
  </DomainObject.Predmet.ProtuStrankaListNazivFormated>
  <DomainObject.Predmet.ProtuStrankaListNazivFormatedOIB>
    <izvorni_sadrzaj>
      <item>WI.ZAR.D. d.o.o., OIB 07008139166</item>
    </izvorni_sadrzaj>
    <derivirana_varijabla naziv="DomainObject.Predmet.ProtuStrankaListNazivFormatedOIB_1">
      <item>WI.ZAR.D. d.o.o., OIB 07008139166</item>
    </derivirana_varijabla>
  </DomainObject.Predmet.ProtuStrankaListNazivFormatedOIB>
  <DomainObject.Predmet.OstaliListFormated>
    <izvorni_sadrzaj>
      <item>Nedjeljko Zarić punomoćnik sudionika u postupku WI.ZAR.D. d.o.o.</item>
    </izvorni_sadrzaj>
    <derivirana_varijabla naziv="DomainObject.Predmet.OstaliListFormated_1">
      <item>Nedjeljko Zarić punomoćnik sudionika u postupku WI.ZAR.D. d.o.o.</item>
    </derivirana_varijabla>
  </DomainObject.Predmet.OstaliListFormated>
  <DomainObject.Predmet.OstaliListFormatedOIB>
    <izvorni_sadrzaj>
      <item>Nedjeljko Zarić, OIB 26558371117 punomoćnik sudionika u postupku WI.ZAR.D. d.o.o.</item>
    </izvorni_sadrzaj>
    <derivirana_varijabla naziv="DomainObject.Predmet.OstaliListFormatedOIB_1">
      <item>Nedjeljko Zarić, OIB 26558371117 punomoćnik sudionika u postupku WI.ZAR.D. d.o.o.</item>
    </derivirana_varijabla>
  </DomainObject.Predmet.OstaliListFormatedOIB>
  <DomainObject.Predmet.OstaliListFormatedWithAdress>
    <izvorni_sadrzaj>
      <item>Nedjeljko Zarić, Biskupa Augustina Kažotića 1c, 10370 Dugo Selo punomoćnik sudionika u postupku WI.ZAR.D. d.o.o.</item>
    </izvorni_sadrzaj>
    <derivirana_varijabla naziv="DomainObject.Predmet.OstaliListFormatedWithAdress_1">
      <item>Nedjeljko Zarić, Biskupa Augustina Kažotića 1c, 10370 Dugo Selo punomoćnik sudionika u postupku WI.ZAR.D. d.o.o.</item>
    </derivirana_varijabla>
  </DomainObject.Predmet.OstaliListFormatedWithAdress>
  <DomainObject.Predmet.OstaliListFormatedWithAdressOIB>
    <izvorni_sadrzaj>
      <item>Nedjeljko Zarić, OIB 26558371117, Biskupa Augustina Kažotića 1c, 10370 Dugo Selo punomoćnik sudionika u postupku WI.ZAR.D. d.o.o.</item>
    </izvorni_sadrzaj>
    <derivirana_varijabla naziv="DomainObject.Predmet.OstaliListFormatedWithAdressOIB_1">
      <item>Nedjeljko Zarić, OIB 26558371117, Biskupa Augustina Kažotića 1c, 10370 Dugo Selo punomoćnik sudionika u postupku WI.ZAR.D. d.o.o.</item>
    </derivirana_varijabla>
  </DomainObject.Predmet.OstaliListFormatedWithAdressOIB>
  <DomainObject.Predmet.OstaliListNazivFormated>
    <izvorni_sadrzaj>
      <item>Nedjeljko Zarić</item>
    </izvorni_sadrzaj>
    <derivirana_varijabla naziv="DomainObject.Predmet.OstaliListNazivFormated_1">
      <item>Nedjeljko Zarić</item>
    </derivirana_varijabla>
  </DomainObject.Predmet.OstaliListNazivFormated>
  <DomainObject.Predmet.OstaliListNazivFormatedOIB>
    <izvorni_sadrzaj>
      <item>Nedjeljko Zarić, OIB 26558371117</item>
    </izvorni_sadrzaj>
    <derivirana_varijabla naziv="DomainObject.Predmet.OstaliListNazivFormatedOIB_1">
      <item>Nedjeljko Zarić, OIB 26558371117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WI.ZAR.D. d.o.o.</izvorni_sadrzaj>
    <derivirana_varijabla naziv="DomainObject.Predmet.ProtustrankaIDrugi_1">WI.ZAR.D.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WI.ZAR.D. d.o.o., OIB 07008139166, Biskupa Augustina Kažotića 1/c, 10370 Dugo Selo</izvorni_sadrzaj>
    <derivirana_varijabla naziv="DomainObject.Predmet.ProtustrankaIDrugiAdressOIB_1">WI.ZAR.D. d.o.o., OIB 07008139166, Biskupa Augustina Kažotića 1/c,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WI.ZAR.D. d.o.o.</item>
      <item>Nedjeljko Zarić</item>
    </izvorni_sadrzaj>
    <derivirana_varijabla naziv="DomainObject.Predmet.SudioniciListNaziv_1">
      <item>FINA Regionalni centar Zagreb</item>
      <item>WI.ZAR.D. d.o.o.</item>
      <item>Nedjeljko Zarić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WI.ZAR.D. d.o.o., OIB 07008139166, Biskupa Augustina Kažotića 1/c,10370 Dugo Selo</item>
      <item>Nedjeljko Zarić, OIB 26558371117, Biskupa Augustina Kažotića 1c,10370 Dugo Selo</item>
    </izvorni_sadrzaj>
    <derivirana_varijabla naziv="DomainObject.Predmet.SudioniciListAdressOIB_1">
      <item>FINA Regionalni centar Zagreb, OIB 85821130368, Trg svibanjskih žrtava 1995. 1,10000 Zagreb</item>
      <item>WI.ZAR.D. d.o.o., OIB 07008139166, Biskupa Augustina Kažotića 1/c,10370 Dugo Selo</item>
      <item>Nedjeljko Zarić, OIB 26558371117, Biskupa Augustina Kažotića 1c,10370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07008139166</item>
      <item>, OIB 26558371117</item>
    </izvorni_sadrzaj>
    <derivirana_varijabla naziv="DomainObject.Predmet.SudioniciListNazivOIB_1">
      <item>, OIB 85821130368</item>
      <item>, OIB 07008139166</item>
      <item>, OIB 26558371117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2016-01-14T09:07:00Z</dcterms:created>
  <dc:creator>ilukac</dc:creator>
  <cp:lastModifiedBy>Višnja Svečak</cp:lastModifiedBy>
  <cp:lastPrinted>2016-01-14T09:07:00Z</cp:lastPrinted>
  <dcterms:modified xmlns:xsi="http://www.w3.org/2001/XMLSchema-instance" xsi:type="dcterms:W3CDTF">2016-01-14T09:07:00Z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