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142c" w14:paraId="76e142c" w:rsidRDefault="00DE408C" w:rsidP="00DE408C" w:rsidR="00DE408C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0443F" w:rsidP="00F32A32" w:rsidR="0020443F" w:rsidRPr="00F32A32">
      <w:pPr>
        <w:jc w:val="right"/>
        <w:rPr>
          <w:rFonts w:hAnsi="Times New Roman" w:ascii="Times New Roman"/>
        </w:rPr>
      </w:pPr>
      <w:r w:rsidRPr="00F32A32">
        <w:rPr>
          <w:rFonts w:hAnsi="Times New Roman" w:ascii="Times New Roman"/>
        </w:rPr>
        <w:t>Trgovački sud u Zagrebu</w:t>
      </w:r>
    </w:p>
    <w:p w:rsidRDefault="0020443F" w:rsidP="00F32A32" w:rsidR="0020443F" w:rsidRPr="00F32A32">
      <w:pPr>
        <w:jc w:val="right"/>
        <w:rPr>
          <w:rFonts w:hAnsi="Times New Roman" w:ascii="Times New Roman"/>
          <w:lang w:val="pl-PL"/>
        </w:rPr>
      </w:pPr>
      <w:r w:rsidRPr="00F32A32">
        <w:rPr>
          <w:rFonts w:hAnsi="Times New Roman" w:ascii="Times New Roman"/>
          <w:lang w:val="pl-PL"/>
        </w:rPr>
        <w:t>Poslovni broj spisa: St-489/15</w:t>
      </w:r>
    </w:p>
    <w:p w:rsidRDefault="00F32A32" w:rsidP="0020443F" w:rsidR="00F32A32" w:rsidRPr="00F32A32">
      <w:pPr>
        <w:rPr>
          <w:rFonts w:hAnsi="Times New Roman" w:ascii="Times New Roman"/>
          <w:lang w:val="pl-PL"/>
        </w:rPr>
      </w:pPr>
    </w:p>
    <w:p w:rsidRDefault="0020443F" w:rsidP="0020443F" w:rsidR="00F32A32" w:rsidRPr="00F32A32">
      <w:pPr>
        <w:rPr>
          <w:rFonts w:hAnsi="Times New Roman" w:ascii="Times New Roman"/>
          <w:lang w:val="pl-PL"/>
        </w:rPr>
      </w:pPr>
      <w:r w:rsidRPr="00F32A32">
        <w:rPr>
          <w:rFonts w:hAnsi="Times New Roman" w:ascii="Times New Roman"/>
          <w:lang w:val="pl-PL"/>
        </w:rPr>
        <w:t xml:space="preserve">ALMONA d.o.o. za usluge i trgovinu </w:t>
      </w:r>
      <w:r w:rsidR="00853E61">
        <w:rPr>
          <w:rFonts w:hAnsi="Times New Roman" w:ascii="Times New Roman"/>
          <w:lang w:val="pl-PL"/>
        </w:rPr>
        <w:t>-</w:t>
      </w:r>
      <w:r w:rsidRPr="00F32A32">
        <w:rPr>
          <w:rFonts w:hAnsi="Times New Roman" w:ascii="Times New Roman"/>
          <w:lang w:val="pl-PL"/>
        </w:rPr>
        <w:t xml:space="preserve">u stečaju, </w:t>
      </w:r>
    </w:p>
    <w:p w:rsidRDefault="00853E61" w:rsidP="0020443F" w:rsidR="00853E61">
      <w:pPr>
        <w:rPr>
          <w:rFonts w:hAnsi="Times New Roman" w:ascii="Times New Roman"/>
          <w:lang w:val="pl-PL"/>
        </w:rPr>
      </w:pPr>
      <w:r w:rsidRPr="00F32A32">
        <w:rPr>
          <w:rFonts w:hAnsi="Times New Roman" w:ascii="Times New Roman"/>
          <w:lang w:val="pl-PL"/>
        </w:rPr>
        <w:t xml:space="preserve">Sesvete (Grad Zagreb), </w:t>
      </w:r>
      <w:r w:rsidR="0020443F" w:rsidRPr="00F32A32">
        <w:rPr>
          <w:rFonts w:hAnsi="Times New Roman" w:ascii="Times New Roman"/>
          <w:lang w:val="pl-PL"/>
        </w:rPr>
        <w:t>Slavka Tomerlina 42</w:t>
      </w:r>
    </w:p>
    <w:p w:rsidRDefault="00853E61" w:rsidP="0020443F" w:rsidR="0020443F" w:rsidRPr="00F32A32">
      <w:pPr>
        <w:rPr>
          <w:rFonts w:hAnsi="Times New Roman" w:ascii="Times New Roman"/>
          <w:lang w:val="pl-PL"/>
        </w:rPr>
      </w:pPr>
      <w:r w:rsidRPr="00F32A32">
        <w:rPr>
          <w:rFonts w:hAnsi="Times New Roman" w:ascii="Times New Roman"/>
          <w:lang w:val="pl-PL"/>
        </w:rPr>
        <w:t>OIB: 71586852611</w:t>
      </w:r>
    </w:p>
    <w:p w:rsidRDefault="0020443F" w:rsidP="0020443F" w:rsidR="0020443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A2634" w:rsidP="003A2634" w:rsidR="0020443F" w:rsidRPr="00F32A3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32A32">
        <w:rPr>
          <w:rFonts w:hAnsi="Times New Roman" w:ascii="Times New Roman"/>
          <w:sz w:val="24"/>
          <w:szCs w:val="24"/>
        </w:rPr>
        <w:t>ZAVRŠNI DIOBNI POPIS</w:t>
      </w:r>
    </w:p>
    <w:p w:rsidRDefault="003A2634" w:rsidP="00F32A32" w:rsidR="003A2634" w:rsidRPr="00F32A32">
      <w:pPr>
        <w:pStyle w:val="Bezproreda"/>
        <w:rPr>
          <w:rFonts w:hAnsi="Times New Roman" w:ascii="Times New Roman"/>
          <w:sz w:val="24"/>
          <w:szCs w:val="24"/>
        </w:rPr>
      </w:pPr>
      <w:r w:rsidRPr="00F32A32">
        <w:rPr>
          <w:rFonts w:hAnsi="Times New Roman" w:ascii="Times New Roman"/>
          <w:sz w:val="24"/>
          <w:szCs w:val="24"/>
        </w:rPr>
        <w:t>I.</w:t>
      </w:r>
      <w:r w:rsidR="0020443F" w:rsidRPr="00F32A32">
        <w:rPr>
          <w:rFonts w:hAnsi="Times New Roman" w:ascii="Times New Roman"/>
          <w:sz w:val="24"/>
          <w:szCs w:val="24"/>
        </w:rPr>
        <w:t xml:space="preserve"> VIŠ</w:t>
      </w:r>
      <w:r w:rsidRPr="00F32A32">
        <w:rPr>
          <w:rFonts w:hAnsi="Times New Roman" w:ascii="Times New Roman"/>
          <w:sz w:val="24"/>
          <w:szCs w:val="24"/>
        </w:rPr>
        <w:t>I</w:t>
      </w:r>
      <w:r w:rsidR="0020443F" w:rsidRPr="00F32A32">
        <w:rPr>
          <w:rFonts w:hAnsi="Times New Roman" w:ascii="Times New Roman"/>
          <w:sz w:val="24"/>
          <w:szCs w:val="24"/>
        </w:rPr>
        <w:t xml:space="preserve"> ISPLATN</w:t>
      </w:r>
      <w:r w:rsidRPr="00F32A32">
        <w:rPr>
          <w:rFonts w:hAnsi="Times New Roman" w:ascii="Times New Roman"/>
          <w:sz w:val="24"/>
          <w:szCs w:val="24"/>
        </w:rPr>
        <w:t>I</w:t>
      </w:r>
      <w:r w:rsidR="0020443F" w:rsidRPr="00F32A32">
        <w:rPr>
          <w:rFonts w:hAnsi="Times New Roman" w:ascii="Times New Roman"/>
          <w:sz w:val="24"/>
          <w:szCs w:val="24"/>
        </w:rPr>
        <w:t xml:space="preserve"> RED </w:t>
      </w:r>
    </w:p>
    <w:p w:rsidRDefault="0020443F" w:rsidP="00F32A32" w:rsidR="0020443F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-50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7"/>
        <w:gridCol w:w="1414"/>
        <w:gridCol w:w="1423"/>
        <w:gridCol w:w="1135"/>
        <w:gridCol w:w="1701"/>
        <w:gridCol w:w="1137"/>
        <w:gridCol w:w="1519"/>
      </w:tblGrid>
      <w:tr w:rsidTr="002D6FE2" w:rsidR="002D6FE2" w:rsidRPr="003A2634">
        <w:tc>
          <w:tcPr>
            <w:tcW w:type="pct" w:w="515"/>
            <w:vAlign w:val="center"/>
          </w:tcPr>
          <w:p w:rsidRDefault="00F32A32" w:rsidP="003A2634" w:rsidR="00F32A32" w:rsidRPr="003A2634">
            <w:pPr>
              <w:pStyle w:val="Bezproreda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R.br. prijavljene tražbine</w:t>
            </w:r>
          </w:p>
        </w:tc>
        <w:tc>
          <w:tcPr>
            <w:tcW w:type="pct" w:w="761"/>
            <w:vAlign w:val="center"/>
          </w:tcPr>
          <w:p w:rsidRDefault="00F32A32" w:rsidP="003A2634" w:rsidR="00F32A32" w:rsidRPr="003A2634">
            <w:pPr>
              <w:pStyle w:val="Bezproreda"/>
              <w:tabs>
                <w:tab w:pos="224" w:val="left"/>
              </w:tabs>
              <w:ind w:firstLine="202" w:left="-202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Ime, prezime i adresa vjerovnika, OIB</w:t>
            </w:r>
          </w:p>
        </w:tc>
        <w:tc>
          <w:tcPr>
            <w:tcW w:type="pct" w:w="766"/>
            <w:vAlign w:val="center"/>
          </w:tcPr>
          <w:p w:rsidRDefault="00F32A32" w:rsidP="00F32A32" w:rsidR="00F32A32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Iznos utvrđene tražbine, bruto (kn)</w:t>
            </w:r>
          </w:p>
        </w:tc>
        <w:tc>
          <w:tcPr>
            <w:tcW w:type="pct" w:w="611"/>
            <w:vAlign w:val="center"/>
          </w:tcPr>
          <w:p w:rsidRDefault="00F32A32" w:rsidP="00F32A32" w:rsidR="00F32A32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Iznos utvrđene tražbine, neto (kn)</w:t>
            </w:r>
          </w:p>
        </w:tc>
        <w:tc>
          <w:tcPr>
            <w:tcW w:type="pct" w:w="916"/>
            <w:vAlign w:val="center"/>
          </w:tcPr>
          <w:p w:rsidRDefault="00F32A32" w:rsidP="003A2634" w:rsidR="00F32A32" w:rsidRPr="003A263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  <w:b/>
              </w:rPr>
              <w:t>Prijedog završne diobe –za isplatu (kn</w:t>
            </w:r>
            <w:r w:rsidRPr="003A2634">
              <w:rPr>
                <w:rFonts w:hAnsi="Times New Roman" w:ascii="Times New Roman"/>
              </w:rPr>
              <w:t xml:space="preserve">) </w:t>
            </w:r>
          </w:p>
          <w:p w:rsidRDefault="00F32A32" w:rsidP="003A2634" w:rsidR="00F32A32" w:rsidRPr="003A263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612"/>
            <w:vAlign w:val="center"/>
          </w:tcPr>
          <w:p w:rsidRDefault="00F32A32" w:rsidP="003A2634" w:rsidR="00F32A32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% namirenja</w:t>
            </w:r>
          </w:p>
        </w:tc>
        <w:tc>
          <w:tcPr>
            <w:tcW w:type="pct" w:w="818"/>
          </w:tcPr>
          <w:p w:rsidRDefault="00F32A32" w:rsidP="003A2634" w:rsidR="00F32A32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Preostali (nenamireni) iznos (kn)</w:t>
            </w:r>
          </w:p>
        </w:tc>
      </w:tr>
      <w:tr w:rsidTr="002D6FE2" w:rsidR="002D6FE2" w:rsidRPr="003A2634">
        <w:tc>
          <w:tcPr>
            <w:tcW w:type="pct" w:w="515"/>
          </w:tcPr>
          <w:p w:rsidRDefault="00F32A32" w:rsidP="003A2634" w:rsidR="00F32A32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1.</w:t>
            </w:r>
          </w:p>
          <w:p w:rsidRDefault="00F32A32" w:rsidP="003A2634" w:rsidR="00F32A32" w:rsidRPr="003A263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61"/>
          </w:tcPr>
          <w:p w:rsidRDefault="00F32A32" w:rsidP="003A2634" w:rsidR="00F32A32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Boris Bleiziffer</w:t>
            </w:r>
          </w:p>
          <w:p w:rsidRDefault="00F32A32" w:rsidP="003A2634" w:rsidR="002D6FE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 xml:space="preserve">Sesvete, </w:t>
            </w:r>
          </w:p>
          <w:p w:rsidRDefault="00F32A32" w:rsidP="003A2634" w:rsidR="002D6FE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Gundulićeva 2</w:t>
            </w:r>
            <w:r>
              <w:rPr>
                <w:rFonts w:hAnsi="Times New Roman" w:ascii="Times New Roman"/>
              </w:rPr>
              <w:t>,</w:t>
            </w:r>
          </w:p>
          <w:p w:rsidRDefault="00F32A32" w:rsidP="003A2634" w:rsidR="00F32A32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 </w:t>
            </w:r>
            <w:r w:rsidRPr="003A2634">
              <w:rPr>
                <w:rFonts w:hAnsi="Times New Roman" w:ascii="Times New Roman"/>
              </w:rPr>
              <w:t>94215056194</w:t>
            </w:r>
          </w:p>
        </w:tc>
        <w:tc>
          <w:tcPr>
            <w:tcW w:type="pct" w:w="766"/>
          </w:tcPr>
          <w:p w:rsidRDefault="00F32A32" w:rsidP="003A2634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2.613,30</w:t>
            </w:r>
          </w:p>
        </w:tc>
        <w:tc>
          <w:tcPr>
            <w:tcW w:type="pct" w:w="611"/>
          </w:tcPr>
          <w:p w:rsidRDefault="00FD5453" w:rsidP="003A2634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916"/>
          </w:tcPr>
          <w:p w:rsidRDefault="00F32A32" w:rsidP="0084101D" w:rsidR="00F32A32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D5453">
              <w:rPr>
                <w:rFonts w:hAnsi="Times New Roman" w:ascii="Times New Roman"/>
              </w:rPr>
              <w:t>2.61</w:t>
            </w:r>
            <w:r w:rsidR="003D51C0" w:rsidRPr="00FD5453">
              <w:rPr>
                <w:rFonts w:hAnsi="Times New Roman" w:ascii="Times New Roman"/>
              </w:rPr>
              <w:t>2</w:t>
            </w:r>
            <w:r w:rsidRPr="00FD5453">
              <w:rPr>
                <w:rFonts w:hAnsi="Times New Roman" w:ascii="Times New Roman"/>
              </w:rPr>
              <w:t>,</w:t>
            </w:r>
            <w:r w:rsidR="0084101D" w:rsidRPr="00FD5453">
              <w:rPr>
                <w:rFonts w:hAnsi="Times New Roman" w:ascii="Times New Roman"/>
              </w:rPr>
              <w:t>3</w:t>
            </w:r>
            <w:r w:rsidR="003D51C0" w:rsidRPr="00FD5453">
              <w:rPr>
                <w:rFonts w:hAnsi="Times New Roman" w:ascii="Times New Roman"/>
              </w:rPr>
              <w:t>8</w:t>
            </w:r>
          </w:p>
        </w:tc>
        <w:tc>
          <w:tcPr>
            <w:tcW w:type="pct" w:w="612"/>
          </w:tcPr>
          <w:p w:rsidRDefault="003D51C0" w:rsidP="003A2634" w:rsidR="00F32A32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D5453">
              <w:rPr>
                <w:rFonts w:hAnsi="Times New Roman" w:ascii="Times New Roman"/>
              </w:rPr>
              <w:t>99,96</w:t>
            </w:r>
            <w:r w:rsidR="00F32A32" w:rsidRPr="00FD5453">
              <w:rPr>
                <w:rFonts w:hAnsi="Times New Roman" w:ascii="Times New Roman"/>
              </w:rPr>
              <w:t>%</w:t>
            </w:r>
          </w:p>
        </w:tc>
        <w:tc>
          <w:tcPr>
            <w:tcW w:type="pct" w:w="818"/>
          </w:tcPr>
          <w:p w:rsidRDefault="00F32A32" w:rsidP="00FD5453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0,</w:t>
            </w:r>
            <w:r w:rsidR="00FD5453">
              <w:rPr>
                <w:rFonts w:hAnsi="Times New Roman" w:ascii="Times New Roman"/>
              </w:rPr>
              <w:t>92</w:t>
            </w:r>
          </w:p>
        </w:tc>
      </w:tr>
      <w:tr w:rsidTr="002D6FE2" w:rsidR="002D6FE2" w:rsidRPr="003A2634">
        <w:tc>
          <w:tcPr>
            <w:tcW w:type="pct" w:w="515"/>
          </w:tcPr>
          <w:p w:rsidRDefault="00F32A32" w:rsidP="003A2634" w:rsidR="00F32A32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2.</w:t>
            </w:r>
          </w:p>
          <w:p w:rsidRDefault="00F32A32" w:rsidP="003A2634" w:rsidR="00F32A32" w:rsidRPr="003A263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61"/>
          </w:tcPr>
          <w:p w:rsidRDefault="00F32A32" w:rsidP="003A2634" w:rsidR="002D6FE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 xml:space="preserve">Snježana </w:t>
            </w:r>
          </w:p>
          <w:p w:rsidRDefault="00F32A32" w:rsidP="003A2634" w:rsidR="00F32A32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Čuhnil</w:t>
            </w:r>
          </w:p>
          <w:p w:rsidRDefault="00F32A32" w:rsidP="003A2634" w:rsidR="002D6FE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Sesvete,Slavka</w:t>
            </w:r>
          </w:p>
          <w:p w:rsidRDefault="00F32A32" w:rsidP="003A2634" w:rsidR="002D6FE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 xml:space="preserve"> Tomerlina 42</w:t>
            </w:r>
            <w:r>
              <w:rPr>
                <w:rFonts w:hAnsi="Times New Roman" w:ascii="Times New Roman"/>
              </w:rPr>
              <w:t>,</w:t>
            </w:r>
          </w:p>
          <w:p w:rsidRDefault="00F32A32" w:rsidP="003A2634" w:rsidR="00F32A32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 </w:t>
            </w:r>
            <w:r w:rsidRPr="003A2634">
              <w:rPr>
                <w:rFonts w:hAnsi="Times New Roman" w:ascii="Times New Roman"/>
              </w:rPr>
              <w:t>48201732356</w:t>
            </w:r>
          </w:p>
        </w:tc>
        <w:tc>
          <w:tcPr>
            <w:tcW w:type="pct" w:w="766"/>
          </w:tcPr>
          <w:p w:rsidRDefault="00F32A32" w:rsidP="003A2634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1.742,30</w:t>
            </w:r>
          </w:p>
        </w:tc>
        <w:tc>
          <w:tcPr>
            <w:tcW w:type="pct" w:w="611"/>
          </w:tcPr>
          <w:p w:rsidRDefault="00FD5453" w:rsidP="003A2634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916"/>
          </w:tcPr>
          <w:p w:rsidRDefault="00F32A32" w:rsidP="00FD5453" w:rsidR="00F32A32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D5453">
              <w:rPr>
                <w:rFonts w:hAnsi="Times New Roman" w:ascii="Times New Roman"/>
              </w:rPr>
              <w:t>1.74</w:t>
            </w:r>
            <w:r w:rsidR="003D51C0" w:rsidRPr="00FD5453">
              <w:rPr>
                <w:rFonts w:hAnsi="Times New Roman" w:ascii="Times New Roman"/>
              </w:rPr>
              <w:t>1</w:t>
            </w:r>
            <w:r w:rsidRPr="00FD5453">
              <w:rPr>
                <w:rFonts w:hAnsi="Times New Roman" w:ascii="Times New Roman"/>
              </w:rPr>
              <w:t>,</w:t>
            </w:r>
            <w:r w:rsidR="003D51C0" w:rsidRPr="00FD5453">
              <w:rPr>
                <w:rFonts w:hAnsi="Times New Roman" w:ascii="Times New Roman"/>
              </w:rPr>
              <w:t>6</w:t>
            </w:r>
            <w:r w:rsidR="00FD5453" w:rsidRPr="00FD5453">
              <w:rPr>
                <w:rFonts w:hAnsi="Times New Roman" w:ascii="Times New Roman"/>
              </w:rPr>
              <w:t>9</w:t>
            </w:r>
          </w:p>
        </w:tc>
        <w:tc>
          <w:tcPr>
            <w:tcW w:type="pct" w:w="612"/>
          </w:tcPr>
          <w:p w:rsidRDefault="003D51C0" w:rsidP="003A2634" w:rsidR="00F32A32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D5453">
              <w:rPr>
                <w:rFonts w:hAnsi="Times New Roman" w:ascii="Times New Roman"/>
              </w:rPr>
              <w:t>99,96</w:t>
            </w:r>
            <w:r w:rsidR="00F32A32" w:rsidRPr="00FD5453">
              <w:rPr>
                <w:rFonts w:hAnsi="Times New Roman" w:ascii="Times New Roman"/>
              </w:rPr>
              <w:t>%</w:t>
            </w:r>
          </w:p>
        </w:tc>
        <w:tc>
          <w:tcPr>
            <w:tcW w:type="pct" w:w="818"/>
          </w:tcPr>
          <w:p w:rsidRDefault="00F32A32" w:rsidP="00FD5453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0,</w:t>
            </w:r>
            <w:r w:rsidR="00FD5453">
              <w:rPr>
                <w:rFonts w:hAnsi="Times New Roman" w:ascii="Times New Roman"/>
              </w:rPr>
              <w:t>61</w:t>
            </w:r>
          </w:p>
        </w:tc>
      </w:tr>
      <w:tr w:rsidTr="002D6FE2" w:rsidR="002D6FE2" w:rsidRPr="003A2634">
        <w:trPr>
          <w:trHeight w:val="482"/>
        </w:trPr>
        <w:tc>
          <w:tcPr>
            <w:tcW w:type="pct" w:w="515"/>
          </w:tcPr>
          <w:p w:rsidRDefault="00F32A32" w:rsidP="003A2634" w:rsidR="00F32A32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61"/>
          </w:tcPr>
          <w:p w:rsidRDefault="00F32A32" w:rsidP="003A2634" w:rsidR="00F32A32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  <w:b/>
              </w:rPr>
            </w:pPr>
            <w:r w:rsidRPr="003A2634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766"/>
          </w:tcPr>
          <w:p w:rsidRDefault="00F32A32" w:rsidP="00101860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3A2634">
              <w:rPr>
                <w:rFonts w:hAnsi="Times New Roman" w:ascii="Times New Roman"/>
                <w:b/>
              </w:rPr>
              <w:t>4.</w:t>
            </w:r>
            <w:r w:rsidR="00101860">
              <w:rPr>
                <w:rFonts w:hAnsi="Times New Roman" w:ascii="Times New Roman"/>
                <w:b/>
              </w:rPr>
              <w:t>3</w:t>
            </w:r>
            <w:r w:rsidRPr="003A2634">
              <w:rPr>
                <w:rFonts w:hAnsi="Times New Roman" w:ascii="Times New Roman"/>
                <w:b/>
              </w:rPr>
              <w:t>55,60</w:t>
            </w:r>
          </w:p>
        </w:tc>
        <w:tc>
          <w:tcPr>
            <w:tcW w:type="pct" w:w="611"/>
          </w:tcPr>
          <w:p w:rsidRDefault="00F32A32" w:rsidP="003A2634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916"/>
          </w:tcPr>
          <w:p w:rsidRDefault="00F32A32" w:rsidP="00FD5453" w:rsidR="00F32A32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FD5453">
              <w:rPr>
                <w:rFonts w:hAnsi="Times New Roman" w:ascii="Times New Roman"/>
                <w:b/>
              </w:rPr>
              <w:t>4.</w:t>
            </w:r>
            <w:r w:rsidR="00101860" w:rsidRPr="00FD5453">
              <w:rPr>
                <w:rFonts w:hAnsi="Times New Roman" w:ascii="Times New Roman"/>
                <w:b/>
              </w:rPr>
              <w:t>3</w:t>
            </w:r>
            <w:r w:rsidRPr="00FD5453">
              <w:rPr>
                <w:rFonts w:hAnsi="Times New Roman" w:ascii="Times New Roman"/>
                <w:b/>
              </w:rPr>
              <w:t>5</w:t>
            </w:r>
            <w:r w:rsidR="00FD5453" w:rsidRPr="00FD5453">
              <w:rPr>
                <w:rFonts w:hAnsi="Times New Roman" w:ascii="Times New Roman"/>
                <w:b/>
              </w:rPr>
              <w:t>4</w:t>
            </w:r>
            <w:r w:rsidRPr="00FD5453">
              <w:rPr>
                <w:rFonts w:hAnsi="Times New Roman" w:ascii="Times New Roman"/>
                <w:b/>
              </w:rPr>
              <w:t>,</w:t>
            </w:r>
            <w:r w:rsidR="00FD5453" w:rsidRPr="00FD5453">
              <w:rPr>
                <w:rFonts w:hAnsi="Times New Roman" w:ascii="Times New Roman"/>
                <w:b/>
              </w:rPr>
              <w:t>0</w:t>
            </w:r>
            <w:r w:rsidR="00101860" w:rsidRPr="00FD5453">
              <w:rPr>
                <w:rFonts w:hAnsi="Times New Roman" w:ascii="Times New Roman"/>
                <w:b/>
              </w:rPr>
              <w:t>7</w:t>
            </w:r>
          </w:p>
        </w:tc>
        <w:tc>
          <w:tcPr>
            <w:tcW w:type="pct" w:w="612"/>
          </w:tcPr>
          <w:p w:rsidRDefault="00FD5453" w:rsidP="003A2634" w:rsidR="00F32A32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99,96</w:t>
            </w:r>
            <w:r w:rsidR="00F32A32" w:rsidRPr="00FD5453">
              <w:rPr>
                <w:rFonts w:hAnsi="Times New Roman" w:ascii="Times New Roman"/>
              </w:rPr>
              <w:t>%</w:t>
            </w:r>
          </w:p>
        </w:tc>
        <w:tc>
          <w:tcPr>
            <w:tcW w:type="pct" w:w="818"/>
          </w:tcPr>
          <w:p w:rsidRDefault="00FD5453" w:rsidP="00FD5453" w:rsidR="00F32A32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="00F32A32" w:rsidRPr="003A2634">
              <w:rPr>
                <w:rFonts w:hAnsi="Times New Roman" w:ascii="Times New Roman"/>
              </w:rPr>
              <w:t>,</w:t>
            </w:r>
            <w:r>
              <w:rPr>
                <w:rFonts w:hAnsi="Times New Roman" w:ascii="Times New Roman"/>
              </w:rPr>
              <w:t>53</w:t>
            </w:r>
          </w:p>
        </w:tc>
      </w:tr>
    </w:tbl>
    <w:p w:rsidRDefault="00F32A32" w:rsidP="00F32A32" w:rsidR="00F32A32">
      <w:pPr>
        <w:pStyle w:val="Bezproreda"/>
        <w:rPr>
          <w:rFonts w:hAnsi="Times New Roman" w:ascii="Times New Roman"/>
          <w:sz w:val="24"/>
          <w:szCs w:val="24"/>
        </w:rPr>
      </w:pPr>
    </w:p>
    <w:p w:rsidRDefault="00F32A32" w:rsidP="00F32A32" w:rsidR="0020443F" w:rsidRPr="00F32A32">
      <w:pPr>
        <w:pStyle w:val="Bezproreda"/>
        <w:rPr>
          <w:rFonts w:hAnsi="Times New Roman" w:ascii="Times New Roman"/>
          <w:sz w:val="24"/>
          <w:szCs w:val="24"/>
        </w:rPr>
      </w:pPr>
      <w:r w:rsidRPr="00F32A32">
        <w:rPr>
          <w:rFonts w:hAnsi="Times New Roman" w:ascii="Times New Roman"/>
          <w:sz w:val="24"/>
          <w:szCs w:val="24"/>
        </w:rPr>
        <w:t>II. VIŠI ISPLATNI RED</w:t>
      </w:r>
    </w:p>
    <w:tbl>
      <w:tblPr>
        <w:tblpPr w:tblpY="1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0"/>
        <w:gridCol w:w="2507"/>
        <w:gridCol w:w="1837"/>
        <w:gridCol w:w="1410"/>
        <w:gridCol w:w="1198"/>
        <w:gridCol w:w="1484"/>
      </w:tblGrid>
      <w:tr w:rsidTr="002D6FE2" w:rsidR="002D6FE2" w:rsidRPr="00F32A32">
        <w:tc>
          <w:tcPr>
            <w:tcW w:type="pct" w:w="458"/>
            <w:vAlign w:val="center"/>
          </w:tcPr>
          <w:p w:rsidRDefault="00F32A32" w:rsidP="002D6FE2" w:rsidR="00F32A32" w:rsidRPr="00F32A32">
            <w:pPr>
              <w:pStyle w:val="Bezproreda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R</w:t>
            </w:r>
            <w:r w:rsidR="002D6FE2">
              <w:rPr>
                <w:rFonts w:hAnsi="Times New Roman" w:ascii="Times New Roman"/>
              </w:rPr>
              <w:t xml:space="preserve">.br </w:t>
            </w:r>
            <w:r w:rsidRPr="00F32A32">
              <w:rPr>
                <w:rFonts w:hAnsi="Times New Roman" w:ascii="Times New Roman"/>
              </w:rPr>
              <w:t>prijavljene tražb</w:t>
            </w:r>
            <w:r w:rsidR="002D6FE2">
              <w:rPr>
                <w:rFonts w:hAnsi="Times New Roman" w:ascii="Times New Roman"/>
              </w:rPr>
              <w:t>ine</w:t>
            </w:r>
          </w:p>
        </w:tc>
        <w:tc>
          <w:tcPr>
            <w:tcW w:type="pct" w:w="1350"/>
            <w:vAlign w:val="center"/>
          </w:tcPr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ind w:firstLine="202" w:left="-202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989"/>
            <w:vAlign w:val="center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Iznos utvrđene tražbine (kn)</w:t>
            </w:r>
            <w:r w:rsidRPr="00F32A32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759"/>
            <w:vAlign w:val="center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Prijedlog završne diobe – za isplatu (kn)</w:t>
            </w:r>
          </w:p>
        </w:tc>
        <w:tc>
          <w:tcPr>
            <w:tcW w:type="pct" w:w="645"/>
            <w:vAlign w:val="center"/>
          </w:tcPr>
          <w:p w:rsidRDefault="00F32A32" w:rsidP="002D6FE2" w:rsidR="00F32A32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% namirenja</w:t>
            </w:r>
          </w:p>
          <w:p w:rsidRDefault="00F32A32" w:rsidP="002D6FE2" w:rsidR="00F32A32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799"/>
            <w:vAlign w:val="center"/>
          </w:tcPr>
          <w:p w:rsidRDefault="00F32A32" w:rsidP="002D6FE2" w:rsidR="00F32A32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Preostali (nenamiren) iznos (kn)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</w:t>
            </w:r>
          </w:p>
          <w:p w:rsidRDefault="00F32A32" w:rsidP="002D6FE2" w:rsidR="00F32A32" w:rsidRPr="00F32A3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 KBM Leasing Hrvatska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d.o.o.</w:t>
            </w:r>
            <w:r w:rsidR="002D6FE2">
              <w:rPr>
                <w:rFonts w:hAnsi="Times New Roman" w:ascii="Times New Roman"/>
              </w:rPr>
              <w:t xml:space="preserve">   u likvidaciji</w:t>
            </w:r>
            <w:r w:rsidRPr="00F32A32">
              <w:rPr>
                <w:rFonts w:hAnsi="Times New Roman" w:ascii="Times New Roman"/>
              </w:rPr>
              <w:t>,</w:t>
            </w:r>
            <w:r w:rsidR="002D6FE2">
              <w:rPr>
                <w:rFonts w:hAnsi="Times New Roman" w:ascii="Times New Roman"/>
              </w:rPr>
              <w:t xml:space="preserve"> </w:t>
            </w:r>
          </w:p>
          <w:p w:rsidRDefault="002D6FE2" w:rsidP="002D6FE2" w:rsidR="002D6FE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="00F32A32" w:rsidRPr="00F32A32">
              <w:rPr>
                <w:rFonts w:hAnsi="Times New Roman" w:ascii="Times New Roman"/>
              </w:rPr>
              <w:t>Zagreb, Vitezićeva 1a</w:t>
            </w:r>
            <w:r w:rsidR="00F32A32">
              <w:rPr>
                <w:rFonts w:hAnsi="Times New Roman" w:ascii="Times New Roman"/>
              </w:rPr>
              <w:t xml:space="preserve">, </w:t>
            </w:r>
          </w:p>
          <w:p w:rsidRDefault="002D6FE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="00F32A32">
              <w:rPr>
                <w:rFonts w:hAnsi="Times New Roman" w:ascii="Times New Roman"/>
              </w:rPr>
              <w:t xml:space="preserve">OIB: </w:t>
            </w:r>
            <w:r w:rsidR="00F32A32" w:rsidRPr="00F32A32">
              <w:rPr>
                <w:rFonts w:hAnsi="Times New Roman" w:ascii="Times New Roman"/>
              </w:rPr>
              <w:t>30069323966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     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350.844,90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350.844,90</w:t>
            </w:r>
          </w:p>
        </w:tc>
      </w:tr>
      <w:tr w:rsidTr="002D6FE2" w:rsidR="002D6FE2" w:rsidRPr="00F32A32">
        <w:trPr>
          <w:trHeight w:val="1120"/>
        </w:trPr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2.</w:t>
            </w:r>
          </w:p>
          <w:p w:rsidRDefault="00F32A32" w:rsidP="002D6FE2" w:rsidR="00F32A32" w:rsidRPr="00F32A3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ind w:right="140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ARBUROŽA d.o.o.,  Novalja, Čiponjac jug 6</w:t>
            </w:r>
            <w:r>
              <w:rPr>
                <w:rFonts w:hAnsi="Times New Roman" w:ascii="Times New Roman"/>
              </w:rPr>
              <w:t xml:space="preserve">, OIB: </w:t>
            </w:r>
            <w:r w:rsidRPr="00F32A32">
              <w:rPr>
                <w:rFonts w:hAnsi="Times New Roman" w:ascii="Times New Roman"/>
              </w:rPr>
              <w:t>71586852611</w:t>
            </w:r>
            <w:r w:rsidR="002D6FE2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1.389,68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1.389,68</w:t>
            </w:r>
          </w:p>
        </w:tc>
      </w:tr>
      <w:tr w:rsidTr="002D6FE2" w:rsidR="002D6FE2" w:rsidRPr="00F32A32">
        <w:trPr>
          <w:trHeight w:val="982"/>
        </w:trPr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lastRenderedPageBreak/>
              <w:t>3.</w:t>
            </w:r>
          </w:p>
          <w:p w:rsidRDefault="00F32A32" w:rsidP="002D6FE2" w:rsidR="00F32A32" w:rsidRPr="00F32A3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VIZUM- PROMET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d.o.o.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Zagreb, Kralja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Zvonimira 106a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73940912255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1.670.279,72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1.670.279,72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4.</w:t>
            </w:r>
          </w:p>
          <w:p w:rsidRDefault="00F32A32" w:rsidP="002D6FE2" w:rsidR="00F32A32" w:rsidRPr="00F32A3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2D6FE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Republika </w:t>
            </w:r>
            <w:r>
              <w:rPr>
                <w:rFonts w:hAnsi="Times New Roman" w:ascii="Times New Roman"/>
              </w:rPr>
              <w:t>H</w:t>
            </w:r>
            <w:r w:rsidRPr="00F32A32">
              <w:rPr>
                <w:rFonts w:hAnsi="Times New Roman" w:ascii="Times New Roman"/>
              </w:rPr>
              <w:t>rvatska</w:t>
            </w:r>
          </w:p>
          <w:p w:rsidRDefault="002D6FE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Ministarstvo </w:t>
            </w:r>
          </w:p>
          <w:p w:rsidRDefault="002D6FE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</w:t>
            </w:r>
            <w:r w:rsidRPr="00F32A32">
              <w:rPr>
                <w:rFonts w:hAnsi="Times New Roman" w:ascii="Times New Roman"/>
              </w:rPr>
              <w:t xml:space="preserve">inancija,  </w:t>
            </w:r>
            <w:r>
              <w:rPr>
                <w:rFonts w:hAnsi="Times New Roman" w:ascii="Times New Roman"/>
              </w:rPr>
              <w:t>P</w:t>
            </w:r>
            <w:r w:rsidRPr="00F32A32">
              <w:rPr>
                <w:rFonts w:hAnsi="Times New Roman" w:ascii="Times New Roman"/>
              </w:rPr>
              <w:t xml:space="preserve">orezna </w:t>
            </w:r>
          </w:p>
          <w:p w:rsidRDefault="002D6FE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</w:t>
            </w:r>
            <w:r w:rsidRPr="00F32A32">
              <w:rPr>
                <w:rFonts w:hAnsi="Times New Roman" w:ascii="Times New Roman"/>
              </w:rPr>
              <w:t xml:space="preserve">prava,  </w:t>
            </w:r>
            <w:r>
              <w:rPr>
                <w:rFonts w:hAnsi="Times New Roman" w:ascii="Times New Roman"/>
              </w:rPr>
              <w:t>P</w:t>
            </w:r>
            <w:r w:rsidRPr="00F32A32">
              <w:rPr>
                <w:rFonts w:hAnsi="Times New Roman" w:ascii="Times New Roman"/>
              </w:rPr>
              <w:t xml:space="preserve">odručni </w:t>
            </w:r>
          </w:p>
          <w:p w:rsidRDefault="002D6FE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</w:t>
            </w:r>
            <w:r w:rsidRPr="00F32A32">
              <w:rPr>
                <w:rFonts w:hAnsi="Times New Roman" w:ascii="Times New Roman"/>
              </w:rPr>
              <w:t xml:space="preserve">red  </w:t>
            </w:r>
            <w:r>
              <w:rPr>
                <w:rFonts w:hAnsi="Times New Roman" w:ascii="Times New Roman"/>
              </w:rPr>
              <w:t>Z</w:t>
            </w:r>
            <w:r w:rsidRPr="00F32A32">
              <w:rPr>
                <w:rFonts w:hAnsi="Times New Roman" w:ascii="Times New Roman"/>
              </w:rPr>
              <w:t>agreb</w:t>
            </w:r>
            <w:r w:rsidR="00F32A32" w:rsidRPr="00F32A32">
              <w:rPr>
                <w:rFonts w:hAnsi="Times New Roman" w:ascii="Times New Roman"/>
              </w:rPr>
              <w:t xml:space="preserve">,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18683136487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25.035,15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25.035,15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350"/>
            <w:vAlign w:val="center"/>
          </w:tcPr>
          <w:p w:rsidRDefault="00F32A32" w:rsidP="002D6FE2" w:rsidR="00F32A32" w:rsidRPr="00F32A32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ZAGREBAČKI HOLDING d.o.o.</w:t>
            </w:r>
          </w:p>
          <w:p w:rsidRDefault="00F32A32" w:rsidP="002D6FE2" w:rsidR="00F32A32" w:rsidRPr="00F32A32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(PODRUŽNICA ZAGREBPARKING</w:t>
            </w:r>
            <w:r>
              <w:rPr>
                <w:rFonts w:hAnsi="Times New Roman" w:ascii="Times New Roman"/>
              </w:rPr>
              <w:t>)</w:t>
            </w:r>
            <w:r w:rsidRPr="00F32A32">
              <w:rPr>
                <w:rFonts w:hAnsi="Times New Roman" w:ascii="Times New Roman"/>
              </w:rPr>
              <w:t xml:space="preserve"> Zagreb, Šubićeva 40/III</w:t>
            </w:r>
            <w:r>
              <w:rPr>
                <w:rFonts w:hAnsi="Times New Roman" w:ascii="Times New Roman"/>
              </w:rPr>
              <w:t xml:space="preserve">, OIB: </w:t>
            </w:r>
            <w:r w:rsidRPr="00F32A32"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3.587,54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3.587,54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350"/>
            <w:vAlign w:val="center"/>
          </w:tcPr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FELLER d.o.o.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Ivanić Grad,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Stjepana Gregorka 5</w:t>
            </w:r>
            <w:r>
              <w:rPr>
                <w:rFonts w:hAnsi="Times New Roman" w:ascii="Times New Roman"/>
              </w:rPr>
              <w:t>,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</w:t>
            </w:r>
            <w:r w:rsidRPr="00F32A32">
              <w:rPr>
                <w:rFonts w:hAnsi="Times New Roman" w:ascii="Times New Roman"/>
              </w:rPr>
              <w:t>95917276599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15.605,35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15.605,35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7.</w:t>
            </w:r>
          </w:p>
        </w:tc>
        <w:tc>
          <w:tcPr>
            <w:tcW w:type="pct" w:w="1350"/>
            <w:vAlign w:val="center"/>
          </w:tcPr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FINANCIJSKA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AGENCIJA Zagreb,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Ulica grada Vukovara 70</w:t>
            </w:r>
            <w:r>
              <w:rPr>
                <w:rFonts w:hAnsi="Times New Roman" w:ascii="Times New Roman"/>
              </w:rPr>
              <w:t>,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 </w:t>
            </w:r>
            <w:r w:rsidRPr="00F32A32"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602,29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602,29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350"/>
            <w:vAlign w:val="center"/>
          </w:tcPr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HRVATSKI TELEKOM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d.d. Zagreb, Roberta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Frangeša Mihanovića 9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22.647,10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22.647,10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350"/>
            <w:vAlign w:val="center"/>
          </w:tcPr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HEP-Opskrba d.o.o.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Zagreb, Ulica grada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Vukovara 37</w:t>
            </w:r>
            <w:r>
              <w:rPr>
                <w:rFonts w:hAnsi="Times New Roman" w:ascii="Times New Roman"/>
              </w:rPr>
              <w:t xml:space="preserve">, OIB: 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63073332379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6.035,23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6.035,23</w:t>
            </w:r>
          </w:p>
        </w:tc>
      </w:tr>
      <w:tr w:rsidTr="002D6FE2" w:rsidR="002D6FE2" w:rsidRPr="00F32A32">
        <w:trPr>
          <w:trHeight w:val="1070"/>
        </w:trPr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350"/>
            <w:vAlign w:val="center"/>
          </w:tcPr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PLASTISIN d.o.o. Jalševec Nartski, Zagrebačka 16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99216855246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43.562,48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6E5679" w:rsidP="002D6FE2" w:rsidR="00F32A32" w:rsidRPr="00F32A3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</w:t>
            </w:r>
            <w:r w:rsidR="00F32A32"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43.562,48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1350"/>
            <w:vAlign w:val="center"/>
          </w:tcPr>
          <w:p w:rsidRDefault="002D6FE2" w:rsidP="002D6FE2" w:rsidR="002D6FE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Zlatko </w:t>
            </w:r>
          </w:p>
          <w:p w:rsidRDefault="002D6FE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Radilović</w:t>
            </w:r>
            <w:r>
              <w:rPr>
                <w:rFonts w:hAnsi="Times New Roman" w:ascii="Times New Roman"/>
              </w:rPr>
              <w:t xml:space="preserve">, vl.obrta </w:t>
            </w:r>
          </w:p>
          <w:p w:rsidRDefault="00F32A32" w:rsidP="002D6FE2" w:rsidR="002D6FE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''GRAFORAD'' </w:t>
            </w:r>
          </w:p>
          <w:p w:rsidRDefault="00F32A32" w:rsidP="002D6FE2" w:rsidR="002D6FE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Rugvica, Krajnova 3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82486387390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17.548,57</w:t>
            </w: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17.548,57</w:t>
            </w:r>
          </w:p>
        </w:tc>
      </w:tr>
      <w:tr w:rsidTr="002D6FE2" w:rsidR="00E7775B" w:rsidRPr="00F32A32">
        <w:tc>
          <w:tcPr>
            <w:tcW w:type="pct" w:w="458"/>
          </w:tcPr>
          <w:p w:rsidRDefault="00E7775B" w:rsidP="002D6FE2" w:rsidR="00E7775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E7775B" w:rsidP="006E5679" w:rsidR="00E7775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E7775B">
              <w:rPr>
                <w:rFonts w:hAnsi="Times New Roman" w:ascii="Times New Roman"/>
              </w:rPr>
              <w:t>FUCHS MAZIVA d.o.o.</w:t>
            </w:r>
          </w:p>
          <w:p w:rsidRDefault="00E7775B" w:rsidP="006E5679" w:rsidR="00E7775B" w:rsidRPr="00E7775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Pr="00E7775B">
              <w:rPr>
                <w:rFonts w:hAnsi="Times New Roman" w:ascii="Times New Roman"/>
              </w:rPr>
              <w:t xml:space="preserve">Samobor,   </w:t>
            </w:r>
          </w:p>
          <w:p w:rsidRDefault="00E7775B" w:rsidP="006E5679" w:rsidR="00E7775B" w:rsidRPr="00E7775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E7775B">
              <w:rPr>
                <w:rFonts w:hAnsi="Times New Roman" w:ascii="Times New Roman"/>
              </w:rPr>
              <w:t>Domaslavec,</w:t>
            </w:r>
          </w:p>
          <w:p w:rsidRDefault="00E7775B" w:rsidP="006E5679" w:rsidR="00E7775B">
            <w:pPr>
              <w:pStyle w:val="Bezproreda"/>
              <w:tabs>
                <w:tab w:pos="224" w:val="left"/>
              </w:tabs>
              <w:spacing w:after="0"/>
            </w:pPr>
            <w:r>
              <w:rPr>
                <w:rFonts w:hAnsi="Times New Roman" w:ascii="Times New Roman"/>
              </w:rPr>
              <w:t xml:space="preserve">I. </w:t>
            </w:r>
            <w:r w:rsidRPr="00E7775B">
              <w:rPr>
                <w:rFonts w:hAnsi="Times New Roman" w:ascii="Times New Roman"/>
              </w:rPr>
              <w:t>Krminca 8</w:t>
            </w:r>
            <w:r>
              <w:t xml:space="preserve"> , </w:t>
            </w:r>
          </w:p>
          <w:p w:rsidRDefault="00E7775B" w:rsidP="006E5679" w:rsidR="00E7775B" w:rsidRPr="00F32A32">
            <w:pPr>
              <w:pStyle w:val="Bezproreda"/>
              <w:tabs>
                <w:tab w:pos="224" w:val="left"/>
              </w:tabs>
              <w:spacing w:after="0"/>
              <w:ind w:left="-2"/>
              <w:rPr>
                <w:rFonts w:hAnsi="Times New Roman" w:ascii="Times New Roman"/>
              </w:rPr>
            </w:pPr>
            <w:r>
              <w:t xml:space="preserve">OIB: </w:t>
            </w:r>
            <w:r w:rsidRPr="00E7775B">
              <w:rPr>
                <w:rFonts w:hAnsi="Times New Roman" w:ascii="Times New Roman"/>
              </w:rPr>
              <w:t>99694525219</w:t>
            </w:r>
          </w:p>
        </w:tc>
        <w:tc>
          <w:tcPr>
            <w:tcW w:type="pct" w:w="989"/>
          </w:tcPr>
          <w:p w:rsidRDefault="006E5679" w:rsidP="002D6FE2" w:rsidR="00E7775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5679">
              <w:rPr>
                <w:rFonts w:hAnsi="Times New Roman" w:ascii="Times New Roman"/>
              </w:rPr>
              <w:t>31.847,77</w:t>
            </w:r>
          </w:p>
        </w:tc>
        <w:tc>
          <w:tcPr>
            <w:tcW w:type="pct" w:w="759"/>
          </w:tcPr>
          <w:p w:rsidRDefault="006E5679" w:rsidP="002D6FE2" w:rsidR="00E7775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6E5679" w:rsidP="002D6FE2" w:rsidR="00E7775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6E5679" w:rsidP="002D6FE2" w:rsidR="00E7775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5679">
              <w:rPr>
                <w:rFonts w:hAnsi="Times New Roman" w:ascii="Times New Roman"/>
              </w:rPr>
              <w:t>31.847,77</w:t>
            </w:r>
          </w:p>
        </w:tc>
      </w:tr>
      <w:tr w:rsidTr="002D6FE2" w:rsidR="002D6FE2" w:rsidRPr="00F32A32">
        <w:tc>
          <w:tcPr>
            <w:tcW w:type="pct" w:w="458"/>
          </w:tcPr>
          <w:p w:rsidRDefault="00F32A32" w:rsidP="002D6FE2" w:rsidR="00F32A32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F32A32" w:rsidP="002D6FE2" w:rsidR="00F32A32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  <w:b/>
              </w:rPr>
            </w:pPr>
            <w:r w:rsidRPr="00F32A32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989"/>
          </w:tcPr>
          <w:p w:rsidRDefault="00F32A32" w:rsidP="002D6FE2" w:rsidR="00F32A32" w:rsidRPr="00F32A32">
            <w:pPr>
              <w:jc w:val="right"/>
              <w:rPr>
                <w:rFonts w:hAnsi="Times New Roman" w:ascii="Times New Roman"/>
                <w:b/>
                <w:color w:val="000000"/>
                <w:sz w:val="22"/>
                <w:szCs w:val="22"/>
              </w:rPr>
            </w:pPr>
            <w:r w:rsidRPr="00F32A32">
              <w:rPr>
                <w:rFonts w:hAnsi="Times New Roman" w:ascii="Times New Roman"/>
                <w:b/>
                <w:color w:val="000000"/>
                <w:sz w:val="22"/>
                <w:szCs w:val="22"/>
              </w:rPr>
              <w:t>2.1</w:t>
            </w:r>
            <w:r w:rsidR="00B023CC">
              <w:rPr>
                <w:rFonts w:hAnsi="Times New Roman" w:ascii="Times New Roman"/>
                <w:b/>
                <w:color w:val="000000"/>
                <w:sz w:val="22"/>
                <w:szCs w:val="22"/>
              </w:rPr>
              <w:t>88</w:t>
            </w:r>
            <w:r w:rsidRPr="00F32A32">
              <w:rPr>
                <w:rFonts w:hAnsi="Times New Roman" w:ascii="Times New Roman"/>
                <w:b/>
                <w:color w:val="000000"/>
                <w:sz w:val="22"/>
                <w:szCs w:val="22"/>
              </w:rPr>
              <w:t>.</w:t>
            </w:r>
            <w:r w:rsidR="00B023CC">
              <w:rPr>
                <w:rFonts w:hAnsi="Times New Roman" w:ascii="Times New Roman"/>
                <w:b/>
                <w:color w:val="000000"/>
                <w:sz w:val="22"/>
                <w:szCs w:val="22"/>
              </w:rPr>
              <w:t>985</w:t>
            </w:r>
            <w:r w:rsidRPr="00F32A32">
              <w:rPr>
                <w:rFonts w:hAnsi="Times New Roman" w:ascii="Times New Roman"/>
                <w:b/>
                <w:color w:val="000000"/>
                <w:sz w:val="22"/>
                <w:szCs w:val="22"/>
              </w:rPr>
              <w:t>,</w:t>
            </w:r>
            <w:r w:rsidR="00B023CC">
              <w:rPr>
                <w:rFonts w:hAnsi="Times New Roman" w:ascii="Times New Roman"/>
                <w:b/>
                <w:color w:val="000000"/>
                <w:sz w:val="22"/>
                <w:szCs w:val="22"/>
              </w:rPr>
              <w:t>78</w:t>
            </w:r>
          </w:p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pct" w:w="759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F32A32" w:rsidP="002D6FE2" w:rsidR="00F32A32" w:rsidRPr="00F32A32">
            <w:pPr>
              <w:jc w:val="right"/>
              <w:rPr>
                <w:rFonts w:hAnsi="Times New Roman" w:ascii="Times New Roman"/>
                <w:b/>
                <w:color w:val="000000"/>
                <w:sz w:val="22"/>
                <w:szCs w:val="22"/>
              </w:rPr>
            </w:pPr>
            <w:r w:rsidRPr="00F32A32">
              <w:rPr>
                <w:rFonts w:hAnsi="Times New Roman" w:ascii="Times New Roman"/>
                <w:b/>
                <w:color w:val="000000"/>
                <w:sz w:val="22"/>
                <w:szCs w:val="22"/>
              </w:rPr>
              <w:t>2.</w:t>
            </w:r>
            <w:r w:rsidR="00B023CC">
              <w:rPr>
                <w:rFonts w:hAnsi="Times New Roman" w:ascii="Times New Roman"/>
                <w:b/>
                <w:color w:val="000000"/>
                <w:sz w:val="22"/>
                <w:szCs w:val="22"/>
              </w:rPr>
              <w:t>188.985,78</w:t>
            </w:r>
          </w:p>
          <w:p w:rsidRDefault="00F32A32" w:rsidP="002D6FE2" w:rsidR="00F32A32" w:rsidRPr="00F32A3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</w:tc>
      </w:tr>
    </w:tbl>
    <w:p w:rsidRDefault="0020443F" w:rsidP="00F32A32" w:rsidR="0020443F">
      <w:pPr>
        <w:rPr>
          <w:rFonts w:hAnsi="Times New Roman" w:ascii="Times New Roman"/>
        </w:rPr>
      </w:pPr>
    </w:p>
    <w:sectPr w:rsidSect="00F32A32" w:rsidR="0020443F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BF4" w:rsidP="007E6E16" w:rsidR="00953BF4">
      <w:r>
        <w:separator/>
      </w:r>
    </w:p>
  </w:endnote>
  <w:endnote w:id="0" w:type="continuationSeparator">
    <w:p w:rsidRDefault="00953BF4" w:rsidP="007E6E16" w:rsidR="00953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9FF" w:rsidR="00B819FF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1371">
      <w:rPr>
        <w:noProof/>
      </w:rPr>
      <w:t>1</w:t>
    </w:r>
    <w:r>
      <w:rPr>
        <w:noProof/>
      </w:rPr>
      <w:fldChar w:fldCharType="end"/>
    </w:r>
  </w:p>
  <w:p w:rsidRDefault="00B819FF" w:rsidR="00B819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BF4" w:rsidP="007E6E16" w:rsidR="00953BF4">
      <w:r>
        <w:separator/>
      </w:r>
    </w:p>
  </w:footnote>
  <w:footnote w:id="0" w:type="continuationSeparator">
    <w:p w:rsidRDefault="00953BF4" w:rsidP="007E6E16" w:rsidR="00953BF4">
      <w:r>
        <w:continuationSeparator/>
      </w:r>
    </w:p>
  </w:footnote>
  <w:footnote w:id="1">
    <w:p w:rsidRDefault="00F32A32" w:rsidP="00F32A32" w:rsidR="00F32A32" w:rsidRPr="00F32A32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</w:lvl>
    <w:lvl w:ilvl="1"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hAnsi="Times New Roman" w:ascii="Times New Roman"/>
      </w:rPr>
    </w:lvl>
    <w:lvl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5CB5D86"/>
    <w:multiLevelType w:val="hybridMultilevel"/>
    <w:tmpl w:val="9B467C6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760120A"/>
    <w:multiLevelType w:val="hybridMultilevel"/>
    <w:tmpl w:val="A05688B0"/>
    <w:lvl w:tplc="BDA609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9DE3534"/>
    <w:multiLevelType w:val="hybridMultilevel"/>
    <w:tmpl w:val="7FCE60F2"/>
    <w:lvl w:tplc="98E294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8473B2"/>
    <w:multiLevelType w:val="hybridMultilevel"/>
    <w:tmpl w:val="73085A2A"/>
    <w:lvl w:tplc="596C18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362197"/>
    <w:multiLevelType w:val="hybridMultilevel"/>
    <w:tmpl w:val="613CC9B4"/>
    <w:lvl w:tplc="0A70B7B6" w:ilvl="0">
      <w:start w:val="1"/>
      <w:numFmt w:val="upperRoman"/>
      <w:lvlText w:val="%1."/>
      <w:lvlJc w:val="left"/>
      <w:pPr>
        <w:ind w:hanging="720" w:left="718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78"/>
      </w:pPr>
    </w:lvl>
    <w:lvl w:tentative="true" w:tplc="041A001B" w:ilvl="2">
      <w:start w:val="1"/>
      <w:numFmt w:val="lowerRoman"/>
      <w:lvlText w:val="%3."/>
      <w:lvlJc w:val="right"/>
      <w:pPr>
        <w:ind w:hanging="180" w:left="1798"/>
      </w:pPr>
    </w:lvl>
    <w:lvl w:tentative="true" w:tplc="041A000F" w:ilvl="3">
      <w:start w:val="1"/>
      <w:numFmt w:val="decimal"/>
      <w:lvlText w:val="%4."/>
      <w:lvlJc w:val="left"/>
      <w:pPr>
        <w:ind w:hanging="360" w:left="2518"/>
      </w:pPr>
    </w:lvl>
    <w:lvl w:tentative="true" w:tplc="041A0019" w:ilvl="4">
      <w:start w:val="1"/>
      <w:numFmt w:val="lowerLetter"/>
      <w:lvlText w:val="%5."/>
      <w:lvlJc w:val="left"/>
      <w:pPr>
        <w:ind w:hanging="360" w:left="3238"/>
      </w:pPr>
    </w:lvl>
    <w:lvl w:tentative="true" w:tplc="041A001B" w:ilvl="5">
      <w:start w:val="1"/>
      <w:numFmt w:val="lowerRoman"/>
      <w:lvlText w:val="%6."/>
      <w:lvlJc w:val="right"/>
      <w:pPr>
        <w:ind w:hanging="180" w:left="3958"/>
      </w:pPr>
    </w:lvl>
    <w:lvl w:tentative="true" w:tplc="041A000F" w:ilvl="6">
      <w:start w:val="1"/>
      <w:numFmt w:val="decimal"/>
      <w:lvlText w:val="%7."/>
      <w:lvlJc w:val="left"/>
      <w:pPr>
        <w:ind w:hanging="360" w:left="4678"/>
      </w:pPr>
    </w:lvl>
    <w:lvl w:tentative="true" w:tplc="041A0019" w:ilvl="7">
      <w:start w:val="1"/>
      <w:numFmt w:val="lowerLetter"/>
      <w:lvlText w:val="%8."/>
      <w:lvlJc w:val="left"/>
      <w:pPr>
        <w:ind w:hanging="360" w:left="5398"/>
      </w:pPr>
    </w:lvl>
    <w:lvl w:tentative="true" w:tplc="041A001B" w:ilvl="8">
      <w:start w:val="1"/>
      <w:numFmt w:val="lowerRoman"/>
      <w:lvlText w:val="%9."/>
      <w:lvlJc w:val="right"/>
      <w:pPr>
        <w:ind w:hanging="180" w:left="6118"/>
      </w:pPr>
    </w:lvl>
  </w:abstractNum>
  <w:abstractNum w:abstractNumId="8">
    <w:nsid w:val="19D244BA"/>
    <w:multiLevelType w:val="multilevel"/>
    <w:tmpl w:val="34643B42"/>
    <w:styleLink w:val="Listanepobrojana"/>
    <w:lvl w:ilvl="0">
      <w:start w:val="1"/>
      <w:numFmt w:val="bullet"/>
      <w:lvlText w:val=""/>
      <w:lvlJc w:val="left"/>
      <w:pPr>
        <w:tabs>
          <w:tab w:pos="360" w:val="num"/>
        </w:tabs>
        <w:ind w:hanging="357" w:left="714"/>
      </w:pPr>
      <w:rPr>
        <w:rFonts w:hAnsi="Symbol" w:asci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pos="714" w:val="num"/>
        </w:tabs>
        <w:ind w:hanging="358" w:left="1072"/>
      </w:pPr>
      <w:rPr>
        <w:rFonts w:hAnsi="Symbol" w:asci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pos="1083" w:val="num"/>
        </w:tabs>
        <w:ind w:hanging="360" w:left="10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pos="1443" w:val="num"/>
        </w:tabs>
        <w:ind w:hanging="360" w:left="144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pos="1803" w:val="num"/>
        </w:tabs>
        <w:ind w:hanging="360" w:left="180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pos="2163" w:val="num"/>
        </w:tabs>
        <w:ind w:hanging="360" w:left="21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pos="2523" w:val="num"/>
        </w:tabs>
        <w:ind w:hanging="360" w:left="252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pos="2883" w:val="num"/>
        </w:tabs>
        <w:ind w:hanging="360" w:left="28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pos="3243" w:val="num"/>
        </w:tabs>
        <w:ind w:hanging="360" w:left="3243"/>
      </w:pPr>
      <w:rPr>
        <w:rFonts w:hint="default"/>
      </w:rPr>
    </w:lvl>
  </w:abstractNum>
  <w:abstractNum w:abstractNumId="9">
    <w:nsid w:val="207609CF"/>
    <w:multiLevelType w:val="multilevel"/>
    <w:tmpl w:val="34643B42"/>
    <w:numStyleLink w:val="Listanepobrojana"/>
  </w:abstractNum>
  <w:abstractNum w:abstractNumId="10">
    <w:nsid w:val="251F56A9"/>
    <w:multiLevelType w:val="hybridMultilevel"/>
    <w:tmpl w:val="A8F07444"/>
    <w:lvl w:tplc="EB641EAE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1">
    <w:nsid w:val="2749542E"/>
    <w:multiLevelType w:val="hybridMultilevel"/>
    <w:tmpl w:val="E6FA83F8"/>
    <w:lvl w:tplc="596C18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80841F7"/>
    <w:multiLevelType w:val="hybridMultilevel"/>
    <w:tmpl w:val="F152966A"/>
    <w:lvl w:tplc="7124E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242090"/>
    <w:multiLevelType w:val="multilevel"/>
    <w:tmpl w:val="C4B25CDC"/>
    <w:lvl w:ilvl="0">
      <w:start w:val="1"/>
      <w:numFmt w:val="decimal"/>
      <w:pStyle w:val="Naslov1"/>
      <w:lvlText w:val="%1."/>
      <w:lvlJc w:val="left"/>
      <w:pPr>
        <w:tabs>
          <w:tab w:pos="567" w:val="num"/>
        </w:tabs>
        <w:ind w:hanging="567" w:left="567"/>
      </w:pPr>
      <w:rPr>
        <w:rFonts w:hAnsi="Arial" w:ascii="Arial" w:hint="default"/>
        <w:b/>
        <w:i w:val="false"/>
        <w:sz w:val="36"/>
        <w:szCs w:val="36"/>
      </w:rPr>
    </w:lvl>
    <w:lvl w:ilvl="1">
      <w:start w:val="1"/>
      <w:numFmt w:val="decimal"/>
      <w:pStyle w:val="Naslov2"/>
      <w:lvlText w:val="%1.%2."/>
      <w:lvlJc w:val="left"/>
      <w:pPr>
        <w:tabs>
          <w:tab w:pos="794" w:val="num"/>
        </w:tabs>
        <w:ind w:hanging="794" w:left="794"/>
      </w:pPr>
      <w:rPr>
        <w:rFonts w:hAnsi="Arial" w:ascii="Arial" w:hint="default"/>
        <w:b/>
        <w:i w:val="false"/>
        <w:sz w:val="32"/>
        <w:szCs w:val="32"/>
      </w:rPr>
    </w:lvl>
    <w:lvl w:ilvl="2">
      <w:start w:val="1"/>
      <w:numFmt w:val="decimal"/>
      <w:pStyle w:val="Naslov3"/>
      <w:lvlText w:val="%1.%2.%3."/>
      <w:lvlJc w:val="left"/>
      <w:pPr>
        <w:tabs>
          <w:tab w:pos="1021" w:val="num"/>
        </w:tabs>
        <w:ind w:hanging="1021" w:left="1021"/>
      </w:pPr>
      <w:rPr>
        <w:rFonts w:hAnsi="Arial" w:ascii="Arial" w:hint="default"/>
        <w:b/>
        <w:i w:val="false"/>
        <w:sz w:val="28"/>
        <w:szCs w:val="28"/>
      </w:rPr>
    </w:lvl>
    <w:lvl w:ilvl="3">
      <w:start w:val="1"/>
      <w:numFmt w:val="decimal"/>
      <w:pStyle w:val="Naslov4"/>
      <w:lvlText w:val="%1.%2.%3.%4."/>
      <w:lvlJc w:val="left"/>
      <w:pPr>
        <w:tabs>
          <w:tab w:pos="1134" w:val="num"/>
        </w:tabs>
        <w:ind w:hanging="1134" w:left="1134"/>
      </w:pPr>
      <w:rPr>
        <w:rFonts w:hAnsi="Arial" w:ascii="Arial" w:hint="default"/>
        <w:sz w:val="28"/>
        <w:szCs w:val="28"/>
      </w:rPr>
    </w:lvl>
    <w:lvl w:ilvl="4">
      <w:start w:val="1"/>
      <w:numFmt w:val="decimal"/>
      <w:pStyle w:val="Naslov5"/>
      <w:lvlText w:val="%1.%2.%3.%4.%5."/>
      <w:lvlJc w:val="left"/>
      <w:pPr>
        <w:tabs>
          <w:tab w:pos="1361" w:val="num"/>
        </w:tabs>
        <w:ind w:hanging="1361" w:left="1361"/>
      </w:pPr>
      <w:rPr>
        <w:rFonts w:hAnsi="Arial" w:ascii="Arial" w:hint="default"/>
        <w:sz w:val="26"/>
        <w:szCs w:val="26"/>
      </w:rPr>
    </w:lvl>
    <w:lvl w:ilvl="5">
      <w:start w:val="1"/>
      <w:numFmt w:val="decimal"/>
      <w:pStyle w:val="Naslov6"/>
      <w:lvlText w:val="%1.%2.%3.%4.%5.%6."/>
      <w:lvlJc w:val="left"/>
      <w:pPr>
        <w:tabs>
          <w:tab w:pos="1588" w:val="num"/>
        </w:tabs>
        <w:ind w:hanging="1588" w:left="1588"/>
      </w:pPr>
      <w:rPr>
        <w:rFonts w:hAnsi="Arial" w:ascii="Arial" w:hint="default"/>
        <w:sz w:val="24"/>
        <w:szCs w:val="24"/>
      </w:rPr>
    </w:lvl>
    <w:lvl w:ilvl="6">
      <w:start w:val="1"/>
      <w:numFmt w:val="decimal"/>
      <w:pStyle w:val="Naslov7"/>
      <w:lvlText w:val="%1.%2.%3.%4.%5.%6.%7."/>
      <w:lvlJc w:val="left"/>
      <w:pPr>
        <w:tabs>
          <w:tab w:pos="1814" w:val="num"/>
        </w:tabs>
        <w:ind w:hanging="1814" w:left="1814"/>
      </w:pPr>
      <w:rPr>
        <w:rFonts w:hAnsi="Arial" w:ascii="Arial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1584" w:val="num"/>
        </w:tabs>
        <w:ind w:hanging="1584" w:left="1584"/>
      </w:pPr>
      <w:rPr>
        <w:rFonts w:hint="default"/>
      </w:rPr>
    </w:lvl>
  </w:abstractNum>
  <w:abstractNum w:abstractNumId="14">
    <w:nsid w:val="3C8614C3"/>
    <w:multiLevelType w:val="hybridMultilevel"/>
    <w:tmpl w:val="68D406FC"/>
    <w:lvl w:tplc="A34ABC18" w:ilvl="0">
      <w:start w:val="1"/>
      <w:numFmt w:val="lowerLetter"/>
      <w:lvlText w:val="%1)"/>
      <w:lvlJc w:val="left"/>
      <w:pPr>
        <w:tabs>
          <w:tab w:pos="371" w:val="num"/>
        </w:tabs>
        <w:ind w:hanging="360" w:left="3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1" w:val="num"/>
        </w:tabs>
        <w:ind w:hanging="360" w:left="1091"/>
      </w:pPr>
    </w:lvl>
    <w:lvl w:tentative="true" w:tplc="041A001B" w:ilvl="2">
      <w:start w:val="1"/>
      <w:numFmt w:val="lowerRoman"/>
      <w:lvlText w:val="%3."/>
      <w:lvlJc w:val="right"/>
      <w:pPr>
        <w:tabs>
          <w:tab w:pos="1811" w:val="num"/>
        </w:tabs>
        <w:ind w:hanging="180" w:left="1811"/>
      </w:pPr>
    </w:lvl>
    <w:lvl w:tentative="true" w:tplc="041A000F" w:ilvl="3">
      <w:start w:val="1"/>
      <w:numFmt w:val="decimal"/>
      <w:lvlText w:val="%4."/>
      <w:lvlJc w:val="left"/>
      <w:pPr>
        <w:tabs>
          <w:tab w:pos="2531" w:val="num"/>
        </w:tabs>
        <w:ind w:hanging="360" w:left="2531"/>
      </w:pPr>
    </w:lvl>
    <w:lvl w:tentative="true" w:tplc="041A0019" w:ilvl="4">
      <w:start w:val="1"/>
      <w:numFmt w:val="lowerLetter"/>
      <w:lvlText w:val="%5."/>
      <w:lvlJc w:val="left"/>
      <w:pPr>
        <w:tabs>
          <w:tab w:pos="3251" w:val="num"/>
        </w:tabs>
        <w:ind w:hanging="360" w:left="3251"/>
      </w:pPr>
    </w:lvl>
    <w:lvl w:tentative="true" w:tplc="041A001B" w:ilvl="5">
      <w:start w:val="1"/>
      <w:numFmt w:val="lowerRoman"/>
      <w:lvlText w:val="%6."/>
      <w:lvlJc w:val="right"/>
      <w:pPr>
        <w:tabs>
          <w:tab w:pos="3971" w:val="num"/>
        </w:tabs>
        <w:ind w:hanging="180" w:left="3971"/>
      </w:pPr>
    </w:lvl>
    <w:lvl w:tentative="true" w:tplc="041A000F" w:ilvl="6">
      <w:start w:val="1"/>
      <w:numFmt w:val="decimal"/>
      <w:lvlText w:val="%7."/>
      <w:lvlJc w:val="left"/>
      <w:pPr>
        <w:tabs>
          <w:tab w:pos="4691" w:val="num"/>
        </w:tabs>
        <w:ind w:hanging="360" w:left="4691"/>
      </w:pPr>
    </w:lvl>
    <w:lvl w:tentative="true" w:tplc="041A0019" w:ilvl="7">
      <w:start w:val="1"/>
      <w:numFmt w:val="lowerLetter"/>
      <w:lvlText w:val="%8."/>
      <w:lvlJc w:val="left"/>
      <w:pPr>
        <w:tabs>
          <w:tab w:pos="5411" w:val="num"/>
        </w:tabs>
        <w:ind w:hanging="360" w:left="5411"/>
      </w:pPr>
    </w:lvl>
    <w:lvl w:tentative="true" w:tplc="041A001B" w:ilvl="8">
      <w:start w:val="1"/>
      <w:numFmt w:val="lowerRoman"/>
      <w:lvlText w:val="%9."/>
      <w:lvlJc w:val="right"/>
      <w:pPr>
        <w:tabs>
          <w:tab w:pos="6131" w:val="num"/>
        </w:tabs>
        <w:ind w:hanging="180" w:left="6131"/>
      </w:pPr>
    </w:lvl>
  </w:abstractNum>
  <w:abstractNum w:abstractNumId="15">
    <w:nsid w:val="415E066D"/>
    <w:multiLevelType w:val="hybridMultilevel"/>
    <w:tmpl w:val="653E9072"/>
    <w:lvl w:tplc="BDA609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EE7FC6"/>
    <w:multiLevelType w:val="hybridMultilevel"/>
    <w:tmpl w:val="67F49A7A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7">
    <w:nsid w:val="50FF7F8E"/>
    <w:multiLevelType w:val="hybridMultilevel"/>
    <w:tmpl w:val="80A83A5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4260BB7"/>
    <w:multiLevelType w:val="hybridMultilevel"/>
    <w:tmpl w:val="5944EFA6"/>
    <w:lvl w:tplc="4B6C0724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54F46915"/>
    <w:multiLevelType w:val="hybridMultilevel"/>
    <w:tmpl w:val="2942210E"/>
    <w:lvl w:tplc="AACE1C6E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6EB3E07"/>
    <w:multiLevelType w:val="multilevel"/>
    <w:tmpl w:val="BD0649EE"/>
    <w:styleLink w:val="Listapobrojana"/>
    <w:lvl w:ilvl="0">
      <w:start w:val="1"/>
      <w:numFmt w:val="decimal"/>
      <w:lvlText w:val="%1."/>
      <w:lvlJc w:val="left"/>
      <w:pPr>
        <w:tabs>
          <w:tab w:pos="363" w:val="num"/>
        </w:tabs>
        <w:ind w:hanging="357" w:left="717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pos="697" w:val="num"/>
        </w:tabs>
        <w:ind w:hanging="375" w:left="10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443" w:val="num"/>
        </w:tabs>
        <w:ind w:hanging="504" w:left="1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163" w:val="num"/>
        </w:tabs>
        <w:ind w:hanging="648" w:left="17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2523" w:val="num"/>
        </w:tabs>
        <w:ind w:hanging="792" w:left="22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3243" w:val="num"/>
        </w:tabs>
        <w:ind w:hanging="936" w:left="273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3603" w:val="num"/>
        </w:tabs>
        <w:ind w:hanging="1080" w:left="324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4323" w:val="num"/>
        </w:tabs>
        <w:ind w:hanging="1224" w:left="374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5043" w:val="num"/>
        </w:tabs>
        <w:ind w:hanging="1440" w:left="4323"/>
      </w:pPr>
      <w:rPr>
        <w:rFonts w:hint="default"/>
      </w:rPr>
    </w:lvl>
  </w:abstractNum>
  <w:abstractNum w:abstractNumId="21">
    <w:nsid w:val="591241AF"/>
    <w:multiLevelType w:val="hybridMultilevel"/>
    <w:tmpl w:val="43C2F1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0C7C21"/>
    <w:multiLevelType w:val="hybridMultilevel"/>
    <w:tmpl w:val="0348348E"/>
    <w:lvl w:tplc="4CE8EBBA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60BB268B"/>
    <w:multiLevelType w:val="multilevel"/>
    <w:tmpl w:val="BD0649EE"/>
    <w:numStyleLink w:val="Listapobrojana"/>
  </w:abstractNum>
  <w:abstractNum w:abstractNumId="24">
    <w:nsid w:val="65F94C9D"/>
    <w:multiLevelType w:val="hybridMultilevel"/>
    <w:tmpl w:val="2A26394A"/>
    <w:lvl w:tplc="2B0853A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2D22042"/>
    <w:multiLevelType w:val="hybridMultilevel"/>
    <w:tmpl w:val="3490CEB0"/>
    <w:lvl w:tplc="0C7441A8" w:ilvl="0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6">
    <w:nsid w:val="73B65784"/>
    <w:multiLevelType w:val="hybridMultilevel"/>
    <w:tmpl w:val="8FDED570"/>
    <w:lvl w:tplc="98E294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3D6892"/>
    <w:multiLevelType w:val="hybridMultilevel"/>
    <w:tmpl w:val="9B8A9408"/>
    <w:lvl w:tplc="685AB6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6B83DB7"/>
    <w:multiLevelType w:val="hybridMultilevel"/>
    <w:tmpl w:val="7A9AFAFE"/>
    <w:lvl w:tplc="7C0C4FA2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8C72B8F"/>
    <w:multiLevelType w:val="hybridMultilevel"/>
    <w:tmpl w:val="F4C6F150"/>
    <w:lvl w:tplc="3BD26752" w:ilvl="0">
      <w:start w:val="1"/>
      <w:numFmt w:val="decimal"/>
      <w:lvlText w:val="%1."/>
      <w:lvlJc w:val="left"/>
      <w:pPr>
        <w:ind w:hanging="360" w:left="786"/>
      </w:pPr>
      <w:rPr>
        <w:rFonts w:hint="default"/>
        <w:strike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1128E7"/>
    <w:multiLevelType w:val="hybridMultilevel"/>
    <w:tmpl w:val="A7E227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710A87"/>
    <w:multiLevelType w:val="multilevel"/>
    <w:tmpl w:val="34643B42"/>
    <w:numStyleLink w:val="Listanepobrojana"/>
  </w:abstractNum>
  <w:abstractNum w:abstractNumId="32">
    <w:nsid w:val="7E7E0A2D"/>
    <w:multiLevelType w:val="hybridMultilevel"/>
    <w:tmpl w:val="E08C1366"/>
    <w:lvl w:tplc="AE2A04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8"/>
  </w:num>
  <w:num w:numId="8">
    <w:abstractNumId w:val="9"/>
  </w:num>
  <w:num w:numId="9">
    <w:abstractNumId w:val="31"/>
  </w:num>
  <w:num w:numId="10">
    <w:abstractNumId w:val="20"/>
  </w:num>
  <w:num w:numId="11">
    <w:abstractNumId w:val="23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</w:num>
  <w:num w:numId="15">
    <w:abstractNumId w:val="0"/>
  </w:num>
  <w:num w:numId="1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8"/>
  </w:num>
  <w:num w:numId="19">
    <w:abstractNumId w:val="22"/>
  </w:num>
  <w:num w:numId="20">
    <w:abstractNumId w:val="19"/>
  </w:num>
  <w:num w:numId="21">
    <w:abstractNumId w:val="28"/>
  </w:num>
  <w:num w:numId="22">
    <w:abstractNumId w:val="14"/>
  </w:num>
  <w:num w:numId="23">
    <w:abstractNumId w:val="3"/>
  </w:num>
  <w:num w:numId="24">
    <w:abstractNumId w:val="21"/>
  </w:num>
  <w:num w:numId="25">
    <w:abstractNumId w:val="16"/>
  </w:num>
  <w:num w:numId="26">
    <w:abstractNumId w:val="12"/>
  </w:num>
  <w:num w:numId="27">
    <w:abstractNumId w:val="32"/>
  </w:num>
  <w:num w:numId="28">
    <w:abstractNumId w:val="24"/>
  </w:num>
  <w:num w:numId="29">
    <w:abstractNumId w:val="11"/>
  </w:num>
  <w:num w:numId="30">
    <w:abstractNumId w:val="4"/>
  </w:num>
  <w:num w:numId="31">
    <w:abstractNumId w:val="15"/>
  </w:num>
  <w:num w:numId="32">
    <w:abstractNumId w:val="30"/>
  </w:num>
  <w:num w:numId="33">
    <w:abstractNumId w:val="6"/>
  </w:num>
  <w:num w:numId="34">
    <w:abstractNumId w:val="26"/>
  </w:num>
  <w:num w:numId="35">
    <w:abstractNumId w:val="5"/>
  </w:num>
  <w:num w:numId="36">
    <w:abstractNumId w:val="27"/>
  </w:num>
  <w:num w:numId="37">
    <w:abstractNumId w:val="29"/>
  </w:num>
  <w:num w:numId="38">
    <w:abstractNumId w:val="2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487"/>
    <w:rsid w:val="000110D9"/>
    <w:rsid w:val="00020C11"/>
    <w:rsid w:val="00037A2F"/>
    <w:rsid w:val="00037DF3"/>
    <w:rsid w:val="000511F9"/>
    <w:rsid w:val="000521FB"/>
    <w:rsid w:val="000552AF"/>
    <w:rsid w:val="0007063A"/>
    <w:rsid w:val="0007101C"/>
    <w:rsid w:val="00086588"/>
    <w:rsid w:val="0009104F"/>
    <w:rsid w:val="000942C5"/>
    <w:rsid w:val="00096239"/>
    <w:rsid w:val="000A22CF"/>
    <w:rsid w:val="000A3F5B"/>
    <w:rsid w:val="000B13D0"/>
    <w:rsid w:val="000D5F8B"/>
    <w:rsid w:val="000E0E7D"/>
    <w:rsid w:val="000E1B04"/>
    <w:rsid w:val="000E4B6A"/>
    <w:rsid w:val="000F4B84"/>
    <w:rsid w:val="00101860"/>
    <w:rsid w:val="001018AA"/>
    <w:rsid w:val="00110AC4"/>
    <w:rsid w:val="00112126"/>
    <w:rsid w:val="00117264"/>
    <w:rsid w:val="00134949"/>
    <w:rsid w:val="001369DD"/>
    <w:rsid w:val="00146E4D"/>
    <w:rsid w:val="00147715"/>
    <w:rsid w:val="00174BA2"/>
    <w:rsid w:val="00191682"/>
    <w:rsid w:val="001A3EE0"/>
    <w:rsid w:val="001E50E8"/>
    <w:rsid w:val="001E5A81"/>
    <w:rsid w:val="001F4D50"/>
    <w:rsid w:val="0020443F"/>
    <w:rsid w:val="00204F42"/>
    <w:rsid w:val="00205928"/>
    <w:rsid w:val="00207167"/>
    <w:rsid w:val="00212EA9"/>
    <w:rsid w:val="00231127"/>
    <w:rsid w:val="002326D4"/>
    <w:rsid w:val="00234D51"/>
    <w:rsid w:val="0023667E"/>
    <w:rsid w:val="0024034E"/>
    <w:rsid w:val="00246CDD"/>
    <w:rsid w:val="00254C5F"/>
    <w:rsid w:val="002558CA"/>
    <w:rsid w:val="002576A1"/>
    <w:rsid w:val="00280093"/>
    <w:rsid w:val="002803E7"/>
    <w:rsid w:val="00282DA4"/>
    <w:rsid w:val="00282FC1"/>
    <w:rsid w:val="00293476"/>
    <w:rsid w:val="00294273"/>
    <w:rsid w:val="002956F3"/>
    <w:rsid w:val="002A3611"/>
    <w:rsid w:val="002B0F4B"/>
    <w:rsid w:val="002B20B5"/>
    <w:rsid w:val="002B34AA"/>
    <w:rsid w:val="002B7270"/>
    <w:rsid w:val="002C3F43"/>
    <w:rsid w:val="002D6FE2"/>
    <w:rsid w:val="002F052E"/>
    <w:rsid w:val="002F0A2D"/>
    <w:rsid w:val="002F3859"/>
    <w:rsid w:val="002F4BDA"/>
    <w:rsid w:val="00313117"/>
    <w:rsid w:val="0031574C"/>
    <w:rsid w:val="003252F8"/>
    <w:rsid w:val="00337EBD"/>
    <w:rsid w:val="00352524"/>
    <w:rsid w:val="00362607"/>
    <w:rsid w:val="00363487"/>
    <w:rsid w:val="003648B0"/>
    <w:rsid w:val="00365647"/>
    <w:rsid w:val="00366F9A"/>
    <w:rsid w:val="003A2634"/>
    <w:rsid w:val="003A4457"/>
    <w:rsid w:val="003B5C34"/>
    <w:rsid w:val="003D13E3"/>
    <w:rsid w:val="003D51C0"/>
    <w:rsid w:val="003E4174"/>
    <w:rsid w:val="003E7B23"/>
    <w:rsid w:val="003F45DF"/>
    <w:rsid w:val="003F484A"/>
    <w:rsid w:val="004033BB"/>
    <w:rsid w:val="00410DB4"/>
    <w:rsid w:val="00416D2B"/>
    <w:rsid w:val="004248CF"/>
    <w:rsid w:val="004363E1"/>
    <w:rsid w:val="00460F17"/>
    <w:rsid w:val="00463695"/>
    <w:rsid w:val="00465DAD"/>
    <w:rsid w:val="00473D45"/>
    <w:rsid w:val="00477B15"/>
    <w:rsid w:val="00480CFD"/>
    <w:rsid w:val="00491236"/>
    <w:rsid w:val="0049394A"/>
    <w:rsid w:val="004B04C0"/>
    <w:rsid w:val="004B621F"/>
    <w:rsid w:val="004C0D57"/>
    <w:rsid w:val="004D440A"/>
    <w:rsid w:val="0050443F"/>
    <w:rsid w:val="00513520"/>
    <w:rsid w:val="00524E88"/>
    <w:rsid w:val="00531BE2"/>
    <w:rsid w:val="00544179"/>
    <w:rsid w:val="00546B98"/>
    <w:rsid w:val="00547107"/>
    <w:rsid w:val="00551BD5"/>
    <w:rsid w:val="005600AE"/>
    <w:rsid w:val="0058516D"/>
    <w:rsid w:val="005870ED"/>
    <w:rsid w:val="005923C2"/>
    <w:rsid w:val="005968ED"/>
    <w:rsid w:val="00597A65"/>
    <w:rsid w:val="005A7E0B"/>
    <w:rsid w:val="005C1371"/>
    <w:rsid w:val="005C3CD9"/>
    <w:rsid w:val="005C5F3F"/>
    <w:rsid w:val="005D222E"/>
    <w:rsid w:val="005D39C9"/>
    <w:rsid w:val="00612E56"/>
    <w:rsid w:val="00613EBF"/>
    <w:rsid w:val="006143B8"/>
    <w:rsid w:val="00626AB1"/>
    <w:rsid w:val="00637540"/>
    <w:rsid w:val="00655769"/>
    <w:rsid w:val="00660A6A"/>
    <w:rsid w:val="00666389"/>
    <w:rsid w:val="00666462"/>
    <w:rsid w:val="0066689F"/>
    <w:rsid w:val="0068204C"/>
    <w:rsid w:val="00685DFF"/>
    <w:rsid w:val="00686535"/>
    <w:rsid w:val="00693E4A"/>
    <w:rsid w:val="00694410"/>
    <w:rsid w:val="006B0490"/>
    <w:rsid w:val="006B4745"/>
    <w:rsid w:val="006C5D59"/>
    <w:rsid w:val="006D78A4"/>
    <w:rsid w:val="006D79E0"/>
    <w:rsid w:val="006E5679"/>
    <w:rsid w:val="0070001D"/>
    <w:rsid w:val="007028B1"/>
    <w:rsid w:val="00714B20"/>
    <w:rsid w:val="00721500"/>
    <w:rsid w:val="00721947"/>
    <w:rsid w:val="00741122"/>
    <w:rsid w:val="007478A3"/>
    <w:rsid w:val="00750852"/>
    <w:rsid w:val="0076546F"/>
    <w:rsid w:val="00773680"/>
    <w:rsid w:val="00783871"/>
    <w:rsid w:val="0079621D"/>
    <w:rsid w:val="007A56B6"/>
    <w:rsid w:val="007A74FB"/>
    <w:rsid w:val="007B3D89"/>
    <w:rsid w:val="007D2F15"/>
    <w:rsid w:val="007D38E4"/>
    <w:rsid w:val="007D6C84"/>
    <w:rsid w:val="007E6E16"/>
    <w:rsid w:val="007F1DA2"/>
    <w:rsid w:val="00820E79"/>
    <w:rsid w:val="0084101D"/>
    <w:rsid w:val="00853E61"/>
    <w:rsid w:val="00855E50"/>
    <w:rsid w:val="008614B3"/>
    <w:rsid w:val="0088112E"/>
    <w:rsid w:val="0088608D"/>
    <w:rsid w:val="008949B9"/>
    <w:rsid w:val="008A1ACD"/>
    <w:rsid w:val="008B5EE6"/>
    <w:rsid w:val="008C1A48"/>
    <w:rsid w:val="008C6754"/>
    <w:rsid w:val="008D3E09"/>
    <w:rsid w:val="008E4130"/>
    <w:rsid w:val="008E7CFC"/>
    <w:rsid w:val="008F3D4E"/>
    <w:rsid w:val="008F7AB9"/>
    <w:rsid w:val="00902A71"/>
    <w:rsid w:val="0090670D"/>
    <w:rsid w:val="00931BE9"/>
    <w:rsid w:val="009345E9"/>
    <w:rsid w:val="00953BF4"/>
    <w:rsid w:val="00953E01"/>
    <w:rsid w:val="0096353E"/>
    <w:rsid w:val="009673D0"/>
    <w:rsid w:val="009676E8"/>
    <w:rsid w:val="009679FF"/>
    <w:rsid w:val="00973CB5"/>
    <w:rsid w:val="009861A9"/>
    <w:rsid w:val="00995056"/>
    <w:rsid w:val="009968BA"/>
    <w:rsid w:val="00997BD7"/>
    <w:rsid w:val="009A722F"/>
    <w:rsid w:val="009B50DD"/>
    <w:rsid w:val="009C20D1"/>
    <w:rsid w:val="009D6116"/>
    <w:rsid w:val="009F255A"/>
    <w:rsid w:val="00A050C9"/>
    <w:rsid w:val="00A12BB2"/>
    <w:rsid w:val="00A26EBB"/>
    <w:rsid w:val="00A30A69"/>
    <w:rsid w:val="00A37DDB"/>
    <w:rsid w:val="00A411A7"/>
    <w:rsid w:val="00A57B25"/>
    <w:rsid w:val="00A70319"/>
    <w:rsid w:val="00A74F30"/>
    <w:rsid w:val="00AA4E70"/>
    <w:rsid w:val="00AB084C"/>
    <w:rsid w:val="00AC14E7"/>
    <w:rsid w:val="00AF2439"/>
    <w:rsid w:val="00B023CC"/>
    <w:rsid w:val="00B1423B"/>
    <w:rsid w:val="00B2050A"/>
    <w:rsid w:val="00B23433"/>
    <w:rsid w:val="00B4047A"/>
    <w:rsid w:val="00B50865"/>
    <w:rsid w:val="00B6336B"/>
    <w:rsid w:val="00B8023E"/>
    <w:rsid w:val="00B819FF"/>
    <w:rsid w:val="00B9041D"/>
    <w:rsid w:val="00B90E0F"/>
    <w:rsid w:val="00BA2894"/>
    <w:rsid w:val="00BB7010"/>
    <w:rsid w:val="00BC77FF"/>
    <w:rsid w:val="00BD090D"/>
    <w:rsid w:val="00BD0B17"/>
    <w:rsid w:val="00BD58BD"/>
    <w:rsid w:val="00BD6632"/>
    <w:rsid w:val="00BE228A"/>
    <w:rsid w:val="00BE5B9A"/>
    <w:rsid w:val="00BF0ABC"/>
    <w:rsid w:val="00C02295"/>
    <w:rsid w:val="00C1104A"/>
    <w:rsid w:val="00C12C0E"/>
    <w:rsid w:val="00C14C8A"/>
    <w:rsid w:val="00C1611C"/>
    <w:rsid w:val="00C17EB3"/>
    <w:rsid w:val="00C20683"/>
    <w:rsid w:val="00C232CE"/>
    <w:rsid w:val="00C26BBD"/>
    <w:rsid w:val="00C40641"/>
    <w:rsid w:val="00C50167"/>
    <w:rsid w:val="00C7776C"/>
    <w:rsid w:val="00C80CC5"/>
    <w:rsid w:val="00C8598A"/>
    <w:rsid w:val="00CA4C48"/>
    <w:rsid w:val="00CA7D10"/>
    <w:rsid w:val="00CD55E8"/>
    <w:rsid w:val="00CE3695"/>
    <w:rsid w:val="00CE7722"/>
    <w:rsid w:val="00D102D6"/>
    <w:rsid w:val="00D10C57"/>
    <w:rsid w:val="00D16140"/>
    <w:rsid w:val="00D27E62"/>
    <w:rsid w:val="00D36AF8"/>
    <w:rsid w:val="00D37573"/>
    <w:rsid w:val="00D53968"/>
    <w:rsid w:val="00D54CE3"/>
    <w:rsid w:val="00D562D1"/>
    <w:rsid w:val="00D56AA2"/>
    <w:rsid w:val="00D6470E"/>
    <w:rsid w:val="00D649F6"/>
    <w:rsid w:val="00D676F9"/>
    <w:rsid w:val="00D72B7E"/>
    <w:rsid w:val="00D77E7A"/>
    <w:rsid w:val="00D839CE"/>
    <w:rsid w:val="00D83B90"/>
    <w:rsid w:val="00D903A4"/>
    <w:rsid w:val="00DA21E8"/>
    <w:rsid w:val="00DA535D"/>
    <w:rsid w:val="00DB5906"/>
    <w:rsid w:val="00DB696B"/>
    <w:rsid w:val="00DD323E"/>
    <w:rsid w:val="00DD460B"/>
    <w:rsid w:val="00DE3829"/>
    <w:rsid w:val="00DE408C"/>
    <w:rsid w:val="00DF073B"/>
    <w:rsid w:val="00E0251D"/>
    <w:rsid w:val="00E043CC"/>
    <w:rsid w:val="00E17165"/>
    <w:rsid w:val="00E42D87"/>
    <w:rsid w:val="00E50409"/>
    <w:rsid w:val="00E62043"/>
    <w:rsid w:val="00E708DD"/>
    <w:rsid w:val="00E7775B"/>
    <w:rsid w:val="00E84AFA"/>
    <w:rsid w:val="00E86F88"/>
    <w:rsid w:val="00E90FDE"/>
    <w:rsid w:val="00E92D5D"/>
    <w:rsid w:val="00E93C6A"/>
    <w:rsid w:val="00EA02FC"/>
    <w:rsid w:val="00EA0AB2"/>
    <w:rsid w:val="00EA2C85"/>
    <w:rsid w:val="00EA635E"/>
    <w:rsid w:val="00EB6016"/>
    <w:rsid w:val="00EC6369"/>
    <w:rsid w:val="00ED07DD"/>
    <w:rsid w:val="00EE01BA"/>
    <w:rsid w:val="00EE1312"/>
    <w:rsid w:val="00EE4321"/>
    <w:rsid w:val="00EF584A"/>
    <w:rsid w:val="00F10D12"/>
    <w:rsid w:val="00F22287"/>
    <w:rsid w:val="00F228EE"/>
    <w:rsid w:val="00F3202F"/>
    <w:rsid w:val="00F32A32"/>
    <w:rsid w:val="00F351F7"/>
    <w:rsid w:val="00F50D06"/>
    <w:rsid w:val="00F523FD"/>
    <w:rsid w:val="00F536E9"/>
    <w:rsid w:val="00F607BB"/>
    <w:rsid w:val="00F61651"/>
    <w:rsid w:val="00F64DD3"/>
    <w:rsid w:val="00F64EB9"/>
    <w:rsid w:val="00F67B1D"/>
    <w:rsid w:val="00F7487D"/>
    <w:rsid w:val="00F81A0D"/>
    <w:rsid w:val="00F911E1"/>
    <w:rsid w:val="00F923BB"/>
    <w:rsid w:val="00F955D2"/>
    <w:rsid w:val="00F978A8"/>
    <w:rsid w:val="00FA6AA4"/>
    <w:rsid w:val="00FB2F49"/>
    <w:rsid w:val="00FC1419"/>
    <w:rsid w:val="00FD34CA"/>
    <w:rsid w:val="00FD5453"/>
    <w:rsid w:val="00FD78A1"/>
    <w:rsid w:val="00FE1B55"/>
    <w:rsid w:val="00FE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unhideWhenUsed="false" w:semiHidden="false" w:name="heading 5"/>
    <w:lsdException w:qFormat="true" w:unhideWhenUsed="false" w:semiHidden="fals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foot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Tijeloteksta"/>
    <w:qFormat/>
    <w:rsid w:val="001E50E8"/>
    <w:pPr>
      <w:jc w:val="both"/>
    </w:pPr>
    <w:rPr>
      <w:rFonts w:hAnsi="Arial" w:ascii="Arial"/>
      <w:sz w:val="24"/>
      <w:szCs w:val="24"/>
    </w:rPr>
  </w:style>
  <w:style w:styleId="Naslov1" w:type="paragraph">
    <w:name w:val="heading 1"/>
    <w:next w:val="Tijeloteksta"/>
    <w:qFormat/>
    <w:rsid w:val="00DD460B"/>
    <w:pPr>
      <w:keepNext/>
      <w:numPr>
        <w:numId w:val="6"/>
      </w:numPr>
      <w:spacing w:after="600"/>
      <w:outlineLvl w:val="0"/>
    </w:pPr>
    <w:rPr>
      <w:rFonts w:cs="Arial" w:hAnsi="Arial" w:ascii="Arial"/>
      <w:b/>
      <w:bCs/>
      <w:kern w:val="32"/>
      <w:sz w:val="36"/>
      <w:szCs w:val="32"/>
    </w:rPr>
  </w:style>
  <w:style w:styleId="Naslov2" w:type="paragraph">
    <w:name w:val="heading 2"/>
    <w:basedOn w:val="Naslov1"/>
    <w:next w:val="Tijeloteksta"/>
    <w:qFormat/>
    <w:rsid w:val="00DD460B"/>
    <w:pPr>
      <w:numPr>
        <w:ilvl w:val="1"/>
      </w:numPr>
      <w:spacing w:after="480" w:before="600"/>
      <w:outlineLvl w:val="1"/>
    </w:pPr>
    <w:rPr>
      <w:bCs w:val="false"/>
      <w:iCs/>
      <w:sz w:val="32"/>
      <w:szCs w:val="28"/>
    </w:rPr>
  </w:style>
  <w:style w:styleId="Naslov3" w:type="paragraph">
    <w:name w:val="heading 3"/>
    <w:basedOn w:val="Naslov2"/>
    <w:next w:val="Tijeloteksta"/>
    <w:qFormat/>
    <w:rsid w:val="00DD460B"/>
    <w:pPr>
      <w:numPr>
        <w:ilvl w:val="2"/>
      </w:numPr>
      <w:spacing w:after="360" w:before="480"/>
      <w:outlineLvl w:val="2"/>
    </w:pPr>
    <w:rPr>
      <w:bCs/>
      <w:sz w:val="28"/>
      <w:szCs w:val="26"/>
    </w:rPr>
  </w:style>
  <w:style w:styleId="Naslov4" w:type="paragraph">
    <w:name w:val="heading 4"/>
    <w:basedOn w:val="Naslov3"/>
    <w:next w:val="Normal"/>
    <w:qFormat/>
    <w:rsid w:val="00DD460B"/>
    <w:pPr>
      <w:numPr>
        <w:ilvl w:val="3"/>
      </w:numPr>
      <w:spacing w:after="240" w:before="360"/>
      <w:outlineLvl w:val="3"/>
    </w:pPr>
    <w:rPr>
      <w:b w:val="false"/>
      <w:bCs w:val="false"/>
      <w:szCs w:val="28"/>
    </w:rPr>
  </w:style>
  <w:style w:styleId="Naslov5" w:type="paragraph">
    <w:name w:val="heading 5"/>
    <w:basedOn w:val="Naslov4"/>
    <w:next w:val="Tijeloteksta"/>
    <w:qFormat/>
    <w:rsid w:val="00DD460B"/>
    <w:pPr>
      <w:numPr>
        <w:ilvl w:val="4"/>
      </w:numPr>
      <w:spacing w:after="120" w:before="240"/>
      <w:outlineLvl w:val="4"/>
    </w:pPr>
    <w:rPr>
      <w:bCs/>
      <w:iCs w:val="false"/>
      <w:sz w:val="26"/>
      <w:szCs w:val="26"/>
    </w:rPr>
  </w:style>
  <w:style w:styleId="Naslov6" w:type="paragraph">
    <w:name w:val="heading 6"/>
    <w:basedOn w:val="Naslov5"/>
    <w:next w:val="Tijeloteksta"/>
    <w:qFormat/>
    <w:rsid w:val="00DD460B"/>
    <w:pPr>
      <w:numPr>
        <w:ilvl w:val="5"/>
      </w:numPr>
      <w:outlineLvl w:val="5"/>
    </w:pPr>
    <w:rPr>
      <w:bCs w:val="false"/>
      <w:sz w:val="24"/>
      <w:szCs w:val="22"/>
    </w:rPr>
  </w:style>
  <w:style w:styleId="Naslov7" w:type="paragraph">
    <w:name w:val="heading 7"/>
    <w:basedOn w:val="Naslov6"/>
    <w:next w:val="Normal"/>
    <w:qFormat/>
    <w:rsid w:val="00DD460B"/>
    <w:pPr>
      <w:numPr>
        <w:ilvl w:val="6"/>
      </w:numPr>
      <w:outlineLvl w:val="6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50E8"/>
  </w:style>
  <w:style w:customStyle="true" w:styleId="DABTablica" w:type="table">
    <w:name w:val="DAB Tablica"/>
    <w:basedOn w:val="Elegantnatablica"/>
    <w:rsid w:val="00C17EB3"/>
    <w:rPr>
      <w:rFonts w:hAnsi="Arial" w:ascii="Arial"/>
    </w:rPr>
    <w:tblPr>
      <w:tblStyleRowBandSize w:val="1"/>
      <w:tblBorders>
        <w:top w:space="0" w:sz="24" w:color="000000" w:val="single"/>
        <w:left w:space="0" w:sz="0" w:color="auto" w:val="none"/>
        <w:bottom w:space="0" w:sz="24" w:color="000000" w:val="single"/>
        <w:right w:space="0" w:sz="0" w:color="auto" w:val="none"/>
        <w:insideH w:space="0" w:sz="0" w:color="auto" w:val="none"/>
        <w:insideV w:space="0" w:sz="0" w:color="auto" w:val="none"/>
      </w:tblBorders>
    </w:tblPr>
    <w:tcPr>
      <w:shd w:fill="auto" w:color="auto" w:val="clear"/>
    </w:tcPr>
    <w:tblStylePr w:type="firstRow">
      <w:rPr>
        <w:rFonts w:hAnsi="Arial" w:ascii="Arial"/>
        <w:b/>
        <w:i w:val="false"/>
        <w:caps/>
        <w:smallCaps w:val="false"/>
        <w:color w:val="auto"/>
        <w:sz w:val="20"/>
        <w:szCs w:val="20"/>
      </w:rPr>
      <w:tblPr/>
      <w:tcPr>
        <w:tcBorders>
          <w:top w:space="0" w:sz="24" w:color="000000" w:val="single"/>
          <w:left w:val="nil"/>
          <w:bottom w:val="nil"/>
          <w:right w:val="nil"/>
          <w:insideH w:val="nil"/>
          <w:insideV w:val="nil"/>
          <w:tl2br w:val="nil"/>
          <w:tr2bl w:val="nil"/>
        </w:tcBorders>
        <w:shd w:fill="99CCFF" w:color="auto" w:val="clear"/>
      </w:tcPr>
    </w:tblStylePr>
    <w:tblStylePr w:type="lastRow">
      <w:rPr>
        <w:rFonts w:hAnsi="Arial" w:ascii="Arial"/>
        <w:b/>
        <w:sz w:val="20"/>
      </w:rPr>
      <w:tblPr/>
      <w:tcPr>
        <w:tcBorders>
          <w:top w:val="nil"/>
          <w:left w:val="nil"/>
          <w:bottom w:space="0" w:sz="24" w:color="000000" w:val="single"/>
          <w:right w:val="nil"/>
          <w:insideH w:val="nil"/>
          <w:insideV w:val="nil"/>
          <w:tl2br w:val="nil"/>
          <w:tr2bl w:val="nil"/>
        </w:tcBorders>
        <w:shd w:fill="99CCFF" w:color="auto" w:val="clear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fill="E0E0E0" w:color="auto" w:val="clear"/>
      </w:tcPr>
    </w:tblStylePr>
  </w:style>
  <w:style w:styleId="Elegantnatablica" w:type="table">
    <w:name w:val="Table Elegant"/>
    <w:basedOn w:val="Obinatablica"/>
    <w:rsid w:val="00C17EB3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Naslov11" w:type="paragraph">
    <w:name w:val="Naslov 11"/>
    <w:basedOn w:val="Normal"/>
    <w:next w:val="Tijeloteksta"/>
    <w:rsid w:val="00AA4E70"/>
    <w:pPr>
      <w:spacing w:after="600"/>
      <w:jc w:val="left"/>
    </w:pPr>
    <w:rPr>
      <w:b/>
      <w:sz w:val="36"/>
    </w:rPr>
  </w:style>
  <w:style w:customStyle="true" w:styleId="Naslov21" w:type="paragraph">
    <w:name w:val="Naslov 21"/>
    <w:basedOn w:val="Normal"/>
    <w:next w:val="Tijeloteksta"/>
    <w:rsid w:val="00AA4E70"/>
    <w:pPr>
      <w:spacing w:after="480" w:before="600"/>
      <w:jc w:val="left"/>
    </w:pPr>
    <w:rPr>
      <w:b/>
      <w:sz w:val="32"/>
    </w:rPr>
  </w:style>
  <w:style w:customStyle="true" w:styleId="Naslov31" w:type="paragraph">
    <w:name w:val="Naslov 31"/>
    <w:basedOn w:val="Normal"/>
    <w:next w:val="Tijeloteksta"/>
    <w:rsid w:val="00C50167"/>
    <w:pPr>
      <w:spacing w:after="360" w:before="480"/>
      <w:jc w:val="left"/>
    </w:pPr>
    <w:rPr>
      <w:b/>
      <w:sz w:val="28"/>
    </w:rPr>
  </w:style>
  <w:style w:customStyle="true" w:styleId="Grafikanaziv" w:type="paragraph">
    <w:name w:val="Grafika naziv"/>
    <w:basedOn w:val="Normal"/>
    <w:rsid w:val="00C17EB3"/>
    <w:pPr>
      <w:spacing w:before="240"/>
    </w:pPr>
    <w:rPr>
      <w:i/>
      <w:sz w:val="20"/>
      <w:szCs w:val="22"/>
    </w:rPr>
  </w:style>
  <w:style w:customStyle="true" w:styleId="Grafikaopis" w:type="paragraph">
    <w:name w:val="Grafika opis"/>
    <w:basedOn w:val="Grafikanaziv"/>
    <w:rsid w:val="00C17EB3"/>
    <w:pPr>
      <w:spacing w:before="0"/>
    </w:pPr>
  </w:style>
  <w:style w:customStyle="true" w:styleId="Naslov41" w:type="paragraph">
    <w:name w:val="Naslov 41"/>
    <w:basedOn w:val="Normal"/>
    <w:next w:val="Tijeloteksta"/>
    <w:rsid w:val="00C50167"/>
    <w:pPr>
      <w:spacing w:after="240" w:before="360"/>
      <w:jc w:val="left"/>
    </w:pPr>
    <w:rPr>
      <w:sz w:val="28"/>
    </w:rPr>
  </w:style>
  <w:style w:customStyle="true" w:styleId="Naslov51" w:type="paragraph">
    <w:name w:val="Naslov 51"/>
    <w:basedOn w:val="Normal"/>
    <w:next w:val="Tijeloteksta"/>
    <w:rsid w:val="00C50167"/>
    <w:pPr>
      <w:spacing w:after="120" w:before="240"/>
      <w:jc w:val="left"/>
    </w:pPr>
    <w:rPr>
      <w:sz w:val="26"/>
    </w:rPr>
  </w:style>
  <w:style w:customStyle="true" w:styleId="Listanepobrojana" w:type="numbering">
    <w:name w:val="Lista nepobrojana"/>
    <w:basedOn w:val="Bezpopisa"/>
    <w:rsid w:val="00EB6016"/>
    <w:pPr>
      <w:numPr>
        <w:numId w:val="7"/>
      </w:numPr>
    </w:pPr>
  </w:style>
  <w:style w:customStyle="true" w:styleId="Listapobrojana" w:type="numbering">
    <w:name w:val="Lista pobrojana"/>
    <w:basedOn w:val="Bezpopisa"/>
    <w:rsid w:val="00AB084C"/>
    <w:pPr>
      <w:numPr>
        <w:numId w:val="10"/>
      </w:numPr>
    </w:pPr>
  </w:style>
  <w:style w:styleId="Zaglavlje" w:type="paragraph">
    <w:name w:val="header"/>
    <w:basedOn w:val="Normal"/>
    <w:link w:val="ZaglavljeChar"/>
    <w:rsid w:val="007E6E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E6E16"/>
    <w:rPr>
      <w:rFonts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7E6E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E6E16"/>
    <w:rPr>
      <w:rFonts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3A44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A4457"/>
    <w:rPr>
      <w:rFonts w:cs="Tahoma" w:hAnsi="Tahoma" w:ascii="Tahoma"/>
      <w:sz w:val="16"/>
      <w:szCs w:val="16"/>
    </w:rPr>
  </w:style>
  <w:style w:styleId="Tijeloteksta-uvlaka2" w:type="paragraph">
    <w:name w:val="Body Text Indent 2"/>
    <w:basedOn w:val="Normal"/>
    <w:rsid w:val="007A56B6"/>
    <w:pPr>
      <w:spacing w:lineRule="auto" w:line="480" w:after="120"/>
      <w:ind w:left="283"/>
    </w:pPr>
  </w:style>
  <w:style w:styleId="Bezproreda" w:type="paragraph">
    <w:name w:val="No Spacing"/>
    <w:uiPriority w:val="99"/>
    <w:qFormat/>
    <w:rsid w:val="0020443F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20443F"/>
    <w:pPr>
      <w:spacing w:after="80"/>
      <w:jc w:val="left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0443F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semiHidden/>
    <w:rsid w:val="0020443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C1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3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 w:semiHidden="0" w:unhideWhenUsed="0"/>
    <w:lsdException w:name="heading 6" w:qFormat="1" w:semiHidden="0" w:unhideWhenUsed="0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Tijeloteksta"/>
    <w:qFormat/>
    <w:rsid w:val="001E50E8"/>
    <w:pPr>
      <w:jc w:val="both"/>
    </w:pPr>
    <w:rPr>
      <w:rFonts w:ascii="Arial" w:hAnsi="Arial"/>
      <w:sz w:val="24"/>
      <w:szCs w:val="24"/>
    </w:rPr>
  </w:style>
  <w:style w:styleId="Naslov1" w:type="paragraph">
    <w:name w:val="heading 1"/>
    <w:next w:val="Tijeloteksta"/>
    <w:qFormat/>
    <w:rsid w:val="00DD460B"/>
    <w:pPr>
      <w:keepNext/>
      <w:numPr>
        <w:numId w:val="6"/>
      </w:numPr>
      <w:spacing w:after="600"/>
      <w:outlineLvl w:val="0"/>
    </w:pPr>
    <w:rPr>
      <w:rFonts w:ascii="Arial" w:cs="Arial" w:hAnsi="Arial"/>
      <w:b/>
      <w:bCs/>
      <w:kern w:val="32"/>
      <w:sz w:val="36"/>
      <w:szCs w:val="32"/>
    </w:rPr>
  </w:style>
  <w:style w:styleId="Naslov2" w:type="paragraph">
    <w:name w:val="heading 2"/>
    <w:basedOn w:val="Naslov1"/>
    <w:next w:val="Tijeloteksta"/>
    <w:qFormat/>
    <w:rsid w:val="00DD460B"/>
    <w:pPr>
      <w:numPr>
        <w:ilvl w:val="1"/>
      </w:numPr>
      <w:spacing w:after="480" w:before="600"/>
      <w:outlineLvl w:val="1"/>
    </w:pPr>
    <w:rPr>
      <w:bCs w:val="0"/>
      <w:iCs/>
      <w:sz w:val="32"/>
      <w:szCs w:val="28"/>
    </w:rPr>
  </w:style>
  <w:style w:styleId="Naslov3" w:type="paragraph">
    <w:name w:val="heading 3"/>
    <w:basedOn w:val="Naslov2"/>
    <w:next w:val="Tijeloteksta"/>
    <w:qFormat/>
    <w:rsid w:val="00DD460B"/>
    <w:pPr>
      <w:numPr>
        <w:ilvl w:val="2"/>
      </w:numPr>
      <w:spacing w:after="360" w:before="480"/>
      <w:outlineLvl w:val="2"/>
    </w:pPr>
    <w:rPr>
      <w:bCs/>
      <w:sz w:val="28"/>
      <w:szCs w:val="26"/>
    </w:rPr>
  </w:style>
  <w:style w:styleId="Naslov4" w:type="paragraph">
    <w:name w:val="heading 4"/>
    <w:basedOn w:val="Naslov3"/>
    <w:next w:val="Normal"/>
    <w:qFormat/>
    <w:rsid w:val="00DD460B"/>
    <w:pPr>
      <w:numPr>
        <w:ilvl w:val="3"/>
      </w:numPr>
      <w:spacing w:after="240" w:before="360"/>
      <w:outlineLvl w:val="3"/>
    </w:pPr>
    <w:rPr>
      <w:b w:val="0"/>
      <w:bCs w:val="0"/>
      <w:szCs w:val="28"/>
    </w:rPr>
  </w:style>
  <w:style w:styleId="Naslov5" w:type="paragraph">
    <w:name w:val="heading 5"/>
    <w:basedOn w:val="Naslov4"/>
    <w:next w:val="Tijeloteksta"/>
    <w:qFormat/>
    <w:rsid w:val="00DD460B"/>
    <w:pPr>
      <w:numPr>
        <w:ilvl w:val="4"/>
      </w:numPr>
      <w:spacing w:after="120" w:before="240"/>
      <w:outlineLvl w:val="4"/>
    </w:pPr>
    <w:rPr>
      <w:bCs/>
      <w:iCs w:val="0"/>
      <w:sz w:val="26"/>
      <w:szCs w:val="26"/>
    </w:rPr>
  </w:style>
  <w:style w:styleId="Naslov6" w:type="paragraph">
    <w:name w:val="heading 6"/>
    <w:basedOn w:val="Naslov5"/>
    <w:next w:val="Tijeloteksta"/>
    <w:qFormat/>
    <w:rsid w:val="00DD460B"/>
    <w:pPr>
      <w:numPr>
        <w:ilvl w:val="5"/>
      </w:numPr>
      <w:outlineLvl w:val="5"/>
    </w:pPr>
    <w:rPr>
      <w:bCs w:val="0"/>
      <w:sz w:val="24"/>
      <w:szCs w:val="22"/>
    </w:rPr>
  </w:style>
  <w:style w:styleId="Naslov7" w:type="paragraph">
    <w:name w:val="heading 7"/>
    <w:basedOn w:val="Naslov6"/>
    <w:next w:val="Normal"/>
    <w:qFormat/>
    <w:rsid w:val="00DD460B"/>
    <w:pPr>
      <w:numPr>
        <w:ilvl w:val="6"/>
      </w:numPr>
      <w:outlineLvl w:val="6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50E8"/>
  </w:style>
  <w:style w:customStyle="1" w:styleId="DABTablica" w:type="table">
    <w:name w:val="DAB Tablica"/>
    <w:basedOn w:val="Elegantnatablica"/>
    <w:rsid w:val="00C17EB3"/>
    <w:rPr>
      <w:rFonts w:ascii="Arial" w:hAnsi="Arial"/>
    </w:rPr>
    <w:tblPr>
      <w:tblStyleRowBandSize w:val="1"/>
      <w:tblBorders>
        <w:top w:color="000000" w:space="0" w:sz="24" w:val="single"/>
        <w:left w:color="auto" w:space="0" w:sz="0" w:val="none"/>
        <w:bottom w:color="000000" w:space="0" w:sz="24" w:val="single"/>
        <w:right w:color="auto" w:space="0" w:sz="0" w:val="none"/>
        <w:insideH w:color="auto" w:space="0" w:sz="0" w:val="none"/>
        <w:insideV w:color="auto" w:space="0" w:sz="0" w:val="none"/>
      </w:tblBorders>
    </w:tblPr>
    <w:tcPr>
      <w:shd w:color="auto" w:fill="auto" w:val="clear"/>
    </w:tcPr>
    <w:tblStylePr w:type="firstRow">
      <w:rPr>
        <w:rFonts w:ascii="Arial" w:hAnsi="Arial"/>
        <w:b/>
        <w:i w:val="0"/>
        <w:caps/>
        <w:smallCaps w:val="0"/>
        <w:color w:val="auto"/>
        <w:sz w:val="20"/>
        <w:szCs w:val="20"/>
      </w:rPr>
      <w:tblPr/>
      <w:tcPr>
        <w:tcBorders>
          <w:top w:color="000000" w:space="0" w:sz="24" w:val="single"/>
          <w:left w:val="nil"/>
          <w:bottom w:val="nil"/>
          <w:right w:val="nil"/>
          <w:insideH w:val="nil"/>
          <w:insideV w:val="nil"/>
          <w:tl2br w:val="nil"/>
          <w:tr2bl w:val="nil"/>
        </w:tcBorders>
        <w:shd w:color="auto" w:fill="99CCFF" w:val="clear"/>
      </w:tcPr>
    </w:tblStylePr>
    <w:tblStylePr w:type="lastRow">
      <w:rPr>
        <w:rFonts w:ascii="Arial" w:hAnsi="Arial"/>
        <w:b/>
        <w:sz w:val="20"/>
      </w:rPr>
      <w:tblPr/>
      <w:tcPr>
        <w:tcBorders>
          <w:top w:val="nil"/>
          <w:left w:val="nil"/>
          <w:bottom w:color="000000" w:space="0" w:sz="24" w:val="single"/>
          <w:right w:val="nil"/>
          <w:insideH w:val="nil"/>
          <w:insideV w:val="nil"/>
          <w:tl2br w:val="nil"/>
          <w:tr2bl w:val="nil"/>
        </w:tcBorders>
        <w:shd w:color="auto" w:fill="99CCFF" w:val="clear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color="auto" w:fill="E0E0E0" w:val="clear"/>
      </w:tcPr>
    </w:tblStylePr>
  </w:style>
  <w:style w:styleId="Elegantnatablica" w:type="table">
    <w:name w:val="Table Elegant"/>
    <w:basedOn w:val="Obinatablica"/>
    <w:rsid w:val="00C17EB3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Naslov11" w:type="paragraph">
    <w:name w:val="Naslov 11"/>
    <w:basedOn w:val="Normal"/>
    <w:next w:val="Tijeloteksta"/>
    <w:rsid w:val="00AA4E70"/>
    <w:pPr>
      <w:spacing w:after="600"/>
      <w:jc w:val="left"/>
    </w:pPr>
    <w:rPr>
      <w:b/>
      <w:sz w:val="36"/>
    </w:rPr>
  </w:style>
  <w:style w:customStyle="1" w:styleId="Naslov21" w:type="paragraph">
    <w:name w:val="Naslov 21"/>
    <w:basedOn w:val="Normal"/>
    <w:next w:val="Tijeloteksta"/>
    <w:rsid w:val="00AA4E70"/>
    <w:pPr>
      <w:spacing w:after="480" w:before="600"/>
      <w:jc w:val="left"/>
    </w:pPr>
    <w:rPr>
      <w:b/>
      <w:sz w:val="32"/>
    </w:rPr>
  </w:style>
  <w:style w:customStyle="1" w:styleId="Naslov31" w:type="paragraph">
    <w:name w:val="Naslov 31"/>
    <w:basedOn w:val="Normal"/>
    <w:next w:val="Tijeloteksta"/>
    <w:rsid w:val="00C50167"/>
    <w:pPr>
      <w:spacing w:after="360" w:before="480"/>
      <w:jc w:val="left"/>
    </w:pPr>
    <w:rPr>
      <w:b/>
      <w:sz w:val="28"/>
    </w:rPr>
  </w:style>
  <w:style w:customStyle="1" w:styleId="Grafikanaziv" w:type="paragraph">
    <w:name w:val="Grafika naziv"/>
    <w:basedOn w:val="Normal"/>
    <w:rsid w:val="00C17EB3"/>
    <w:pPr>
      <w:spacing w:before="240"/>
    </w:pPr>
    <w:rPr>
      <w:i/>
      <w:sz w:val="20"/>
      <w:szCs w:val="22"/>
    </w:rPr>
  </w:style>
  <w:style w:customStyle="1" w:styleId="Grafikaopis" w:type="paragraph">
    <w:name w:val="Grafika opis"/>
    <w:basedOn w:val="Grafikanaziv"/>
    <w:rsid w:val="00C17EB3"/>
    <w:pPr>
      <w:spacing w:before="0"/>
    </w:pPr>
  </w:style>
  <w:style w:customStyle="1" w:styleId="Naslov41" w:type="paragraph">
    <w:name w:val="Naslov 41"/>
    <w:basedOn w:val="Normal"/>
    <w:next w:val="Tijeloteksta"/>
    <w:rsid w:val="00C50167"/>
    <w:pPr>
      <w:spacing w:after="240" w:before="360"/>
      <w:jc w:val="left"/>
    </w:pPr>
    <w:rPr>
      <w:sz w:val="28"/>
    </w:rPr>
  </w:style>
  <w:style w:customStyle="1" w:styleId="Naslov51" w:type="paragraph">
    <w:name w:val="Naslov 51"/>
    <w:basedOn w:val="Normal"/>
    <w:next w:val="Tijeloteksta"/>
    <w:rsid w:val="00C50167"/>
    <w:pPr>
      <w:spacing w:after="120" w:before="240"/>
      <w:jc w:val="left"/>
    </w:pPr>
    <w:rPr>
      <w:sz w:val="26"/>
    </w:rPr>
  </w:style>
  <w:style w:customStyle="1" w:styleId="Listanepobrojana" w:type="numbering">
    <w:name w:val="Lista nepobrojana"/>
    <w:basedOn w:val="Bezpopisa"/>
    <w:rsid w:val="00EB6016"/>
    <w:pPr>
      <w:numPr>
        <w:numId w:val="7"/>
      </w:numPr>
    </w:pPr>
  </w:style>
  <w:style w:customStyle="1" w:styleId="Listapobrojana" w:type="numbering">
    <w:name w:val="Lista pobrojana"/>
    <w:basedOn w:val="Bezpopisa"/>
    <w:rsid w:val="00AB084C"/>
    <w:pPr>
      <w:numPr>
        <w:numId w:val="10"/>
      </w:numPr>
    </w:pPr>
  </w:style>
  <w:style w:styleId="Zaglavlje" w:type="paragraph">
    <w:name w:val="header"/>
    <w:basedOn w:val="Normal"/>
    <w:link w:val="ZaglavljeChar"/>
    <w:rsid w:val="007E6E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E6E16"/>
    <w:rPr>
      <w:rFonts w:ascii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7E6E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E6E16"/>
    <w:rPr>
      <w:rFonts w:ascii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3A44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A4457"/>
    <w:rPr>
      <w:rFonts w:ascii="Tahoma" w:cs="Tahoma" w:hAnsi="Tahoma"/>
      <w:sz w:val="16"/>
      <w:szCs w:val="16"/>
    </w:rPr>
  </w:style>
  <w:style w:styleId="Tijeloteksta-uvlaka2" w:type="paragraph">
    <w:name w:val="Body Text Indent 2"/>
    <w:basedOn w:val="Normal"/>
    <w:rsid w:val="007A56B6"/>
    <w:pPr>
      <w:spacing w:after="120" w:line="480" w:lineRule="auto"/>
      <w:ind w:left="283"/>
    </w:pPr>
  </w:style>
  <w:style w:styleId="Bezproreda" w:type="paragraph">
    <w:name w:val="No Spacing"/>
    <w:uiPriority w:val="99"/>
    <w:qFormat/>
    <w:rsid w:val="0020443F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20443F"/>
    <w:pPr>
      <w:spacing w:after="80"/>
      <w:jc w:val="left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0443F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semiHidden/>
    <w:rsid w:val="0020443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C1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3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63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23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FA066-1A79-4FC4-83BE-A57F1CD62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1921</properties:Characters>
  <properties:Lines>219</properties:Lines>
  <properties:Paragraphs>158</properties:Paragraphs>
  <properties:TotalTime>47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jkh</vt:lpstr>
      <vt:lpstr>jkh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2018-03-24T09:38:00Z</dcterms:created>
  <cp:lastModifiedBy>Valentina Gabud</cp:lastModifiedBy>
  <cp:lastPrinted>2012-09-14T09:46:00Z</cp:lastPrinted>
  <dcterms:modified xmlns:xsi="http://www.w3.org/2001/XMLSchema-instance" xsi:type="dcterms:W3CDTF">2018-06-11T08:31:00Z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St-489/2015-71 / Podnesak - Podnesak (28-Zavrsni diobni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