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54fd" w14:paraId="f4f54fd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832287">
        <w:t>845</w:t>
      </w:r>
      <w:r w:rsidR="00CA0AA3">
        <w:t>/17-</w:t>
      </w:r>
      <w:r w:rsidR="0067463D">
        <w:t>4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832287" w:rsidP="00064FF2" w:rsidR="004A3868" w:rsidRPr="00064FF2">
      <w:pPr>
        <w:ind w:firstLine="708"/>
        <w:jc w:val="both"/>
      </w:pPr>
      <w:r>
        <w:t>Trgovački sud u Osijeku</w:t>
      </w:r>
      <w:r w:rsidR="004A3868" w:rsidRPr="00D14516">
        <w:t xml:space="preserve"> </w:t>
      </w:r>
      <w:r w:rsidR="00313597">
        <w:t xml:space="preserve">po </w:t>
      </w:r>
      <w:r>
        <w:t>sudskoj savjetnici</w:t>
      </w:r>
      <w:r w:rsidR="00064FF2">
        <w:t xml:space="preserve"> </w:t>
      </w:r>
      <w:r>
        <w:t>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</w:t>
      </w:r>
      <w:r>
        <w:t>Zagreb</w:t>
      </w:r>
      <w:r w:rsidR="009B0425">
        <w:t>, Podružnice</w:t>
      </w:r>
      <w:r w:rsidR="00064FF2">
        <w:t xml:space="preserve"> </w:t>
      </w:r>
      <w:r>
        <w:t>Zagreb</w:t>
      </w:r>
      <w:r w:rsidR="00064FF2">
        <w:t xml:space="preserve">, OIB: 85821130368, </w:t>
      </w:r>
      <w:r>
        <w:t>Zagreb</w:t>
      </w:r>
      <w:r w:rsidR="00064FF2">
        <w:t xml:space="preserve">, </w:t>
      </w:r>
      <w:r>
        <w:t>Trg svibanjskih žrtava 1995.,</w:t>
      </w:r>
      <w:r w:rsidR="004A3868">
        <w:t xml:space="preserve"> </w:t>
      </w:r>
      <w:r w:rsidR="00064FF2">
        <w:t xml:space="preserve">za pokretanje skraćenog stečajnog postupka nad </w:t>
      </w:r>
      <w:r w:rsidR="00665E74">
        <w:t xml:space="preserve">stečajnim </w:t>
      </w:r>
      <w:r w:rsidR="00064FF2">
        <w:t xml:space="preserve">dužnikom </w:t>
      </w:r>
      <w:r>
        <w:t xml:space="preserve">PEMAG USLUGE </w:t>
      </w:r>
      <w:r w:rsidR="00AF119A">
        <w:t xml:space="preserve"> </w:t>
      </w:r>
      <w:r w:rsidR="00064FF2">
        <w:t xml:space="preserve">d.o.o. za </w:t>
      </w:r>
      <w:r w:rsidR="00E63354">
        <w:t>trgovinu</w:t>
      </w:r>
      <w:r>
        <w:t xml:space="preserve"> i usluge u likvidaciji</w:t>
      </w:r>
      <w:r w:rsidR="00064FF2">
        <w:t xml:space="preserve">, MBS: </w:t>
      </w:r>
      <w:r>
        <w:t>080328633</w:t>
      </w:r>
      <w:r w:rsidR="00064FF2">
        <w:t xml:space="preserve">, OIB: </w:t>
      </w:r>
      <w:r>
        <w:t>93670289045</w:t>
      </w:r>
      <w:r w:rsidR="00064FF2">
        <w:t xml:space="preserve">, </w:t>
      </w:r>
      <w:r>
        <w:t>Zagreb</w:t>
      </w:r>
      <w:r w:rsidR="00064FF2">
        <w:t xml:space="preserve">, </w:t>
      </w:r>
      <w:r>
        <w:t>Istarska 34</w:t>
      </w:r>
      <w:r w:rsidR="00250413">
        <w:t xml:space="preserve">, dana </w:t>
      </w:r>
      <w:r w:rsidR="0067463D">
        <w:t>8</w:t>
      </w:r>
      <w:r w:rsidR="00064FF2">
        <w:t xml:space="preserve">. </w:t>
      </w:r>
      <w:r>
        <w:t>kolovoza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832287" w:rsidP="00832287" w:rsidR="00B75497">
      <w:pPr>
        <w:ind w:firstLine="720"/>
        <w:jc w:val="both"/>
      </w:pPr>
      <w:r>
        <w:t>Odbacuje se zahtjev za p</w:t>
      </w:r>
      <w:r w:rsidR="00A435ED">
        <w:t>rovedbu</w:t>
      </w:r>
      <w:r>
        <w:t xml:space="preserve"> skraćenog stečajnog postupka nad stečajnim dužnikom </w:t>
      </w:r>
      <w:r w:rsidRPr="00832287">
        <w:t>PEMAG USLUGE  d.o.o. za trgovinu i usluge u likvidaciji, MBS: 080328633, OIB: 93670289045, Zagreb, Istarska 34</w:t>
      </w:r>
      <w:r>
        <w:t>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67463D">
      <w:pPr>
        <w:pStyle w:val="Naslov1"/>
        <w:rPr>
          <w:b w:val="false"/>
          <w:lang w:val="hr-HR"/>
        </w:rPr>
      </w:pPr>
      <w:r w:rsidRPr="0067463D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832287" w:rsidP="00AF119A" w:rsidR="00832287">
      <w:pPr>
        <w:ind w:firstLine="720"/>
        <w:jc w:val="both"/>
      </w:pPr>
      <w:r>
        <w:t xml:space="preserve">Trgovački sud u Zagrebu 18. </w:t>
      </w:r>
      <w:r w:rsidR="00774C3B">
        <w:t>s</w:t>
      </w:r>
      <w:r>
        <w:t xml:space="preserve">vibnja 2017. </w:t>
      </w:r>
      <w:r w:rsidR="00774C3B">
        <w:t>z</w:t>
      </w:r>
      <w:r>
        <w:t>aprimio je zahtjev Financijske agencije, Regionalnog centra Zagreb, Podružnice Zagreb, za provedbu skraćenog stečajnog postupka, Klasa: 110-07/17-01/04, Ur.broj: 04-06-17-2643 od 16. svibnja 2017. nad stečajnim dužnikom</w:t>
      </w:r>
      <w:r w:rsidR="00027D65">
        <w:t xml:space="preserve"> </w:t>
      </w:r>
      <w:r w:rsidR="00027D65" w:rsidRPr="00027D65">
        <w:t>PEMAG USLUGE  d.o.o. za trgovinu i usluge u likvidaciji, MBS: 080328633, OIB: 93670289045, Zagreb, Istarska 34</w:t>
      </w:r>
      <w:r w:rsidR="00027D65">
        <w:t>.</w:t>
      </w:r>
    </w:p>
    <w:p w:rsidRDefault="00027D65" w:rsidP="00AF119A" w:rsidR="00027D65">
      <w:pPr>
        <w:ind w:firstLine="720"/>
        <w:jc w:val="both"/>
      </w:pPr>
    </w:p>
    <w:p w:rsidRDefault="00027D65" w:rsidP="00501156" w:rsidR="00027D65">
      <w:pPr>
        <w:ind w:firstLine="720"/>
        <w:jc w:val="both"/>
      </w:pPr>
      <w:r>
        <w:t>Visoki trgovački sud Republike Hrvatske rješenjem</w:t>
      </w:r>
      <w:r w:rsidR="006319F9">
        <w:t>,</w:t>
      </w:r>
      <w:r>
        <w:t xml:space="preserve"> broj: 31-Su-525/17-10 od 26. lipnja 2017. odredio je Trgovački sud u Osijeku kao drugi stvarno nadležni sud za postupanje u stečajnim predmetima Trgovačkog suda u Zagrebu te je Trgovač</w:t>
      </w:r>
      <w:r w:rsidR="0067463D">
        <w:t>ki sud u Zagrebu ustupio ovome s</w:t>
      </w:r>
      <w:r>
        <w:t>udu navedeni predmet na daljnje postupanje, koji je zaprimljen 13. srpnja 2017.</w:t>
      </w:r>
    </w:p>
    <w:p w:rsidRDefault="00A435ED" w:rsidP="00501156" w:rsidR="00A435ED">
      <w:pPr>
        <w:ind w:firstLine="720"/>
        <w:jc w:val="both"/>
      </w:pPr>
    </w:p>
    <w:p w:rsidRDefault="00027D65" w:rsidP="00AF119A" w:rsidR="0067463D">
      <w:pPr>
        <w:ind w:firstLine="720"/>
        <w:jc w:val="both"/>
      </w:pPr>
      <w:r>
        <w:t xml:space="preserve">Uvidom u sudski registar za stečajnog dužnika </w:t>
      </w:r>
      <w:r w:rsidR="00303858">
        <w:t xml:space="preserve">PEMAG USLUGE </w:t>
      </w:r>
      <w:r w:rsidRPr="00027D65">
        <w:t xml:space="preserve">d.o.o. za trgovinu i usluge u likvidaciji, MBS: 080328633, OIB: 93670289045, Zagreb, Istarska </w:t>
      </w:r>
    </w:p>
    <w:p w:rsidRDefault="0067463D" w:rsidP="0067463D" w:rsidR="0067463D">
      <w:pPr>
        <w:jc w:val="right"/>
      </w:pPr>
      <w:r>
        <w:lastRenderedPageBreak/>
        <w:t>19 St-845/17-4</w:t>
      </w:r>
    </w:p>
    <w:p w:rsidRDefault="0067463D" w:rsidP="00AF119A" w:rsidR="0067463D">
      <w:pPr>
        <w:ind w:firstLine="720"/>
        <w:jc w:val="both"/>
      </w:pPr>
    </w:p>
    <w:p w:rsidRDefault="0067463D" w:rsidP="0067463D" w:rsidR="0067463D">
      <w:pPr>
        <w:jc w:val="both"/>
      </w:pPr>
    </w:p>
    <w:p w:rsidRDefault="00027D65" w:rsidP="0067463D" w:rsidR="00027D65">
      <w:pPr>
        <w:jc w:val="both"/>
      </w:pPr>
      <w:r w:rsidRPr="00027D65">
        <w:t>34</w:t>
      </w:r>
      <w:r>
        <w:t xml:space="preserve">, utvrđeno je da je nad </w:t>
      </w:r>
      <w:r w:rsidR="00217253">
        <w:t>predmetnim stečajnim dužnikom</w:t>
      </w:r>
      <w:r>
        <w:t xml:space="preserve"> temeljem Odluke o nastanku razloga za prestanak društva od 25. veljače 2016. pokrenut postupak likvidacije. </w:t>
      </w:r>
    </w:p>
    <w:p w:rsidRDefault="00501156" w:rsidP="00AF119A" w:rsidR="00501156">
      <w:pPr>
        <w:ind w:firstLine="720"/>
        <w:jc w:val="both"/>
      </w:pPr>
    </w:p>
    <w:p w:rsidRDefault="00501156" w:rsidP="00AF119A" w:rsidR="00501156">
      <w:pPr>
        <w:ind w:firstLine="720"/>
        <w:jc w:val="both"/>
      </w:pPr>
      <w:r w:rsidRPr="00501156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brisanja iz sudskog registra.</w:t>
      </w:r>
    </w:p>
    <w:p w:rsidRDefault="00CC0A9D" w:rsidP="00027D65" w:rsidR="00B176DA">
      <w:pPr>
        <w:tabs>
          <w:tab w:pos="2070" w:val="left"/>
        </w:tabs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 xml:space="preserve">, </w:t>
      </w:r>
      <w:r w:rsidR="00027D65">
        <w:t>odba</w:t>
      </w:r>
      <w:r w:rsidR="00303858">
        <w:t xml:space="preserve">cuje se zahtjev </w:t>
      </w:r>
      <w:r w:rsidR="00027D65">
        <w:t>predlagatelja za provedbu skraćenog stečajnog postupka, obzirom nisu kumulativno ispunjene pretpostavke</w:t>
      </w:r>
      <w:r w:rsidR="00303858">
        <w:t xml:space="preserve"> za provedbu </w:t>
      </w:r>
      <w:r w:rsidR="006319F9">
        <w:t>istog</w:t>
      </w:r>
      <w:r w:rsidR="00027D65">
        <w:t xml:space="preserve"> i</w:t>
      </w:r>
      <w:r w:rsidR="00303858">
        <w:t>z čl. 428.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8C7588">
        <w:rPr>
          <w:bCs/>
        </w:rPr>
        <w:t>0</w:t>
      </w:r>
      <w:r w:rsidR="0067463D">
        <w:rPr>
          <w:bCs/>
        </w:rPr>
        <w:t>8</w:t>
      </w:r>
      <w:r w:rsidR="008041DE">
        <w:rPr>
          <w:bCs/>
        </w:rPr>
        <w:t xml:space="preserve">. </w:t>
      </w:r>
      <w:r w:rsidR="00027D65">
        <w:rPr>
          <w:bCs/>
        </w:rPr>
        <w:t xml:space="preserve">kolovoza 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027D65" w:rsidR="00027D65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7463D">
        <w:rPr>
          <w:lang w:val="hr-HR"/>
        </w:rPr>
        <w:t>                         </w:t>
      </w:r>
      <w:r w:rsidR="00DE571A">
        <w:rPr>
          <w:b w:val="false"/>
          <w:lang w:val="hr-HR"/>
        </w:rPr>
        <w:tab/>
      </w:r>
    </w:p>
    <w:p w:rsidRDefault="00027D65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           </w:t>
      </w:r>
      <w:r w:rsidR="00DE571A">
        <w:rPr>
          <w:b w:val="false"/>
          <w:lang w:val="hr-HR"/>
        </w:rPr>
        <w:t>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303858" w:rsidP="00B75497" w:rsidR="00303858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izjaviti </w:t>
      </w:r>
      <w:r>
        <w:t xml:space="preserve">žalbu </w:t>
      </w:r>
      <w:r w:rsidR="00E957FA">
        <w:t>Trgovačkom</w:t>
      </w:r>
      <w:r w:rsidR="00362E5B">
        <w:t xml:space="preserve"> sudu u</w:t>
      </w:r>
      <w:r w:rsidR="00E957FA">
        <w:t xml:space="preserve"> Osijeku</w:t>
      </w:r>
      <w:r w:rsidR="00362E5B">
        <w:t xml:space="preserve"> </w:t>
      </w:r>
      <w:r>
        <w:t>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AD139D" w:rsidP="00B75497" w:rsidR="00AD139D">
      <w:pPr>
        <w:pStyle w:val="Tijeloteksta"/>
      </w:pP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215AA8">
        <w:t>Zagreb</w:t>
      </w:r>
      <w:r>
        <w:t xml:space="preserve">, Podružnica </w:t>
      </w:r>
      <w:r w:rsidR="00215AA8">
        <w:t>Zagreb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215AA8" w:rsidR="006832C3">
      <w:pPr>
        <w:numPr>
          <w:ilvl w:val="0"/>
          <w:numId w:val="2"/>
        </w:numPr>
        <w:jc w:val="both"/>
      </w:pPr>
      <w:r>
        <w:t>e-oglasna ploča suda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</w:t>
      </w:r>
      <w:r w:rsidR="00215AA8">
        <w:t xml:space="preserve">odbacivanjem 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215AA8">
        <w:t>04</w:t>
      </w:r>
      <w:r>
        <w:t xml:space="preserve">. </w:t>
      </w:r>
      <w:r w:rsidR="00E3703B">
        <w:t>rujna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6C8" w:rsidP="004A3868" w:rsidR="00B426C8">
      <w:r>
        <w:separator/>
      </w:r>
    </w:p>
  </w:endnote>
  <w:endnote w:id="0" w:type="continuationSeparator">
    <w:p w:rsidRDefault="00B426C8" w:rsidP="004A3868" w:rsidR="00B42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6C8" w:rsidP="004A3868" w:rsidR="00B426C8">
      <w:r>
        <w:separator/>
      </w:r>
    </w:p>
  </w:footnote>
  <w:footnote w:id="0" w:type="continuationSeparator">
    <w:p w:rsidRDefault="00B426C8" w:rsidP="004A3868" w:rsidR="00B42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7775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D65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1132"/>
    <w:rsid w:val="00137654"/>
    <w:rsid w:val="0014134B"/>
    <w:rsid w:val="0014394E"/>
    <w:rsid w:val="00154A6B"/>
    <w:rsid w:val="001627FB"/>
    <w:rsid w:val="00163169"/>
    <w:rsid w:val="001718AE"/>
    <w:rsid w:val="0018368F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21261F"/>
    <w:rsid w:val="00215AA8"/>
    <w:rsid w:val="00217253"/>
    <w:rsid w:val="0022414E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03858"/>
    <w:rsid w:val="00313597"/>
    <w:rsid w:val="003331FB"/>
    <w:rsid w:val="00362E5B"/>
    <w:rsid w:val="00365B73"/>
    <w:rsid w:val="003843C3"/>
    <w:rsid w:val="003A6C8A"/>
    <w:rsid w:val="003B06A8"/>
    <w:rsid w:val="003B195E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E3E2E"/>
    <w:rsid w:val="004E65BC"/>
    <w:rsid w:val="004F2672"/>
    <w:rsid w:val="00501156"/>
    <w:rsid w:val="005012E6"/>
    <w:rsid w:val="005200AB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1187C"/>
    <w:rsid w:val="0062253E"/>
    <w:rsid w:val="006247C8"/>
    <w:rsid w:val="00625F0A"/>
    <w:rsid w:val="006319F9"/>
    <w:rsid w:val="00640501"/>
    <w:rsid w:val="006556E0"/>
    <w:rsid w:val="00665E74"/>
    <w:rsid w:val="0067463D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74C3B"/>
    <w:rsid w:val="00782257"/>
    <w:rsid w:val="00795FF2"/>
    <w:rsid w:val="007A0EFB"/>
    <w:rsid w:val="007C1C95"/>
    <w:rsid w:val="007C2112"/>
    <w:rsid w:val="007F551F"/>
    <w:rsid w:val="008041DE"/>
    <w:rsid w:val="00816035"/>
    <w:rsid w:val="00832287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35ED"/>
    <w:rsid w:val="00A45F7B"/>
    <w:rsid w:val="00A52692"/>
    <w:rsid w:val="00A819D4"/>
    <w:rsid w:val="00AA0272"/>
    <w:rsid w:val="00AD139D"/>
    <w:rsid w:val="00AE0651"/>
    <w:rsid w:val="00AF119A"/>
    <w:rsid w:val="00AF266F"/>
    <w:rsid w:val="00B04AB5"/>
    <w:rsid w:val="00B176DA"/>
    <w:rsid w:val="00B426C8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3B84"/>
    <w:rsid w:val="00E87FD6"/>
    <w:rsid w:val="00E957FA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77775"/>
    <w:rsid w:val="00F971B3"/>
    <w:rsid w:val="00FA70D4"/>
    <w:rsid w:val="00FB1DC3"/>
    <w:rsid w:val="00FB5D98"/>
    <w:rsid w:val="00FC068C"/>
    <w:rsid w:val="00FC45CB"/>
    <w:rsid w:val="00FC68E5"/>
    <w:rsid w:val="00FD0B8C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St-845/2017</izvorni_sadrzaj>
    <derivirana_varijabla naziv="DomainObject.Predmet.OznakaBroj_1">St-845/2017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PEMAG USLUGE d.o.o. u likvidaciji</izvorni_sadrzaj>
    <derivirana_varijabla naziv="DomainObject.Predmet.ProtustrankaFormated_1">  PEMAG USLUGE d.o.o. u likvidaciji</derivirana_varijabla>
  </DomainObject.Predmet.ProtustrankaFormated>
  <DomainObject.Predmet.ProtustrankaFormatedOIB>
    <izvorni_sadrzaj>  PEMAG USLUGE d.o.o. u likvidaciji, OIB 93670289045</izvorni_sadrzaj>
    <derivirana_varijabla naziv="DomainObject.Predmet.ProtustrankaFormatedOIB_1">  PEMAG USLUGE d.o.o. u likvidaciji, OIB 93670289045</derivirana_varijabla>
  </DomainObject.Predmet.ProtustrankaFormatedOIB>
  <DomainObject.Predmet.ProtustrankaFormatedWithAdress>
    <izvorni_sadrzaj> PEMAG USLUGE d.o.o. u likvidaciji, Istarska 34, 10000 Zagreb</izvorni_sadrzaj>
    <derivirana_varijabla naziv="DomainObject.Predmet.ProtustrankaFormatedWithAdress_1"> PEMAG USLUGE d.o.o. u likvidaciji, Istarska 34, 10000 Zagreb</derivirana_varijabla>
  </DomainObject.Predmet.ProtustrankaFormatedWithAdress>
  <DomainObject.Predmet.ProtustrankaFormatedWithAdressOIB>
    <izvorni_sadrzaj> PEMAG USLUGE d.o.o. u likvidaciji, OIB 93670289045, Istarska 34, 10000 Zagreb</izvorni_sadrzaj>
    <derivirana_varijabla naziv="DomainObject.Predmet.ProtustrankaFormatedWithAdressOIB_1"> PEMAG USLUGE d.o.o. u likvidaciji, OIB 93670289045, Istarska 34, 10000 Zagreb</derivirana_varijabla>
  </DomainObject.Predmet.ProtustrankaFormatedWithAdressOIB>
  <DomainObject.Predmet.ProtustrankaWithAdress>
    <izvorni_sadrzaj>PEMAG USLUGE d.o.o. u likvidaciji Istarska 34, 10000 Zagreb</izvorni_sadrzaj>
    <derivirana_varijabla naziv="DomainObject.Predmet.ProtustrankaWithAdress_1">PEMAG USLUGE d.o.o. u likvidaciji Istarska 34, 10000 Zagreb</derivirana_varijabla>
  </DomainObject.Predmet.ProtustrankaWithAdress>
  <DomainObject.Predmet.ProtustrankaWithAdressOIB>
    <izvorni_sadrzaj>PEMAG USLUGE d.o.o. u likvidaciji, OIB 93670289045, Istarska 34, 10000 Zagreb</izvorni_sadrzaj>
    <derivirana_varijabla naziv="DomainObject.Predmet.ProtustrankaWithAdressOIB_1">PEMAG USLUGE d.o.o. u likvidaciji, OIB 93670289045, Istarska 34, 10000 Zagreb</derivirana_varijabla>
  </DomainObject.Predmet.ProtustrankaWithAdressOIB>
  <DomainObject.Predmet.ProtustrankaNazivFormated>
    <izvorni_sadrzaj>PEMAG USLUGE d.o.o. u likvidaciji</izvorni_sadrzaj>
    <derivirana_varijabla naziv="DomainObject.Predmet.ProtustrankaNazivFormated_1">PEMAG USLUGE d.o.o. u likvidaciji</derivirana_varijabla>
  </DomainObject.Predmet.ProtustrankaNazivFormated>
  <DomainObject.Predmet.ProtustrankaNazivFormatedOIB>
    <izvorni_sadrzaj>PEMAG USLUGE d.o.o. u likvidaciji, OIB 93670289045</izvorni_sadrzaj>
    <derivirana_varijabla naziv="DomainObject.Predmet.ProtustrankaNazivFormatedOIB_1">PEMAG USLUGE d.o.o. u likvidaciji, OIB 93670289045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PEMAG USLUGE d.o.o. u likvidaciji</item>
    </izvorni_sadrzaj>
    <derivirana_varijabla naziv="DomainObject.Predmet.ProtuStrankaListFormated_1">
      <item>PEMAG USLUGE d.o.o. u likvidaciji</item>
    </derivirana_varijabla>
  </DomainObject.Predmet.ProtuStrankaListFormated>
  <DomainObject.Predmet.ProtuStrankaListFormatedOIB>
    <izvorni_sadrzaj>
      <item>PEMAG USLUGE d.o.o. u likvidaciji, OIB 93670289045</item>
    </izvorni_sadrzaj>
    <derivirana_varijabla naziv="DomainObject.Predmet.ProtuStrankaListFormatedOIB_1">
      <item>PEMAG USLUGE d.o.o. u likvidaciji, OIB 93670289045</item>
    </derivirana_varijabla>
  </DomainObject.Predmet.ProtuStrankaListFormatedOIB>
  <DomainObject.Predmet.ProtuStrankaListFormatedWithAdress>
    <izvorni_sadrzaj>
      <item>PEMAG USLUGE d.o.o. u likvidaciji, Istarska 34, 10000 Zagreb</item>
    </izvorni_sadrzaj>
    <derivirana_varijabla naziv="DomainObject.Predmet.ProtuStrankaListFormatedWithAdress_1">
      <item>PEMAG USLUGE d.o.o. u likvidaciji, Istarska 34, 10000 Zagreb</item>
    </derivirana_varijabla>
  </DomainObject.Predmet.ProtuStrankaListFormatedWithAdress>
  <DomainObject.Predmet.ProtuStrankaListFormatedWithAdressOIB>
    <izvorni_sadrzaj>
      <item>PEMAG USLUGE d.o.o. u likvidaciji, OIB 93670289045, Istarska 34, 10000 Zagreb</item>
    </izvorni_sadrzaj>
    <derivirana_varijabla naziv="DomainObject.Predmet.ProtuStrankaListFormatedWithAdressOIB_1">
      <item>PEMAG USLUGE d.o.o. u likvidaciji, OIB 93670289045, Istarska 34, 10000 Zagreb</item>
    </derivirana_varijabla>
  </DomainObject.Predmet.ProtuStrankaListFormatedWithAdressOIB>
  <DomainObject.Predmet.ProtuStrankaListNazivFormated>
    <izvorni_sadrzaj>
      <item>PEMAG USLUGE d.o.o. u likvidaciji</item>
    </izvorni_sadrzaj>
    <derivirana_varijabla naziv="DomainObject.Predmet.ProtuStrankaListNazivFormated_1">
      <item>PEMAG USLUGE d.o.o. u likvidaciji</item>
    </derivirana_varijabla>
  </DomainObject.Predmet.ProtuStrankaListNazivFormated>
  <DomainObject.Predmet.ProtuStrankaListNazivFormatedOIB>
    <izvorni_sadrzaj>
      <item>PEMAG USLUGE d.o.o. u likvidaciji, OIB 93670289045</item>
    </izvorni_sadrzaj>
    <derivirana_varijabla naziv="DomainObject.Predmet.ProtuStrankaListNazivFormatedOIB_1">
      <item>PEMAG USLUGE d.o.o. u likvidaciji, OIB 93670289045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PEMAG USLUGE d.o.o. u likvidaciji</izvorni_sadrzaj>
    <derivirana_varijabla naziv="DomainObject.Predmet.ProtustrankaIDrugi_1">PEMAG USLUGE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PEMAG USLUGE d.o.o. u likvidaciji, OIB 93670289045, Istarska 34, 10000 Zagreb</izvorni_sadrzaj>
    <derivirana_varijabla naziv="DomainObject.Predmet.ProtustrankaIDrugiAdressOIB_1">PEMAG USLUGE d.o.o. u likvidaciji, OIB 93670289045, Istarska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PEMAG USLUGE d.o.o. u likvidaciji</item>
      <item>FINA Regionalni centar Zagreb</item>
    </izvorni_sadrzaj>
    <derivirana_varijabla naziv="DomainObject.Predmet.SudioniciListNaziv_1">
      <item>PEMAG USLUGE d.o.o. u likvidaciji</item>
      <item>FINA Regionalni centar Zagreb</item>
    </derivirana_varijabla>
  </DomainObject.Predmet.SudioniciListNaziv>
  <DomainObject.Predmet.SudioniciListAdressOIB>
    <izvorni_sadrzaj>
      <item>PEMAG USLUGE d.o.o. u likvidaciji, OIB 93670289045, Istarska 34,10000 Zagreb</item>
      <item>FINA Regionalni centar Zagreb, OIB 85821130368, Trg svibanjskih žrtava 1995. br. 1,10000 Zagreb</item>
    </izvorni_sadrzaj>
    <derivirana_varijabla naziv="DomainObject.Predmet.SudioniciListAdressOIB_1">
      <item>PEMAG USLUGE d.o.o. u likvidaciji, OIB 93670289045, Istarska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93670289045</item>
      <item>, OIB 85821130368</item>
    </izvorni_sadrzaj>
    <derivirana_varijabla naziv="DomainObject.Predmet.SudioniciListNazivOIB_1">
      <item>, OIB 93670289045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A7456-20DD-4521-90B7-1D230C0A1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2414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2017-08-08T05:29:00Z</dcterms:created>
  <dc:creator>mkocijan</dc:creator>
  <cp:lastModifiedBy>Žana Bem</cp:lastModifiedBy>
  <cp:lastPrinted>2017-08-07T07:25:00Z</cp:lastPrinted>
  <dcterms:modified xmlns:xsi="http://www.w3.org/2001/XMLSchema-instance" xsi:type="dcterms:W3CDTF">2017-08-08T05:32:00Z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