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23d2" w14:paraId="e2e23d2" w:rsidRDefault="002B4EDB" w:rsidP="002B4EDB" w:rsidR="002B4EDB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E155BC" w:rsidP="002B4EDB" w:rsidR="00E155BC">
      <w:pPr>
        <w:rPr>
          <w:rFonts w:cs="Arial" w:hAnsi="Arial" w:ascii="Arial"/>
          <w:b/>
        </w:rPr>
      </w:pPr>
    </w:p>
    <w:p w:rsidRDefault="002B4EDB" w:rsidP="002B4EDB" w:rsidR="002B4EDB" w:rsidRPr="003B22E4">
      <w:pPr>
        <w:rPr>
          <w:b/>
        </w:rPr>
      </w:pPr>
    </w:p>
    <w:p w:rsidRDefault="002B4EDB" w:rsidP="002B4EDB" w:rsidR="002B4EDB" w:rsidRPr="003B22E4">
      <w:pPr>
        <w:rPr>
          <w:b/>
        </w:rPr>
      </w:pPr>
    </w:p>
    <w:p w:rsidRDefault="002B4EDB" w:rsidP="002B4EDB" w:rsidR="002B4EDB" w:rsidRPr="003B22E4">
      <w:r w:rsidRPr="003B22E4">
        <w:t xml:space="preserve">  REPUBLIKA HRVATSKA</w:t>
      </w:r>
    </w:p>
    <w:p w:rsidRDefault="002B4EDB" w:rsidP="002B4EDB" w:rsidR="002B4EDB" w:rsidRPr="003B22E4">
      <w:r w:rsidRPr="003B22E4">
        <w:t>TRGOVAČKI SUD U ZADRU</w:t>
      </w:r>
      <w:r w:rsidRPr="003B22E4">
        <w:tab/>
      </w:r>
      <w:r w:rsidRPr="003B22E4">
        <w:tab/>
      </w:r>
      <w:r w:rsidRPr="003B22E4">
        <w:tab/>
      </w:r>
      <w:r w:rsidRPr="003B22E4">
        <w:tab/>
      </w:r>
      <w:r w:rsidRPr="003B22E4">
        <w:tab/>
      </w:r>
      <w:r w:rsidRPr="003B22E4">
        <w:tab/>
      </w:r>
      <w:r w:rsidR="003B22E4" w:rsidRPr="003B22E4">
        <w:t>1</w:t>
      </w:r>
      <w:r w:rsidRPr="003B22E4">
        <w:t xml:space="preserve"> St-</w:t>
      </w:r>
      <w:r w:rsidR="00611A53">
        <w:t>596</w:t>
      </w:r>
      <w:r w:rsidR="00FA68C9">
        <w:t>/1</w:t>
      </w:r>
      <w:r w:rsidR="00611A53">
        <w:t>6</w:t>
      </w:r>
      <w:r w:rsidR="00FA68C9">
        <w:t>-</w:t>
      </w:r>
      <w:r w:rsidR="00611A53">
        <w:t>47</w:t>
      </w:r>
    </w:p>
    <w:p w:rsidRDefault="002B4EDB" w:rsidP="002B4EDB" w:rsidR="002B4EDB" w:rsidRPr="003B22E4">
      <w:pPr>
        <w:jc w:val="center"/>
      </w:pPr>
    </w:p>
    <w:p w:rsidRDefault="000B7E91" w:rsidP="002B4EDB" w:rsidR="000B7E91">
      <w:pPr>
        <w:jc w:val="center"/>
      </w:pPr>
      <w:r>
        <w:t>R E P U B L I K A   H R V A T S K A</w:t>
      </w:r>
    </w:p>
    <w:p w:rsidRDefault="000B7E91" w:rsidP="002B4EDB" w:rsidR="000B7E91">
      <w:pPr>
        <w:jc w:val="center"/>
      </w:pPr>
    </w:p>
    <w:p w:rsidRDefault="002B4EDB" w:rsidP="002B4EDB" w:rsidR="002B4EDB" w:rsidRPr="003B22E4">
      <w:pPr>
        <w:jc w:val="center"/>
      </w:pPr>
      <w:r w:rsidRPr="003B22E4">
        <w:t>R J E Š E N J E</w:t>
      </w:r>
    </w:p>
    <w:p w:rsidRDefault="002B4EDB" w:rsidP="002B4EDB" w:rsidR="002B4EDB" w:rsidRPr="003B22E4"/>
    <w:p w:rsidRDefault="002B4EDB" w:rsidP="002B4EDB" w:rsidR="002B4EDB" w:rsidRPr="003B22E4">
      <w:pPr>
        <w:jc w:val="both"/>
      </w:pPr>
      <w:r w:rsidRPr="003B22E4">
        <w:tab/>
        <w:t xml:space="preserve">Trgovački sud u Zadru, po  </w:t>
      </w:r>
      <w:r w:rsidR="00611A53">
        <w:t>sutkinji</w:t>
      </w:r>
      <w:r w:rsidRPr="003B22E4">
        <w:t xml:space="preserve"> Ardeni </w:t>
      </w:r>
      <w:proofErr w:type="spellStart"/>
      <w:r w:rsidRPr="003B22E4">
        <w:t>Bajlo</w:t>
      </w:r>
      <w:proofErr w:type="spellEnd"/>
      <w:r w:rsidRPr="003B22E4">
        <w:t xml:space="preserve"> u stečajnom postupku nad </w:t>
      </w:r>
      <w:r w:rsidR="003B22E4">
        <w:t xml:space="preserve">stečajnim dužnikom </w:t>
      </w:r>
      <w:r w:rsidR="00611A53">
        <w:t xml:space="preserve">MARIA I RAMIZ d.o.o., Zadar, </w:t>
      </w:r>
      <w:proofErr w:type="spellStart"/>
      <w:r w:rsidR="00611A53">
        <w:t>Rampada</w:t>
      </w:r>
      <w:proofErr w:type="spellEnd"/>
      <w:r w:rsidR="00611A53">
        <w:t xml:space="preserve"> 9, OIB: 97439998795</w:t>
      </w:r>
      <w:r w:rsidR="00FA68C9">
        <w:t xml:space="preserve">, koga zastupa stečajni upravitelj </w:t>
      </w:r>
      <w:r w:rsidR="00611A53">
        <w:t>Savo Filipović</w:t>
      </w:r>
      <w:r w:rsidRPr="003B22E4">
        <w:t xml:space="preserve">, dana </w:t>
      </w:r>
      <w:r w:rsidR="007325F8">
        <w:t>28</w:t>
      </w:r>
      <w:r w:rsidR="00611A53">
        <w:t>. listopada 2016.</w:t>
      </w:r>
      <w:r w:rsidRPr="003B22E4">
        <w:t xml:space="preserve">, </w:t>
      </w:r>
    </w:p>
    <w:p w:rsidRDefault="002B4EDB" w:rsidP="002B4EDB" w:rsidR="002B4EDB" w:rsidRPr="003B22E4">
      <w:pPr>
        <w:jc w:val="center"/>
      </w:pPr>
    </w:p>
    <w:p w:rsidRDefault="002B4EDB" w:rsidP="002B4EDB" w:rsidR="002B4EDB" w:rsidRPr="003B22E4">
      <w:pPr>
        <w:jc w:val="center"/>
      </w:pPr>
      <w:r w:rsidRPr="003B22E4">
        <w:t>r i j e š i o   j e</w:t>
      </w:r>
    </w:p>
    <w:p w:rsidRDefault="002B4EDB" w:rsidP="002B4EDB" w:rsidR="002B4EDB" w:rsidRPr="003B22E4">
      <w:pPr>
        <w:ind w:firstLine="708"/>
        <w:jc w:val="both"/>
      </w:pPr>
    </w:p>
    <w:p w:rsidRDefault="002B4EDB" w:rsidP="002B4EDB" w:rsidR="002B4EDB" w:rsidRPr="003B22E4">
      <w:pPr>
        <w:ind w:firstLine="708"/>
        <w:jc w:val="both"/>
      </w:pPr>
      <w:r w:rsidRPr="003B22E4">
        <w:t>I</w:t>
      </w:r>
      <w:r w:rsidR="003B22E4">
        <w:t>.</w:t>
      </w:r>
      <w:r w:rsidRPr="003B22E4">
        <w:t xml:space="preserve"> </w:t>
      </w:r>
      <w:r w:rsidR="000B7E91">
        <w:t>Zakazuje se ročište za raspravljanje i glasovanje o stečajnom planu</w:t>
      </w:r>
      <w:r w:rsidRPr="003B22E4">
        <w:t xml:space="preserve"> i to za dan : </w:t>
      </w:r>
    </w:p>
    <w:p w:rsidRDefault="002B4EDB" w:rsidP="002B4EDB" w:rsidR="002B4EDB" w:rsidRPr="003B22E4">
      <w:pPr>
        <w:ind w:firstLine="708"/>
        <w:jc w:val="both"/>
      </w:pPr>
    </w:p>
    <w:p w:rsidRDefault="00611A53" w:rsidP="002B4EDB" w:rsidR="002B4EDB" w:rsidRPr="003B22E4">
      <w:pPr>
        <w:ind w:firstLine="708"/>
        <w:jc w:val="center"/>
      </w:pPr>
      <w:r>
        <w:t>30. studenoga</w:t>
      </w:r>
      <w:r w:rsidR="00FA68C9">
        <w:t xml:space="preserve"> 2016</w:t>
      </w:r>
      <w:r w:rsidR="002B4EDB" w:rsidRPr="003B22E4">
        <w:t>. godine u</w:t>
      </w:r>
      <w:r w:rsidR="003B22E4">
        <w:t xml:space="preserve"> </w:t>
      </w:r>
      <w:r w:rsidR="00FA68C9">
        <w:t>11,</w:t>
      </w:r>
      <w:r>
        <w:t>30</w:t>
      </w:r>
      <w:r w:rsidR="002B4EDB" w:rsidRPr="003B22E4">
        <w:t xml:space="preserve"> sati, koja će se održati u sudnici broj </w:t>
      </w:r>
      <w:r w:rsidR="003B22E4">
        <w:t>26</w:t>
      </w:r>
      <w:r w:rsidR="002B4EDB" w:rsidRPr="003B22E4">
        <w:t>/I, Trgovačkog suda u Zadru, Ul. F. Tuđmana br. 35</w:t>
      </w:r>
    </w:p>
    <w:p w:rsidRDefault="002B4EDB" w:rsidP="002B4EDB" w:rsidR="002B4EDB" w:rsidRPr="003B22E4">
      <w:pPr>
        <w:jc w:val="both"/>
      </w:pPr>
    </w:p>
    <w:p w:rsidRDefault="000B7E91" w:rsidP="002B4EDB" w:rsidR="000B7E91">
      <w:pPr>
        <w:ind w:firstLine="708"/>
        <w:jc w:val="both"/>
      </w:pPr>
      <w:r>
        <w:t xml:space="preserve">II. Izvješćuju se sudionici ovog stečajnog postupka da u pisarnici suda (Trgovački sud u Zadru, Dr. Franje Tuđmana 35, ured broj 20/I) mogu obaviti uvid u stečajni plan. </w:t>
      </w:r>
    </w:p>
    <w:p w:rsidRDefault="000B7E91" w:rsidP="002B4EDB" w:rsidR="000B7E91">
      <w:pPr>
        <w:ind w:firstLine="708"/>
        <w:jc w:val="both"/>
      </w:pPr>
    </w:p>
    <w:p w:rsidRDefault="002B4EDB" w:rsidP="002B4EDB" w:rsidR="002B4EDB" w:rsidRPr="003B22E4"/>
    <w:p w:rsidRDefault="002B4EDB" w:rsidP="002B4EDB" w:rsidR="002B4EDB" w:rsidRPr="003B22E4">
      <w:pPr>
        <w:jc w:val="center"/>
      </w:pPr>
      <w:r w:rsidRPr="003B22E4">
        <w:t xml:space="preserve">U Zadru, dana </w:t>
      </w:r>
      <w:r w:rsidR="007325F8">
        <w:t>28</w:t>
      </w:r>
      <w:r w:rsidR="00611A53">
        <w:t>. listopada 2016</w:t>
      </w:r>
      <w:r w:rsidRPr="003B22E4">
        <w:t>.</w:t>
      </w:r>
    </w:p>
    <w:p w:rsidRDefault="0008263F" w:rsidP="0008263F" w:rsidR="0008263F"/>
    <w:p w:rsidRDefault="002B4EDB" w:rsidP="00FA68C9" w:rsidR="002B4EDB" w:rsidRPr="003B22E4">
      <w:pPr>
        <w:jc w:val="right"/>
      </w:pPr>
      <w:r w:rsidRPr="003B22E4">
        <w:t>Stečajni sudac</w:t>
      </w:r>
    </w:p>
    <w:p w:rsidRDefault="002B4EDB" w:rsidP="00FA68C9" w:rsidR="00C12C87" w:rsidRPr="003B22E4">
      <w:pPr>
        <w:jc w:val="right"/>
        <w:rPr>
          <w:b/>
        </w:rPr>
      </w:pPr>
      <w:r w:rsidRPr="003B22E4">
        <w:t xml:space="preserve">Ardena </w:t>
      </w:r>
      <w:proofErr w:type="spellStart"/>
      <w:r w:rsidRPr="003B22E4">
        <w:t>Bajlo</w:t>
      </w:r>
      <w:proofErr w:type="spellEnd"/>
    </w:p>
    <w:p w:rsidRDefault="00AE2BC6" w:rsidP="002B4EDB" w:rsidR="00AE2BC6" w:rsidRPr="003B22E4"/>
    <w:p w:rsidRDefault="003B22E4" w:rsidP="002B4EDB" w:rsidR="003B22E4"/>
    <w:p w:rsidRDefault="00FA68C9" w:rsidP="002B4EDB" w:rsidR="00FA68C9"/>
    <w:p w:rsidRDefault="00FA68C9" w:rsidP="002B4EDB" w:rsidR="00FA68C9"/>
    <w:p w:rsidRDefault="002B4EDB" w:rsidP="002B4EDB" w:rsidR="002B4EDB" w:rsidRPr="003B22E4">
      <w:r w:rsidRPr="003B22E4">
        <w:t>POUKA O PRAVNOM LIJEKU</w:t>
      </w:r>
    </w:p>
    <w:p w:rsidRDefault="002B4EDB" w:rsidP="002B4EDB" w:rsidR="002B4EDB" w:rsidRPr="000B7E91">
      <w:pPr>
        <w:rPr>
          <w:b/>
        </w:rPr>
      </w:pPr>
      <w:r w:rsidRPr="003B22E4">
        <w:t>Protiv ovo</w:t>
      </w:r>
      <w:r w:rsidR="000B7E91">
        <w:t>g rješenja nije dopuštena žalba.</w:t>
      </w:r>
    </w:p>
    <w:p w:rsidRDefault="00FA68C9" w:rsidP="002B4EDB" w:rsidR="00FA68C9" w:rsidRPr="003B22E4"/>
    <w:p w:rsidRDefault="001A3334" w:rsidP="001A3334" w:rsidR="001A3334" w:rsidRPr="003B22E4">
      <w:r w:rsidRPr="003B22E4">
        <w:t xml:space="preserve">Dostaviti : </w:t>
      </w:r>
    </w:p>
    <w:p w:rsidRDefault="001A3334" w:rsidP="001A3334" w:rsidR="001A3334" w:rsidRPr="003B22E4">
      <w:pPr>
        <w:numPr>
          <w:ilvl w:val="0"/>
          <w:numId w:val="1"/>
        </w:numPr>
      </w:pPr>
      <w:r w:rsidRPr="003B22E4">
        <w:t xml:space="preserve">stečajnom upravitelju </w:t>
      </w:r>
      <w:r w:rsidR="00611A53">
        <w:t xml:space="preserve">- </w:t>
      </w:r>
      <w:proofErr w:type="spellStart"/>
      <w:r w:rsidR="00611A53">
        <w:t>mailom</w:t>
      </w:r>
      <w:proofErr w:type="spellEnd"/>
    </w:p>
    <w:p w:rsidRDefault="00FA68C9" w:rsidP="000B7E91" w:rsidR="000B7E91" w:rsidRPr="003B22E4">
      <w:pPr>
        <w:numPr>
          <w:ilvl w:val="0"/>
          <w:numId w:val="1"/>
        </w:numPr>
      </w:pPr>
      <w:r>
        <w:t>e-</w:t>
      </w:r>
      <w:r w:rsidR="001A3334" w:rsidRPr="003B22E4">
        <w:t>oglasna ploča</w:t>
      </w:r>
    </w:p>
    <w:p w:rsidRDefault="001A3334" w:rsidP="001A3334" w:rsidR="001A3334" w:rsidRPr="003B22E4">
      <w:pPr>
        <w:numPr>
          <w:ilvl w:val="0"/>
          <w:numId w:val="1"/>
        </w:numPr>
      </w:pPr>
      <w:r w:rsidRPr="003B22E4">
        <w:t>u spis</w:t>
      </w:r>
    </w:p>
    <w:p w:rsidRDefault="001A3334" w:rsidP="001A3334" w:rsidR="001A3334" w:rsidRPr="003B22E4"/>
    <w:p w:rsidRDefault="002B4EDB" w:rsidP="002B4EDB" w:rsidR="002B4EDB" w:rsidRPr="003B22E4"/>
    <w:sectPr w:rsidR="002B4EDB" w:rsidRPr="003B22E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CBC3BD7"/>
    <w:multiLevelType w:val="hybridMultilevel"/>
    <w:tmpl w:val="71DA38A2"/>
    <w:lvl w:tplc="37004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4EDB"/>
    <w:rsid w:val="0008263F"/>
    <w:rsid w:val="000A68E1"/>
    <w:rsid w:val="000B7E91"/>
    <w:rsid w:val="00100596"/>
    <w:rsid w:val="00131753"/>
    <w:rsid w:val="001A3334"/>
    <w:rsid w:val="00284C02"/>
    <w:rsid w:val="002B4EDB"/>
    <w:rsid w:val="002B60A6"/>
    <w:rsid w:val="002D38D5"/>
    <w:rsid w:val="00353F23"/>
    <w:rsid w:val="003B22E4"/>
    <w:rsid w:val="00433748"/>
    <w:rsid w:val="005B51AB"/>
    <w:rsid w:val="005D3D73"/>
    <w:rsid w:val="005E0A75"/>
    <w:rsid w:val="00611A53"/>
    <w:rsid w:val="006619DB"/>
    <w:rsid w:val="006D5987"/>
    <w:rsid w:val="00712BC4"/>
    <w:rsid w:val="00717D5B"/>
    <w:rsid w:val="007325F8"/>
    <w:rsid w:val="007C00C0"/>
    <w:rsid w:val="00873298"/>
    <w:rsid w:val="00A94666"/>
    <w:rsid w:val="00AE2BC6"/>
    <w:rsid w:val="00BE6C59"/>
    <w:rsid w:val="00C12C87"/>
    <w:rsid w:val="00C177E4"/>
    <w:rsid w:val="00DB4D90"/>
    <w:rsid w:val="00E155BC"/>
    <w:rsid w:val="00EA613B"/>
    <w:rsid w:val="00FA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B4ED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D3D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D7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D73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D73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D73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B4ED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D3D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D7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D73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D73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D73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10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MARIA I RAMIZ d.o.o. za turizam, poslovanje nekretninama i graditeljstvo</izvorni_sadrzaj>
    <derivirana_varijabla naziv="DomainObject.Predmet.ProtustrankaFormated_1">  MARIA I RAMIZ d.o.o. za turizam, poslovanje nekretninama i graditeljstvo</derivirana_varijabla>
  </DomainObject.Predmet.ProtustrankaFormated>
  <DomainObject.Predmet.ProtustrankaFormatedOIB>
    <izvorni_sadrzaj>  MARIA I RAMIZ d.o.o. za turizam, poslovanje nekretninama i graditeljstvo, OIB 97439998795</izvorni_sadrzaj>
    <derivirana_varijabla naziv="DomainObject.Predmet.ProtustrankaFormatedOIB_1">  MARIA I RAMIZ d.o.o. za turizam, poslovanje nekretninama i graditeljstvo, OIB 97439998795</derivirana_varijabla>
  </DomainObject.Predmet.ProtustrankaFormatedOIB>
  <DomainObject.Predmet.ProtustrankaFormatedWithAdress>
    <izvorni_sadrzaj> MARIA I RAMIZ d.o.o. za turizam, poslovanje nekretninama i graditeljstvo, Rampada 9, 23000 Zadar</izvorni_sadrzaj>
    <derivirana_varijabla naziv="DomainObject.Predmet.ProtustrankaFormatedWithAdress_1"> MARIA I RAMIZ d.o.o. za turizam, poslovanje nekretninama i graditeljstvo, Rampada 9, 23000 Zadar</derivirana_varijabla>
  </DomainObject.Predmet.ProtustrankaFormatedWithAdress>
  <DomainObject.Predmet.ProtustrankaFormatedWithAdressOIB>
    <izvorni_sadrzaj> MARIA I RAMIZ d.o.o. za turizam, poslovanje nekretninama i graditeljstvo, OIB 97439998795, Rampada 9, 23000 Zadar</izvorni_sadrzaj>
    <derivirana_varijabla naziv="DomainObject.Predmet.ProtustrankaFormatedWithAdressOIB_1"> MARIA I RAMIZ d.o.o. za turizam, poslovanje nekretninama i graditeljstvo, OIB 97439998795, Rampada 9, 23000 Zadar</derivirana_varijabla>
  </DomainObject.Predmet.ProtustrankaFormatedWithAdressOIB>
  <DomainObject.Predmet.ProtustrankaWithAdress>
    <izvorni_sadrzaj>MARIA I RAMIZ d.o.o. za turizam, poslovanje nekretninama i graditeljstvo Rampada 9, 23000 Zadar</izvorni_sadrzaj>
    <derivirana_varijabla naziv="DomainObject.Predmet.ProtustrankaWithAdress_1">MARIA I RAMIZ d.o.o. za turizam, poslovanje nekretninama i graditeljstvo Rampada 9, 23000 Zadar</derivirana_varijabla>
  </DomainObject.Predmet.ProtustrankaWithAdress>
  <DomainObject.Predmet.ProtustrankaWithAdressOIB>
    <izvorni_sadrzaj>MARIA I RAMIZ d.o.o. za turizam, poslovanje nekretninama i graditeljstvo, OIB 97439998795, Rampada 9, 23000 Zadar</izvorni_sadrzaj>
    <derivirana_varijabla naziv="DomainObject.Predmet.ProtustrankaWithAdressOIB_1">MARIA I RAMIZ d.o.o. za turizam, poslovanje nekretninama i graditeljstvo, OIB 97439998795, Rampada 9, 23000 Zadar</derivirana_varijabla>
  </DomainObject.Predmet.ProtustrankaWithAdressOIB>
  <DomainObject.Predmet.ProtustrankaNazivFormated>
    <izvorni_sadrzaj>MARIA I RAMIZ d.o.o. za turizam, poslovanje nekretninama i graditeljstvo</izvorni_sadrzaj>
    <derivirana_varijabla naziv="DomainObject.Predmet.ProtustrankaNazivFormated_1">MARIA I RAMIZ d.o.o. za turizam, poslovanje nekretninama i graditeljstvo</derivirana_varijabla>
  </DomainObject.Predmet.ProtustrankaNazivFormated>
  <DomainObject.Predmet.ProtustrankaNazivFormatedOIB>
    <izvorni_sadrzaj>MARIA I RAMIZ d.o.o. za turizam, poslovanje nekretninama i graditeljstvo, OIB 97439998795</izvorni_sadrzaj>
    <derivirana_varijabla naziv="DomainObject.Predmet.ProtustrankaNazivFormatedOIB_1">MARIA I RAMIZ d.o.o. za turizam, poslovanje nekretninama i graditeljstvo, OIB 97439998795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Maria Ciobanu</izvorni_sadrzaj>
    <derivirana_varijabla naziv="DomainObject.Predmet.StrankaFormated_1">  FINA; Maria Ciobanu</derivirana_varijabla>
  </DomainObject.Predmet.StrankaFormated>
  <DomainObject.Predmet.StrankaFormatedOIB>
    <izvorni_sadrzaj>  FINA, OIB 85821130368; Maria Ciobanu, OIB 88196517833</izvorni_sadrzaj>
    <derivirana_varijabla naziv="DomainObject.Predmet.StrankaFormatedOIB_1">  FINA, OIB 85821130368; Maria Ciobanu, OIB 88196517833</derivirana_varijabla>
  </DomainObject.Predmet.StrankaFormatedOIB>
  <DomainObject.Predmet.StrankaFormatedWithAdress>
    <izvorni_sadrzaj> FINA; Maria Ciobanu, Rampada 9, 23000 Zadar</izvorni_sadrzaj>
    <derivirana_varijabla naziv="DomainObject.Predmet.StrankaFormatedWithAdress_1"> FINA; Maria Ciobanu, Rampada 9, 23000 Zadar</derivirana_varijabla>
  </DomainObject.Predmet.StrankaFormatedWithAdress>
  <DomainObject.Predmet.StrankaFormatedWithAdressOIB>
    <izvorni_sadrzaj> FINA, OIB 85821130368; Maria Ciobanu, OIB 88196517833, Rampada 9, 23000 Zadar</izvorni_sadrzaj>
    <derivirana_varijabla naziv="DomainObject.Predmet.StrankaFormatedWithAdressOIB_1"> FINA, OIB 85821130368; Maria Ciobanu, OIB 88196517833, Rampada 9, 23000 Zadar</derivirana_varijabla>
  </DomainObject.Predmet.StrankaFormatedWithAdressOIB>
  <DomainObject.Predmet.StrankaWithAdress>
    <izvorni_sadrzaj>FINA ,Maria Ciobanu Rampada 9,23000 Zadar</izvorni_sadrzaj>
    <derivirana_varijabla naziv="DomainObject.Predmet.StrankaWithAdress_1">FINA ,Maria Ciobanu Rampada 9,23000 Zadar</derivirana_varijabla>
  </DomainObject.Predmet.StrankaWithAdress>
  <DomainObject.Predmet.StrankaWithAdressOIB>
    <izvorni_sadrzaj>FINA, OIB 85821130368,Maria Ciobanu, OIB 88196517833, Rampada 9,23000 Zadar</izvorni_sadrzaj>
    <derivirana_varijabla naziv="DomainObject.Predmet.StrankaWithAdressOIB_1">FINA, OIB 85821130368,Maria Ciobanu, OIB 88196517833, Rampada 9,23000 Zadar</derivirana_varijabla>
  </DomainObject.Predmet.StrankaWithAdressOIB>
  <DomainObject.Predmet.StrankaNazivFormated>
    <izvorni_sadrzaj>FINA,Maria Ciobanu</izvorni_sadrzaj>
    <derivirana_varijabla naziv="DomainObject.Predmet.StrankaNazivFormated_1">FINA,Maria Ciobanu</derivirana_varijabla>
  </DomainObject.Predmet.StrankaNazivFormated>
  <DomainObject.Predmet.StrankaNazivFormatedOIB>
    <izvorni_sadrzaj>FINA, OIB 85821130368,Maria Ciobanu, OIB 88196517833</izvorni_sadrzaj>
    <derivirana_varijabla naziv="DomainObject.Predmet.StrankaNazivFormatedOIB_1">FINA, OIB 85821130368,Maria Ciobanu, OIB 88196517833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Maria Ciobanu</item>
    </izvorni_sadrzaj>
    <derivirana_varijabla naziv="DomainObject.Predmet.StrankaListFormated_1">
      <item>FINA</item>
      <item>Maria Ciobanu</item>
    </derivirana_varijabla>
  </DomainObject.Predmet.StrankaListFormated>
  <DomainObject.Predmet.StrankaListFormatedOIB>
    <izvorni_sadrzaj>
      <item>FINA, OIB 85821130368</item>
      <item>Maria Ciobanu, OIB 88196517833</item>
    </izvorni_sadrzaj>
    <derivirana_varijabla naziv="DomainObject.Predmet.StrankaListFormatedOIB_1">
      <item>FINA, OIB 85821130368</item>
      <item>Maria Ciobanu, OIB 88196517833</item>
    </derivirana_varijabla>
  </DomainObject.Predmet.StrankaListFormatedOIB>
  <DomainObject.Predmet.StrankaListFormatedWithAdress>
    <izvorni_sadrzaj>
      <item>FINA</item>
      <item>Maria Ciobanu, Rampada 9, 23000 Zadar</item>
    </izvorni_sadrzaj>
    <derivirana_varijabla naziv="DomainObject.Predmet.StrankaListFormatedWithAdress_1">
      <item>FINA</item>
      <item>Maria Ciobanu, Rampada 9, 23000 Zadar</item>
    </derivirana_varijabla>
  </DomainObject.Predmet.StrankaListFormatedWithAdress>
  <DomainObject.Predmet.StrankaListFormatedWithAdressOIB>
    <izvorni_sadrzaj>
      <item>FINA, OIB 85821130368</item>
      <item>Maria Ciobanu, OIB 88196517833, Rampada 9, 23000 Zadar</item>
    </izvorni_sadrzaj>
    <derivirana_varijabla naziv="DomainObject.Predmet.StrankaListFormatedWithAdressOIB_1">
      <item>FINA, OIB 85821130368</item>
      <item>Maria Ciobanu, OIB 88196517833, Rampada 9, 23000 Zadar</item>
    </derivirana_varijabla>
  </DomainObject.Predmet.StrankaListFormatedWithAdressOIB>
  <DomainObject.Predmet.StrankaListNazivFormated>
    <izvorni_sadrzaj>
      <item>FINA</item>
      <item>Maria Ciobanu</item>
    </izvorni_sadrzaj>
    <derivirana_varijabla naziv="DomainObject.Predmet.StrankaListNazivFormated_1">
      <item>FINA</item>
      <item>Maria Ciobanu</item>
    </derivirana_varijabla>
  </DomainObject.Predmet.StrankaListNazivFormated>
  <DomainObject.Predmet.StrankaListNazivFormatedOIB>
    <izvorni_sadrzaj>
      <item>FINA, OIB 85821130368</item>
      <item>Maria Ciobanu, OIB 88196517833</item>
    </izvorni_sadrzaj>
    <derivirana_varijabla naziv="DomainObject.Predmet.StrankaListNazivFormatedOIB_1">
      <item>FINA, OIB 85821130368</item>
      <item>Maria Ciobanu, OIB 88196517833</item>
    </derivirana_varijabla>
  </DomainObject.Predmet.StrankaListNazivFormatedOIB>
  <DomainObject.Predmet.ProtuStrankaListFormated>
    <izvorni_sadrzaj>
      <item>MARIA I RAMIZ d.o.o. za turizam, poslovanje nekretninama i graditeljstvo</item>
    </izvorni_sadrzaj>
    <derivirana_varijabla naziv="DomainObject.Predmet.ProtuStrankaListFormated_1">
      <item>MARIA I RAMIZ d.o.o. za turizam, poslovanje nekretninama i graditeljstvo</item>
    </derivirana_varijabla>
  </DomainObject.Predmet.ProtuStrankaListFormated>
  <DomainObject.Predmet.ProtuStrankaListFormatedOIB>
    <izvorni_sadrzaj>
      <item>MARIA I RAMIZ d.o.o. za turizam, poslovanje nekretninama i graditeljstvo, OIB 97439998795</item>
    </izvorni_sadrzaj>
    <derivirana_varijabla naziv="DomainObject.Predmet.ProtuStrankaListFormatedOIB_1">
      <item>MARIA I RAMIZ d.o.o. za turizam, poslovanje nekretninama i graditeljstvo, OIB 97439998795</item>
    </derivirana_varijabla>
  </DomainObject.Predmet.ProtuStrankaListFormatedOIB>
  <DomainObject.Predmet.ProtuStrankaListFormatedWithAdress>
    <izvorni_sadrzaj>
      <item>MARIA I RAMIZ d.o.o. za turizam, poslovanje nekretninama i graditeljstvo, Rampada 9, 23000 Zadar</item>
    </izvorni_sadrzaj>
    <derivirana_varijabla naziv="DomainObject.Predmet.ProtuStrankaListFormatedWithAdress_1">
      <item>MARIA I RAMIZ d.o.o. za turizam, poslovanje nekretninama i graditeljstvo, Rampada 9, 23000 Zadar</item>
    </derivirana_varijabla>
  </DomainObject.Predmet.ProtuStrankaListFormatedWithAdress>
  <DomainObject.Predmet.ProtuStrankaListFormatedWithAdressOIB>
    <izvorni_sadrzaj>
      <item>MARIA I RAMIZ d.o.o. za turizam, poslovanje nekretninama i graditeljstvo, OIB 97439998795, Rampada 9, 23000 Zadar</item>
    </izvorni_sadrzaj>
    <derivirana_varijabla naziv="DomainObject.Predmet.ProtuStrankaListFormatedWithAdressOIB_1">
      <item>MARIA I RAMIZ d.o.o. za turizam, poslovanje nekretninama i graditeljstvo, OIB 97439998795, Rampada 9, 23000 Zadar</item>
    </derivirana_varijabla>
  </DomainObject.Predmet.ProtuStrankaListFormatedWithAdressOIB>
  <DomainObject.Predmet.ProtuStrankaListNazivFormated>
    <izvorni_sadrzaj>
      <item>MARIA I RAMIZ d.o.o. za turizam, poslovanje nekretninama i graditeljstvo</item>
    </izvorni_sadrzaj>
    <derivirana_varijabla naziv="DomainObject.Predmet.ProtuStrankaListNazivFormated_1">
      <item>MARIA I RAMIZ d.o.o. za turizam, poslovanje nekretninama i graditeljstvo</item>
    </derivirana_varijabla>
  </DomainObject.Predmet.ProtuStrankaListNazivFormated>
  <DomainObject.Predmet.ProtuStrankaListNazivFormatedOIB>
    <izvorni_sadrzaj>
      <item>MARIA I RAMIZ d.o.o. za turizam, poslovanje nekretninama i graditeljstvo, OIB 97439998795</item>
    </izvorni_sadrzaj>
    <derivirana_varijabla naziv="DomainObject.Predmet.ProtuStrankaListNazivFormatedOIB_1">
      <item>MARIA I RAMIZ d.o.o. za turizam, poslovanje nekretninama i graditeljstvo, OIB 97439998795</item>
    </derivirana_varijabla>
  </DomainObject.Predmet.ProtuStrankaListNazivFormatedOIB>
  <DomainObject.Predmet.OstaliListFormated>
    <izvorni_sadrzaj>
      <item>Maria Ciobanu</item>
    </izvorni_sadrzaj>
    <derivirana_varijabla naziv="DomainObject.Predmet.OstaliListFormated_1">
      <item>Maria Ciobanu</item>
    </derivirana_varijabla>
  </DomainObject.Predmet.OstaliListFormated>
  <DomainObject.Predmet.OstaliListFormatedOIB>
    <izvorni_sadrzaj>
      <item>Maria Ciobanu, OIB 88196517833</item>
    </izvorni_sadrzaj>
    <derivirana_varijabla naziv="DomainObject.Predmet.OstaliListFormatedOIB_1">
      <item>Maria Ciobanu, OIB 88196517833</item>
    </derivirana_varijabla>
  </DomainObject.Predmet.OstaliListFormatedOIB>
  <DomainObject.Predmet.OstaliListFormatedWithAdress>
    <izvorni_sadrzaj>
      <item>Maria Ciobanu, Rampada 9, 23000 Zadar</item>
    </izvorni_sadrzaj>
    <derivirana_varijabla naziv="DomainObject.Predmet.OstaliListFormatedWithAdress_1">
      <item>Maria Ciobanu, Rampada 9, 23000 Zadar</item>
    </derivirana_varijabla>
  </DomainObject.Predmet.OstaliListFormatedWithAdress>
  <DomainObject.Predmet.OstaliListFormatedWithAdressOIB>
    <izvorni_sadrzaj>
      <item>Maria Ciobanu, OIB 88196517833, Rampada 9, 23000 Zadar</item>
    </izvorni_sadrzaj>
    <derivirana_varijabla naziv="DomainObject.Predmet.OstaliListFormatedWithAdressOIB_1">
      <item>Maria Ciobanu, OIB 88196517833, Rampada 9, 23000 Zadar</item>
    </derivirana_varijabla>
  </DomainObject.Predmet.OstaliListFormatedWithAdressOIB>
  <DomainObject.Predmet.OstaliListNazivFormated>
    <izvorni_sadrzaj>
      <item>Maria Ciobanu</item>
    </izvorni_sadrzaj>
    <derivirana_varijabla naziv="DomainObject.Predmet.OstaliListNazivFormated_1">
      <item>Maria Ciobanu</item>
    </derivirana_varijabla>
  </DomainObject.Predmet.OstaliListNazivFormated>
  <DomainObject.Predmet.OstaliListNazivFormatedOIB>
    <izvorni_sadrzaj>
      <item>Maria Ciobanu, OIB 88196517833</item>
    </izvorni_sadrzaj>
    <derivirana_varijabla naziv="DomainObject.Predmet.OstaliListNazivFormatedOIB_1">
      <item>Maria Ciobanu, OIB 88196517833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MARIA I RAMIZ d.o.o. za turizam, poslovanje nekretninama i graditeljstvo</izvorni_sadrzaj>
    <derivirana_varijabla naziv="DomainObject.Predmet.ProtustrankaIDrugi_1">MARIA I RAMIZ d.o.o. za turizam, poslovanje nekretninama i graditeljstvo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MARIA I RAMIZ d.o.o. za turizam, poslovanje nekretninama i graditeljstvo, OIB 97439998795, Rampada 9, 23000 Zadar</izvorni_sadrzaj>
    <derivirana_varijabla naziv="DomainObject.Predmet.ProtustrankaIDrugiAdressOIB_1">MARIA I RAMIZ d.o.o. za turizam, poslovanje nekretninama i graditeljstvo, OIB 97439998795, Rampada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MARIA I RAMIZ d.o.o. za turizam, poslovanje nekretninama i graditeljstvo</item>
      <item>Maria Ciobanu</item>
      <item>Maria Ciobanu</item>
    </izvorni_sadrzaj>
    <derivirana_varijabla naziv="DomainObject.Predmet.SudioniciListNaziv_1">
      <item>FINA</item>
      <item>MARIA I RAMIZ d.o.o. za turizam, poslovanje nekretninama i graditeljstvo</item>
      <item>Maria Ciobanu</item>
      <item>Maria Ciobanu</item>
    </derivirana_varijabla>
  </DomainObject.Predmet.SudioniciListNaziv>
  <DomainObject.Predmet.SudioniciListAdressOIB>
    <izvorni_sadrzaj>
      <item>FINA, OIB 85821130368</item>
      <item>MARIA I RAMIZ d.o.o. za turizam, poslovanje nekretninama i graditeljstvo, OIB 97439998795, Rampada 9,23000 Zadar</item>
      <item>Maria Ciobanu, OIB 88196517833, Rampada 9,23000 Zadar</item>
      <item>Maria Ciobanu, OIB 88196517833, Rampada 9,23000 Zadar</item>
    </izvorni_sadrzaj>
    <derivirana_varijabla naziv="DomainObject.Predmet.SudioniciListAdressOIB_1">
      <item>FINA, OIB 85821130368</item>
      <item>MARIA I RAMIZ d.o.o. za turizam, poslovanje nekretninama i graditeljstvo, OIB 97439998795, Rampada 9,23000 Zadar</item>
      <item>Maria Ciobanu, OIB 88196517833, Rampada 9,23000 Zadar</item>
      <item>Maria Ciobanu, OIB 88196517833, Rampada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97439998795</item>
      <item>, OIB 88196517833</item>
      <item>, OIB 88196517833</item>
    </izvorni_sadrzaj>
    <derivirana_varijabla naziv="DomainObject.Predmet.SudioniciListNazivOIB_1">
      <item>, OIB 85821130368</item>
      <item>, OIB 97439998795</item>
      <item>, OIB 88196517833</item>
      <item>, OIB 88196517833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176</properties:Words>
  <properties:Characters>756</properties:Characters>
  <properties:Lines>42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2016-10-25T10:58:00Z</dcterms:created>
  <dc:creator>Ardena Bajlo</dc:creator>
  <cp:lastModifiedBy>Martina Kalmeta</cp:lastModifiedBy>
  <cp:lastPrinted>2016-10-28T08:03:00Z</cp:lastPrinted>
  <dcterms:modified xmlns:xsi="http://www.w3.org/2001/XMLSchema-instance" xsi:type="dcterms:W3CDTF">2016-10-28T09:48:00Z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