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a046e" w14:paraId="61a046e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AA6498">
        <w:t>6</w:t>
      </w:r>
      <w:r w:rsidR="00FD6118">
        <w:t>40</w:t>
      </w:r>
      <w:r w:rsidRPr="00151FF0">
        <w:t>/1</w:t>
      </w:r>
      <w:r w:rsidR="00AA6498">
        <w:t>6</w:t>
      </w:r>
      <w:r w:rsidRPr="00151FF0">
        <w:t>-</w:t>
      </w:r>
      <w:r w:rsidR="00FD6118">
        <w:t>3</w:t>
      </w:r>
      <w:r w:rsidR="00AA6498">
        <w:t>1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131146" w:rsidR="00131146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DD2D05" w:rsidP="00DD2D05" w:rsidR="00DD2D05">
      <w:pPr>
        <w:pStyle w:val="Tijeloteksta"/>
        <w:ind w:firstLine="720"/>
      </w:pPr>
      <w:r w:rsidRPr="00655274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FD6118" w:rsidRPr="00FD6118">
        <w:t>Duo-M j.d.o.o. Frizerski salon za žene i muškarce, Đakovo, Ante Starčevića 15 MBS 030142479, OIB 09141019909</w:t>
      </w:r>
      <w:r w:rsidRPr="00655274">
        <w:t xml:space="preserve">, dana </w:t>
      </w:r>
      <w:r w:rsidR="00FD6118">
        <w:t>14</w:t>
      </w:r>
      <w:r w:rsidRPr="00655274">
        <w:t xml:space="preserve">. </w:t>
      </w:r>
      <w:r w:rsidR="00FD6118">
        <w:t>studenog</w:t>
      </w:r>
      <w:r w:rsidRPr="00655274">
        <w:t xml:space="preserve"> 201</w:t>
      </w:r>
      <w:r>
        <w:t>6</w:t>
      </w:r>
      <w:r w:rsidRPr="00655274">
        <w:t>.</w:t>
      </w:r>
      <w:r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FD6118" w:rsidR="007B6DF7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FD6118" w:rsidRPr="00FD6118">
        <w:t>Joz</w:t>
      </w:r>
      <w:r w:rsidR="00FD6118">
        <w:t>i</w:t>
      </w:r>
      <w:r w:rsidR="00FD6118" w:rsidRPr="00FD6118">
        <w:t xml:space="preserve"> Pavičić, Osijek, Svetog Roka 44, OIB 69969627936</w:t>
      </w:r>
      <w:r w:rsidR="00031CCE">
        <w:rPr>
          <w:b/>
        </w:rPr>
        <w:t xml:space="preserve">, </w:t>
      </w:r>
      <w:r w:rsidR="00F14D32">
        <w:t>odobrava se nagrada za rad</w:t>
      </w:r>
      <w:r w:rsidR="00C8618B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FD6118" w:rsidRPr="00FD6118">
        <w:t>Duo-M j.d.o.o. Frizerski salon za žene i muškarce, Đakovo, Ante Starčevića 15 MBS 030142479, OIB 09141019909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920F8B">
        <w:t>4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AB601F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DC4D66">
        <w:t xml:space="preserve"> </w:t>
      </w:r>
      <w:r w:rsidR="00F70820">
        <w:t>s predmeta broj St-640/16</w:t>
      </w:r>
      <w:r w:rsidR="00024407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A37DE">
        <w:t>m</w:t>
      </w:r>
      <w:r w:rsidR="00A126F0">
        <w:t xml:space="preserve"> </w:t>
      </w:r>
      <w:r>
        <w:t>stečajno</w:t>
      </w:r>
      <w:r w:rsidR="00DA37DE">
        <w:t>m</w:t>
      </w:r>
      <w:r>
        <w:t xml:space="preserve"> upravitelj</w:t>
      </w:r>
      <w:r w:rsidR="00DA37DE">
        <w:t>u</w:t>
      </w:r>
      <w:r w:rsidR="00FF4063">
        <w:t xml:space="preserve"> </w:t>
      </w:r>
      <w:r>
        <w:t>na nje</w:t>
      </w:r>
      <w:r w:rsidR="00DA37DE">
        <w:t>gov</w:t>
      </w:r>
      <w:r>
        <w:t xml:space="preserve"> žiro-račun </w:t>
      </w:r>
      <w:r w:rsidR="00BC068F">
        <w:t xml:space="preserve">broj </w:t>
      </w:r>
      <w:r w:rsidR="00920F8B">
        <w:t>HR6223</w:t>
      </w:r>
      <w:r w:rsidR="00F70820">
        <w:t xml:space="preserve">900013102228408 </w:t>
      </w:r>
      <w:r w:rsidR="00897D22">
        <w:t xml:space="preserve">kod </w:t>
      </w:r>
      <w:r w:rsidR="00F70820">
        <w:t>HRVATSKE POŠTANSKE BANKE d.d.</w:t>
      </w:r>
      <w:r w:rsidR="00897D22">
        <w:t xml:space="preserve"> Zagreb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897D22">
        <w:t>6</w:t>
      </w:r>
      <w:r w:rsidR="00B470FC">
        <w:t>40</w:t>
      </w:r>
      <w:r w:rsidR="009B0F1B">
        <w:t>/</w:t>
      </w:r>
      <w:r w:rsidR="00FE5A6E">
        <w:t>1</w:t>
      </w:r>
      <w:r w:rsidR="00897D22">
        <w:t>6</w:t>
      </w:r>
      <w:r w:rsidR="009B0F1B">
        <w:t>-</w:t>
      </w:r>
      <w:r w:rsidR="00B470FC">
        <w:t>9</w:t>
      </w:r>
      <w:r w:rsidR="009B0F1B">
        <w:t xml:space="preserve"> od </w:t>
      </w:r>
      <w:r w:rsidR="00B470FC">
        <w:t>29</w:t>
      </w:r>
      <w:r w:rsidR="009B0F1B">
        <w:t>.</w:t>
      </w:r>
      <w:r w:rsidR="00D3098C">
        <w:t>0</w:t>
      </w:r>
      <w:r w:rsidR="00B470FC">
        <w:t>4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B470FC">
        <w:t>Zdenko Bešlić</w:t>
      </w:r>
      <w:r w:rsidR="0015578C">
        <w:t xml:space="preserve"> iz Slavonskog Broda</w:t>
      </w:r>
      <w:r w:rsidR="00932A65">
        <w:t xml:space="preserve">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</w:t>
      </w:r>
      <w:r w:rsidR="009B0F1B">
        <w:lastRenderedPageBreak/>
        <w:t>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CB2AAA" w:rsidP="00FE565A" w:rsidR="00CB2AAA">
      <w:pPr>
        <w:pStyle w:val="Tijeloteksta"/>
      </w:pPr>
    </w:p>
    <w:p w:rsidRDefault="00CB2AAA" w:rsidP="00FE565A" w:rsidR="00CB2AAA">
      <w:pPr>
        <w:pStyle w:val="Tijeloteksta"/>
      </w:pPr>
      <w:r>
        <w:tab/>
        <w:t>Podneskom od 6.05.2016. privremeni stečajni upravitelj je zatražio od stečajnog suca razrješenje dužnosti privremenog stečajnog upravitelja</w:t>
      </w:r>
      <w:r w:rsidR="00672A25">
        <w:t xml:space="preserve"> iz zdravstvenih razloga.</w:t>
      </w:r>
    </w:p>
    <w:p w:rsidRDefault="00672A25" w:rsidP="00FE565A" w:rsidR="00672A25">
      <w:pPr>
        <w:pStyle w:val="Tijeloteksta"/>
      </w:pPr>
    </w:p>
    <w:p w:rsidRDefault="00672A25" w:rsidP="00FE565A" w:rsidR="00672A25">
      <w:pPr>
        <w:pStyle w:val="Tijeloteksta"/>
      </w:pPr>
      <w:r>
        <w:tab/>
        <w:t>Sud je rješenjem od 10.05.2016. razriješio dužnosti privremenog stečajnog upravitelja Zdenka Bešlića, a za privremenog stečajnog upravitelja imenova Jozu Pavičića iz Osijeka.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1C5ACC">
        <w:t>o</w:t>
      </w:r>
      <w:r w:rsidR="006764F3">
        <w:t xml:space="preserve"> </w:t>
      </w:r>
      <w:r>
        <w:t>svoje pisano izvješće i nazoči</w:t>
      </w:r>
      <w:r w:rsidR="001C5ACC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9F1669">
        <w:t>10</w:t>
      </w:r>
      <w:r w:rsidR="00D23353">
        <w:t>.</w:t>
      </w:r>
      <w:r w:rsidR="009F1669">
        <w:t>11</w:t>
      </w:r>
      <w:r w:rsidR="00D23353">
        <w:t xml:space="preserve">.2016. </w:t>
      </w:r>
      <w:r w:rsidR="00E22748">
        <w:t>zaprimljen je</w:t>
      </w:r>
      <w:r w:rsidR="00D23353">
        <w:t xml:space="preserve"> zahtjev za određivanje</w:t>
      </w:r>
      <w:r w:rsidR="00B7486B">
        <w:t xml:space="preserve"> naknade troškova i</w:t>
      </w:r>
      <w:r w:rsidR="00D23353">
        <w:t xml:space="preserve"> nagrade, </w:t>
      </w:r>
      <w:r>
        <w:t>te je slijedom navedenoga, uzimajući u obzir obujam poslova i rad privremen</w:t>
      </w:r>
      <w:r w:rsidR="001C5ACC">
        <w:t>og</w:t>
      </w:r>
      <w:r>
        <w:t xml:space="preserve"> stečajn</w:t>
      </w:r>
      <w:r w:rsidR="001C5ACC">
        <w:t>og</w:t>
      </w:r>
      <w:r w:rsidR="008D4802">
        <w:t xml:space="preserve"> </w:t>
      </w:r>
      <w:r>
        <w:t>upravitelj</w:t>
      </w:r>
      <w:r w:rsidR="0061543A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9F1669">
        <w:t>14</w:t>
      </w:r>
      <w:r w:rsidRPr="008D4802">
        <w:t xml:space="preserve">. </w:t>
      </w:r>
      <w:r w:rsidR="009F1669">
        <w:t>studenog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543A">
        <w:t>i</w:t>
      </w:r>
      <w:r w:rsidR="0040049C">
        <w:t xml:space="preserve"> </w:t>
      </w:r>
      <w:r w:rsidR="00D5639E">
        <w:t>stečajn</w:t>
      </w:r>
      <w:r w:rsidR="0061543A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02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FD6118" w:rsidRPr="00FD6118">
      <w:t>14 St-640/16-31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02DF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1146"/>
    <w:rsid w:val="00135243"/>
    <w:rsid w:val="00141C3B"/>
    <w:rsid w:val="0014287E"/>
    <w:rsid w:val="00143FD5"/>
    <w:rsid w:val="00145BB5"/>
    <w:rsid w:val="00151FF0"/>
    <w:rsid w:val="0015578C"/>
    <w:rsid w:val="001668EF"/>
    <w:rsid w:val="00183E34"/>
    <w:rsid w:val="0018437A"/>
    <w:rsid w:val="00186F62"/>
    <w:rsid w:val="00190A55"/>
    <w:rsid w:val="00193062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D7CFF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2A25"/>
    <w:rsid w:val="00673D54"/>
    <w:rsid w:val="00675C32"/>
    <w:rsid w:val="006764F3"/>
    <w:rsid w:val="006779FA"/>
    <w:rsid w:val="00684FAB"/>
    <w:rsid w:val="00684FD6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97D22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20F8B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F1669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A6498"/>
    <w:rsid w:val="00AB601F"/>
    <w:rsid w:val="00AB6394"/>
    <w:rsid w:val="00AD7E47"/>
    <w:rsid w:val="00AE693D"/>
    <w:rsid w:val="00AF6D89"/>
    <w:rsid w:val="00B01AEB"/>
    <w:rsid w:val="00B03B3C"/>
    <w:rsid w:val="00B06771"/>
    <w:rsid w:val="00B305E8"/>
    <w:rsid w:val="00B32B35"/>
    <w:rsid w:val="00B41D7F"/>
    <w:rsid w:val="00B470FC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2AAA"/>
    <w:rsid w:val="00CB5635"/>
    <w:rsid w:val="00CC15DD"/>
    <w:rsid w:val="00CD1611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20"/>
    <w:rsid w:val="00F708F4"/>
    <w:rsid w:val="00F85DFD"/>
    <w:rsid w:val="00F92D15"/>
    <w:rsid w:val="00F94F9A"/>
    <w:rsid w:val="00FB13CE"/>
    <w:rsid w:val="00FC4EA8"/>
    <w:rsid w:val="00FD611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02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02D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02D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02DF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02DF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02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02D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02D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02D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02D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</izvorni_sadrzaj>
    <derivirana_varijabla naziv="DomainObject.Predmet.Broj_1">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listopada 2016.</izvorni_sadrzaj>
    <derivirana_varijabla naziv="DomainObject.Predmet.DatumRjesavanja_1">26.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St-640/2016</izvorni_sadrzaj>
    <derivirana_varijabla naziv="DomainObject.Predmet.OznakaBroj_1">St-640/2016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Duo-M j.d.o.o. Frizerski salon za žene i muškarce</izvorni_sadrzaj>
    <derivirana_varijabla naziv="DomainObject.Predmet.ProtustrankaFormated_1">  Duo-M j.d.o.o. Frizerski salon za žene i muškarce</derivirana_varijabla>
  </DomainObject.Predmet.ProtustrankaFormated>
  <DomainObject.Predmet.ProtustrankaFormatedOIB>
    <izvorni_sadrzaj>  Duo-M j.d.o.o. Frizerski salon za žene i muškarce, OIB 09141019909</izvorni_sadrzaj>
    <derivirana_varijabla naziv="DomainObject.Predmet.ProtustrankaFormatedOIB_1">  Duo-M j.d.o.o. Frizerski salon za žene i muškarce, OIB 09141019909</derivirana_varijabla>
  </DomainObject.Predmet.ProtustrankaFormatedOIB>
  <DomainObject.Predmet.ProtustrankaFormatedWithAdress>
    <izvorni_sadrzaj> Duo-M j.d.o.o. Frizerski salon za žene i muškarce, Ante Starčevića 15, 31400 Đakovo</izvorni_sadrzaj>
    <derivirana_varijabla naziv="DomainObject.Predmet.ProtustrankaFormatedWithAdress_1"> Duo-M j.d.o.o. Frizerski salon za žene i muškarce, Ante Starčevića 15, 31400 Đakovo</derivirana_varijabla>
  </DomainObject.Predmet.ProtustrankaFormatedWithAdress>
  <DomainObject.Predmet.ProtustrankaFormatedWithAdressOIB>
    <izvorni_sadrzaj> Duo-M j.d.o.o. Frizerski salon za žene i muškarce, OIB 09141019909, Ante Starčevića 15, 31400 Đakovo</izvorni_sadrzaj>
    <derivirana_varijabla naziv="DomainObject.Predmet.ProtustrankaFormatedWithAdressOIB_1"> Duo-M j.d.o.o. Frizerski salon za žene i muškarce, OIB 09141019909, Ante Starčevića 15, 31400 Đakovo</derivirana_varijabla>
  </DomainObject.Predmet.ProtustrankaFormatedWithAdressOIB>
  <DomainObject.Predmet.ProtustrankaWithAdress>
    <izvorni_sadrzaj>Duo-M j.d.o.o. Frizerski salon za žene i muškarce Ante Starčevića 15, 31400 Đakovo</izvorni_sadrzaj>
    <derivirana_varijabla naziv="DomainObject.Predmet.ProtustrankaWithAdress_1">Duo-M j.d.o.o. Frizerski salon za žene i muškarce Ante Starčevića 15, 31400 Đakovo</derivirana_varijabla>
  </DomainObject.Predmet.ProtustrankaWithAdress>
  <DomainObject.Predmet.ProtustrankaWithAdressOIB>
    <izvorni_sadrzaj>Duo-M j.d.o.o. Frizerski salon za žene i muškarce, OIB 09141019909, Ante Starčevića 15, 31400 Đakovo</izvorni_sadrzaj>
    <derivirana_varijabla naziv="DomainObject.Predmet.ProtustrankaWithAdressOIB_1">Duo-M j.d.o.o. Frizerski salon za žene i muškarce, OIB 09141019909, Ante Starčevića 15, 31400 Đakovo</derivirana_varijabla>
  </DomainObject.Predmet.ProtustrankaWithAdressOIB>
  <DomainObject.Predmet.ProtustrankaNazivFormated>
    <izvorni_sadrzaj>Duo-M j.d.o.o. Frizerski salon za žene i muškarce</izvorni_sadrzaj>
    <derivirana_varijabla naziv="DomainObject.Predmet.ProtustrankaNazivFormated_1">Duo-M j.d.o.o. Frizerski salon za žene i muškarce</derivirana_varijabla>
  </DomainObject.Predmet.ProtustrankaNazivFormated>
  <DomainObject.Predmet.ProtustrankaNazivFormatedOIB>
    <izvorni_sadrzaj>Duo-M j.d.o.o. Frizerski salon za žene i muškarce, OIB 09141019909</izvorni_sadrzaj>
    <derivirana_varijabla naziv="DomainObject.Predmet.ProtustrankaNazivFormatedOIB_1">Duo-M j.d.o.o. Frizerski salon za žene i muškarce, OIB 09141019909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Duo-M j.d.o.o. Frizerski salon za žene i muškarce</item>
    </izvorni_sadrzaj>
    <derivirana_varijabla naziv="DomainObject.Predmet.ProtuStrankaListFormated_1">
      <item>Duo-M j.d.o.o. Frizerski salon za žene i muškarce</item>
    </derivirana_varijabla>
  </DomainObject.Predmet.ProtuStrankaListFormated>
  <DomainObject.Predmet.ProtuStrankaListFormatedOIB>
    <izvorni_sadrzaj>
      <item>Duo-M j.d.o.o. Frizerski salon za žene i muškarce, OIB 09141019909</item>
    </izvorni_sadrzaj>
    <derivirana_varijabla naziv="DomainObject.Predmet.ProtuStrankaListFormatedOIB_1">
      <item>Duo-M j.d.o.o. Frizerski salon za žene i muškarce, OIB 09141019909</item>
    </derivirana_varijabla>
  </DomainObject.Predmet.ProtuStrankaListFormatedOIB>
  <DomainObject.Predmet.ProtuStrankaListFormatedWithAdress>
    <izvorni_sadrzaj>
      <item>Duo-M j.d.o.o. Frizerski salon za žene i muškarce, Ante Starčevića 15, 31400 Đakovo</item>
    </izvorni_sadrzaj>
    <derivirana_varijabla naziv="DomainObject.Predmet.ProtuStrankaListFormatedWithAdress_1">
      <item>Duo-M j.d.o.o. Frizerski salon za žene i muškarce, Ante Starčevića 15, 31400 Đakovo</item>
    </derivirana_varijabla>
  </DomainObject.Predmet.ProtuStrankaListFormatedWithAdress>
  <DomainObject.Predmet.ProtuStrankaListFormatedWithAdressOIB>
    <izvorni_sadrzaj>
      <item>Duo-M j.d.o.o. Frizerski salon za žene i muškarce, OIB 09141019909, Ante Starčevića 15, 31400 Đakovo</item>
    </izvorni_sadrzaj>
    <derivirana_varijabla naziv="DomainObject.Predmet.ProtuStrankaListFormatedWithAdressOIB_1">
      <item>Duo-M j.d.o.o. Frizerski salon za žene i muškarce, OIB 09141019909, Ante Starčevića 15, 31400 Đakovo</item>
    </derivirana_varijabla>
  </DomainObject.Predmet.ProtuStrankaListFormatedWithAdressOIB>
  <DomainObject.Predmet.ProtuStrankaListNazivFormated>
    <izvorni_sadrzaj>
      <item>Duo-M j.d.o.o. Frizerski salon za žene i muškarce</item>
    </izvorni_sadrzaj>
    <derivirana_varijabla naziv="DomainObject.Predmet.ProtuStrankaListNazivFormated_1">
      <item>Duo-M j.d.o.o. Frizerski salon za žene i muškarce</item>
    </derivirana_varijabla>
  </DomainObject.Predmet.ProtuStrankaListNazivFormated>
  <DomainObject.Predmet.ProtuStrankaListNazivFormatedOIB>
    <izvorni_sadrzaj>
      <item>Duo-M j.d.o.o. Frizerski salon za žene i muškarce, OIB 09141019909</item>
    </izvorni_sadrzaj>
    <derivirana_varijabla naziv="DomainObject.Predmet.ProtuStrankaListNazivFormatedOIB_1">
      <item>Duo-M j.d.o.o. Frizerski salon za žene i muškarce, OIB 09141019909</item>
    </derivirana_varijabla>
  </DomainObject.Predmet.ProtuStrankaListNazivFormatedOIB>
  <DomainObject.Predmet.OstaliListFormated>
    <izvorni_sadrzaj>
      <item>ŽDO GUO OSIJEK</item>
      <item>Maja Sesar</item>
      <item>Jozo Pavičić</item>
    </izvorni_sadrzaj>
    <derivirana_varijabla naziv="DomainObject.Predmet.OstaliListFormated_1">
      <item>ŽDO GUO OSIJEK</item>
      <item>Maja Sesar</item>
      <item>Jozo Pavičić</item>
    </derivirana_varijabla>
  </DomainObject.Predmet.OstaliListFormated>
  <DomainObject.Predmet.OstaliListFormatedOIB>
    <izvorni_sadrzaj>
      <item>ŽDO GUO OSIJEK</item>
      <item>Maja Sesar, OIB 46488053304</item>
      <item>Jozo Pavičić, OIB 69969627936</item>
    </izvorni_sadrzaj>
    <derivirana_varijabla naziv="DomainObject.Predmet.OstaliListFormatedOIB_1">
      <item>ŽDO GUO OSIJEK</item>
      <item>Maja Sesar, OIB 46488053304</item>
      <item>Jozo Pavičić, OIB 69969627936</item>
    </derivirana_varijabla>
  </DomainObject.Predmet.OstaliListFormatedOIB>
  <DomainObject.Predmet.OstaliListFormatedWithAdress>
    <izvorni_sadrzaj>
      <item>ŽDO GUO OSIJEK</item>
      <item>Maja Sesar, P. Preradovića 178, 31400 Đakovo</item>
      <item>Jozo Pavičić, Svetog Roka 44, 31000 Osijek</item>
    </izvorni_sadrzaj>
    <derivirana_varijabla naziv="DomainObject.Predmet.OstaliListFormatedWithAdress_1">
      <item>ŽDO GUO OSIJEK</item>
      <item>Maja Sesar, P. Preradovića 178, 31400 Đakovo</item>
      <item>Jozo Pavičić, Svetog Roka 44, 31000 Osijek</item>
    </derivirana_varijabla>
  </DomainObject.Predmet.OstaliListFormatedWithAdress>
  <DomainObject.Predmet.OstaliListFormatedWithAdressOIB>
    <izvorni_sadrzaj>
      <item>ŽDO GUO OSIJEK</item>
      <item>Maja Sesar, OIB 46488053304, P. Preradovića 178, 31400 Đakovo</item>
      <item>Jozo Pavičić, OIB 69969627936, Svetog Roka 44, 31000 Osijek</item>
    </izvorni_sadrzaj>
    <derivirana_varijabla naziv="DomainObject.Predmet.OstaliListFormatedWithAdressOIB_1">
      <item>ŽDO GUO OSIJEK</item>
      <item>Maja Sesar, OIB 46488053304, P. Preradovića 178, 31400 Đakovo</item>
      <item>Jozo Pavičić, OIB 69969627936, Svetog Roka 44, 31000 Osijek</item>
    </derivirana_varijabla>
  </DomainObject.Predmet.OstaliListFormatedWithAdressOIB>
  <DomainObject.Predmet.OstaliListNazivFormated>
    <izvorni_sadrzaj>
      <item>ŽDO GUO OSIJEK</item>
      <item>Maja Sesar</item>
      <item>Jozo Pavičić</item>
    </izvorni_sadrzaj>
    <derivirana_varijabla naziv="DomainObject.Predmet.OstaliListNazivFormated_1">
      <item>ŽDO GUO OSIJEK</item>
      <item>Maja Sesar</item>
      <item>Jozo Pavičić</item>
    </derivirana_varijabla>
  </DomainObject.Predmet.OstaliListNazivFormated>
  <DomainObject.Predmet.OstaliListNazivFormatedOIB>
    <izvorni_sadrzaj>
      <item>ŽDO GUO OSIJEK</item>
      <item>Maja Sesar, OIB 46488053304</item>
      <item>Jozo Pavičić, OIB 69969627936</item>
    </izvorni_sadrzaj>
    <derivirana_varijabla naziv="DomainObject.Predmet.OstaliListNazivFormatedOIB_1">
      <item>ŽDO GUO OSIJEK</item>
      <item>Maja Sesar, OIB 46488053304</item>
      <item>Jozo Pavičić, OIB 69969627936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Duo-M j.d.o.o. Frizerski salon za žene i muškarce</izvorni_sadrzaj>
    <derivirana_varijabla naziv="DomainObject.Predmet.ProtustrankaIDrugi_1">Duo-M j.d.o.o. Frizerski salon za žene i muškarce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Duo-M j.d.o.o. Frizerski salon za žene i muškarce, OIB 09141019909, Ante Starčevića 15, 31400 Đakovo</izvorni_sadrzaj>
    <derivirana_varijabla naziv="DomainObject.Predmet.ProtustrankaIDrugiAdressOIB_1">Duo-M j.d.o.o. Frizerski salon za žene i muškarce, OIB 09141019909, Ante Starčevića 15,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listopada 2016.</izvorni_sadrzaj>
    <derivirana_varijabla naziv="DomainObject.Predmet.OdlukaRjesenje.DatumDonosenjaOdluke_1">26. listopada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St-640/2016-24</izvorni_sadrzaj>
    <derivirana_varijabla naziv="DomainObject.Predmet.OdlukaRjesenje.Oznaka_1">St-640/2016-24</derivirana_varijabla>
  </DomainObject.Predmet.OdlukaRjesenje.Oznaka>
  <DomainObject.Predmet.SudioniciListNaziv>
    <izvorni_sadrzaj>
      <item>FINA RC OSIJEK</item>
      <item>Duo-M j.d.o.o. Frizerski salon za žene i muškarce</item>
      <item>ŽDO GUO OSIJEK</item>
      <item>Maja Sesar</item>
      <item>Jozo Pavičić</item>
    </izvorni_sadrzaj>
    <derivirana_varijabla naziv="DomainObject.Predmet.SudioniciListNaziv_1">
      <item>FINA RC OSIJEK</item>
      <item>Duo-M j.d.o.o. Frizerski salon za žene i muškarce</item>
      <item>ŽDO GUO OSIJEK</item>
      <item>Maja Sesar</item>
      <item>Jozo Pavičić</item>
    </derivirana_varijabla>
  </DomainObject.Predmet.SudioniciListNaziv>
  <DomainObject.Predmet.SudioniciListAdressOIB>
    <izvorni_sadrzaj>
      <item>FINA RC OSIJEK, OIB 85821130368</item>
      <item>Duo-M j.d.o.o. Frizerski salon za žene i muškarce, OIB 09141019909, Ante Starčevića 15,31400 Đakovo</item>
      <item>ŽDO GUO OSIJEK</item>
      <item>Maja Sesar, OIB 46488053304, P. Preradovića 178,31400 Đakovo</item>
      <item>Jozo Pavičić, OIB 69969627936, Svetog Roka 44,31000 Osijek</item>
    </izvorni_sadrzaj>
    <derivirana_varijabla naziv="DomainObject.Predmet.SudioniciListAdressOIB_1">
      <item>FINA RC OSIJEK, OIB 85821130368</item>
      <item>Duo-M j.d.o.o. Frizerski salon za žene i muškarce, OIB 09141019909, Ante Starčevića 15,31400 Đakovo</item>
      <item>ŽDO GUO OSIJEK</item>
      <item>Maja Sesar, OIB 46488053304, P. Preradovića 178,31400 Đakovo</item>
      <item>Jozo Pavičić, OIB 69969627936, Svetog Roka 44,31000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09141019909</item>
      <item>, OIB null</item>
      <item>, OIB 46488053304</item>
      <item>, OIB 69969627936</item>
    </izvorni_sadrzaj>
    <derivirana_varijabla naziv="DomainObject.Predmet.SudioniciListNazivOIB_1">
      <item>, OIB 85821130368</item>
      <item>, OIB 09141019909</item>
      <item>, OIB null</item>
      <item>, OIB 46488053304</item>
      <item>, OIB 69969627936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468</properties:Words>
  <properties:Characters>2685</properties:Characters>
  <properties:Lines>81</properties:Lines>
  <properties:Paragraphs>23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2016-06-20T06:29:00Z</cp:lastPrinted>
  <dcterms:modified xmlns:xsi="http://www.w3.org/2001/XMLSchema-instance" xsi:type="dcterms:W3CDTF">2016-11-14T12:25:00Z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