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69e7" w14:paraId="6e369e7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B223F0">
        <w:t>1925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03207E" w:rsidP="005554E0" w:rsidR="0003207E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03207E" w:rsidP="005554E0" w:rsidR="0003207E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B223F0" w:rsidRPr="00662F6C">
        <w:t>SOLDUS d.o.o. za proizvodnju, trgovinu i usluge, Zagreb (Grad Zagreb), Radnička cesta 27, OIB 48865649031, kojeg zastupa punomoćnik Marko Samaržija, odvjetnik u Zagrebu, Gundulićeva 36,  i punomoćnik Pavao Mrkonjić, Zagreb, Ante Topić Mimare 24</w:t>
      </w:r>
      <w:r w:rsidR="00805B01" w:rsidRPr="00805B01">
        <w:t>,</w:t>
      </w:r>
      <w:r w:rsidR="00805B01">
        <w:t xml:space="preserve"> </w:t>
      </w:r>
      <w:r w:rsidR="0069320D">
        <w:t xml:space="preserve"> </w:t>
      </w:r>
      <w:r w:rsidR="0069320D" w:rsidRPr="00F74C41">
        <w:t xml:space="preserve">dana </w:t>
      </w:r>
      <w:r w:rsidR="00C7516F" w:rsidRPr="00C7516F">
        <w:t>2</w:t>
      </w:r>
      <w:r w:rsidRPr="00C7516F">
        <w:t xml:space="preserve">. </w:t>
      </w:r>
      <w:r w:rsidR="0069320D" w:rsidRPr="00C7516F">
        <w:t>srpnja</w:t>
      </w:r>
      <w:r w:rsidR="001421A6" w:rsidRPr="00C7516F">
        <w:t xml:space="preserve"> </w:t>
      </w:r>
      <w:r w:rsidR="001421A6" w:rsidRPr="00F74C41">
        <w:t>2019</w:t>
      </w:r>
      <w:r>
        <w:t>.</w:t>
      </w:r>
      <w:r w:rsidR="0003207E">
        <w:t>godine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9E0702" w:rsidR="00CE286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03207E" w:rsidP="009E0702" w:rsidR="0003207E">
      <w:pPr>
        <w:spacing w:lineRule="auto" w:line="276"/>
        <w:jc w:val="center"/>
        <w:rPr>
          <w:rFonts w:eastAsia="Calibri"/>
          <w:b/>
        </w:rPr>
      </w:pPr>
    </w:p>
    <w:tbl>
      <w:tblPr>
        <w:tblW w:type="dxa" w:w="951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008"/>
        <w:gridCol w:w="2714"/>
        <w:gridCol w:w="1680"/>
        <w:gridCol w:w="2410"/>
        <w:gridCol w:w="1704"/>
      </w:tblGrid>
      <w:tr w:rsidTr="00423C68" w:rsidR="00F74C41">
        <w:trPr>
          <w:trHeight w:val="184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rFonts w:eastAsia="Calibri"/>
                <w:b/>
              </w:rPr>
              <w:tab/>
            </w:r>
            <w:r>
              <w:rPr>
                <w:b/>
                <w:bCs/>
                <w:lang w:eastAsia="en-US"/>
              </w:rPr>
              <w:t>Redni broj prijavljene tražbine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Adresa vjerovnika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Iznos utvrđene tražbine (kn)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DAMIR ČIŽMEK,vl. obrta'' ZAGORJE PLAST"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83426703315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MOKRICE 142, 49243 MOKRICE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1.458,85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ADC-ALARMNI CENTAR d.o.o. za pružanje uslugea privatne zaštite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95542134121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Letovanićka 22,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768,75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ALATI MILIĆ društvo s ograničenom odgovornošću za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53769098448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Mirka Viriusa 2,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13.627,11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MILJENKO VINSKI,vl. obrta ALATI ZA OBRADU DRVA JURAJ VINSKI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27310759629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BANIJA 155, 47000 KARLOVAC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19.423,75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ALPHACAN društvo s ograničenom odgovornošću za </w:t>
            </w:r>
            <w:r>
              <w:rPr>
                <w:lang w:eastAsia="en-US"/>
              </w:rPr>
              <w:lastRenderedPageBreak/>
              <w:t>trgovinu i graditeljstvo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44899521182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93, 10291 Prigorje Brdovečko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21.524,79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ALU VITRUM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14325775019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Brezovec zelinski 5 b, 10382 Brezovec Zelinski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39.482,14</w:t>
            </w:r>
          </w:p>
        </w:tc>
      </w:tr>
      <w:tr w:rsidTr="00423C68" w:rsidR="00F74C41">
        <w:trPr>
          <w:trHeight w:val="81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0379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</w:t>
            </w:r>
            <w:r w:rsidR="00C6755F">
              <w:rPr>
                <w:lang w:eastAsia="en-US"/>
              </w:rPr>
              <w:t>VATSKO KREDITNO OSIGURANJE d.d.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00379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46406681143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0379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Bednjaska 14,</w:t>
            </w:r>
            <w:r w:rsidR="00F74C41">
              <w:rPr>
                <w:lang w:eastAsia="en-US"/>
              </w:rPr>
              <w:t xml:space="preserve">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1.845.881,38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ASTAS ALUMINYUM SAN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ISTANBUL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2.529,84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AVIZA društvo s ograničenom odgovornošću za poslove revizije i računovodstva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46426882271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Klovićeva 14,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33.062,50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B.G.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24438801756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Kolodvorska 33, 49246 Marija 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1.243,91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B.P. METAL GLAS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57606745642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Belovar, Varaždinska 11, 10360 Sesvete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26.980,66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BAJLO-MIL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16482985033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Bunića Vučića 8,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250,00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BISTRICA-TRADE d.o.o. za proizvodnju, trgovinu na veliko i malo, vanjskotrgovinski promet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44853015792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Nova cesta 35, 49246 Marija 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7.857,80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TOMISLAV BODALEC,vl. obrta BODALEC PRIJEVOZNIČKO-TRGOVAČKI OBRT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60046759269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MALI BUKOVEC 12, 49251 MALI BUKOVEC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603.259,78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 PRAŠNJAK,vl. obrta BRAVARIJA PAŠNJAK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53416023334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IVICE PERIĆA 10, 10360 SESVETE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2.664,39</w:t>
            </w:r>
          </w:p>
        </w:tc>
      </w:tr>
      <w:tr w:rsidTr="00423C68" w:rsidR="00F74C41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CARLOS COLOMER S.A.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CTRA. SANTA PAU 3, SANT FELIU DE PALLEROLS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185.968,20</w:t>
            </w:r>
          </w:p>
        </w:tc>
      </w:tr>
      <w:tr w:rsidTr="00423C68" w:rsidR="00F74C41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CARNICAS TONI JOSEPH S.L.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C. SANT LIORENC DESMUNTS 40, BARCELONA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386.185,35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ČIČEK društvo s ograničenom </w:t>
            </w:r>
            <w:r>
              <w:rPr>
                <w:lang w:eastAsia="en-US"/>
              </w:rPr>
              <w:lastRenderedPageBreak/>
              <w:t>odgovornošću za proizvodnju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88897265207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Lovrečanska 22, 49247 Zlatar-Bistrica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516,25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D.B.T. d.o.o. za trgovinu, uvoz-izvoz i proizvodnju metalnih izrađevina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82650187489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Nova ulica 2, 10290 Zaprešić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21.578,51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DEKORA-DOM društvo s ograničenom odgovornošću za proizvodnju, trgovinu i turistička agencija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91640005898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Mažinjica 1041, 52420 Buzet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10.976,40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DETERMINO d.o.o. za trgovinu i ugostiteljstvo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77488776897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Maunska 8,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451.144,70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DHL International d.o.o, hitna dostava širom svijeta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79069474349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Utinjska 40,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5.054,08</w:t>
            </w:r>
          </w:p>
        </w:tc>
      </w:tr>
      <w:tr w:rsidTr="00423C68" w:rsidR="00F74C41">
        <w:trPr>
          <w:trHeight w:val="55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DIMNJAČARSTVO VALJAK društvo s ograničenom odgovornošću za dimnjačarske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52019316496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Školska 11, 42201 Črešnjevo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11.580,00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DMM d.o.o. za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86901108071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Josipa Račića 26, 47000 Karlovac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2.898,23</w:t>
            </w:r>
          </w:p>
        </w:tc>
      </w:tr>
      <w:tr w:rsidTr="00423C68" w:rsidR="00F74C41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DPDO DISTRIBUTION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 RUE DE L'EPAU, ST AMAND LES EAUX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6.373,62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DRVOAMBALAŽA-EKO društvo s ograničenom odgovornošću za proizvodnju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02232207884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Petra Đurkina bb, 49223 Sveti Križ Začretje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59.062,50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EKO-FLOR PLUS d.o.o. za komunalne usluge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50730247993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Mokrice 180C, 49243 Oroslavje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4.046,36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SREĆKO VUKOVIĆ,vl. obrta EKOPAK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87024405661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GAJA 19, 42202 TRNOVEC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40.291,00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DRAGUTIN ŠVENDA,vl. obrta ELEKTOMEHANIKA "DADO"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46917026150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VELIKI KOMOR 39A, 49251 VELIKI KOMOR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ELEKTRONIČKI RAČUNI d.o.o. za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42889250808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Ilica 412a,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398,41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ERSTE FACTORING društvo s ograničenom odgovornošću za </w:t>
            </w:r>
            <w:r>
              <w:rPr>
                <w:lang w:eastAsia="en-US"/>
              </w:rPr>
              <w:lastRenderedPageBreak/>
              <w:t>factoring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10194059689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Lučića 2a,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3.050.040,71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 - S. A. J. M. , društvo s ograničenom odgovornošću za trgovinu i posredovanje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32138091488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Fužinska 42, 51000 Rijeka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72.365,00</w:t>
            </w:r>
          </w:p>
        </w:tc>
      </w:tr>
      <w:tr w:rsidTr="00423C68" w:rsidR="00F74C41">
        <w:trPr>
          <w:trHeight w:val="57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EUROPEAN FROZEN MEALS S.L.U.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C.EL. POLVORI 10-12, GURB (BARCELONA)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1.663,90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EUROSTAKLO d.o.o. trgovina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82755591935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Bana Jelačića 121, 31400 Satnica Đakovačka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102.704,88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Fagus društvo s ograničenom odgovornošću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27158222627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Sunčana Ulica 54, 52460 Buje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516.212,33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Financijska agencija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85821130368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70,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165,67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GEVISS DIS TICARET LTD. STI.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ISTANBUL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720,80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ŽELJKO GLUHAK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15078121094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TUHOVEC 131A, 42223 TUHOVEC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2.578,72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GOKBORA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ISTANBUL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2.814,88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društvo s ograničenom odgovornošću za poslovne usluge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93716144137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64.826,70</w:t>
            </w:r>
          </w:p>
        </w:tc>
      </w:tr>
      <w:tr w:rsidTr="00423C68" w:rsidR="00F74C41">
        <w:trPr>
          <w:trHeight w:val="190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TC društvo s ograničenom odgovornošću za usluge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35277147450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2.660.296,38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GORICA STAKLO TC društvo s ograničenom odgovornošću za usluge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35277147450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Sisačka 43,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2.659.914,09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NENAD GORŠČAK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97011407278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M.PRPIĆA 67A, 49243 OROSLAVJE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89.827,98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GREY TRADING BV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HARDERWIJKERW</w:t>
            </w:r>
            <w:r>
              <w:rPr>
                <w:lang w:eastAsia="en-US"/>
              </w:rPr>
              <w:lastRenderedPageBreak/>
              <w:t>EG 147, AB ERMELO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652.317,49</w:t>
            </w:r>
          </w:p>
        </w:tc>
      </w:tr>
      <w:tr w:rsidTr="00423C68" w:rsidR="00F74C41">
        <w:trPr>
          <w:trHeight w:val="69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HELCOM TRADE trgovačko društvo za proizvodnju, trgovinu i usluge, društvo s ograničenom odgovornošću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60566702025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Gospodarska Ulica 40, 42000 Varaždin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2.766,55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63073332379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37,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45.261,10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46830600751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37,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15.189,64</w:t>
            </w:r>
          </w:p>
        </w:tc>
      </w:tr>
      <w:tr w:rsidTr="00423C68" w:rsidR="00F74C41">
        <w:trPr>
          <w:trHeight w:val="6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HERCIGONJA-STOLARIJA, društvo s ograničenom odgovornošću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11267492567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Svetog Benedikta 34, 10255 Gornji Stupnik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803,47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HP - Hrvatska pošta d.d.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87311810356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Jurišićeva 13,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Hrvatska radiotelevizija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68419124305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Prisavlje 3,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1.450,09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Hrvatske vode, pravna osoba za upravljanje vodama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Grada Vukovara 220,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30.017,81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Hrvatski Telekom d.d.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81793146560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Roberta Frangeša Mihanovića 9,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5.396,15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INA-INDUSTRIJA NAFTE, d.d.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27759560625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Avenija V. Holjevca 10,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37.004,45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INCAR FOODS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APARTAT CORREUS 26, BARCELONA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271.138,67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INOPROJEKT d.o.o. za projektiranje, proizvodnju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45014848536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Selnica 101, 49246 Marija 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912,50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ISKRA - S d.o.o. za zaštitu na radu i zaštitu od požara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98277219261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Bagrema 8,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20.743,75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IVA-PROM društvo s ograničenom odgovornošću za proizvodnju, promet,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10159945924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14, 10380 Sveti Ivan Zelina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1.790,00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J.u.A. Frischeis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18918947938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Posavskog 49,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608.590,54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JADRANSKO OSIGURANJE dioničko društvo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94472454976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Listopadska 2,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1.474,65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MANJA JAJAŠ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17844375307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TUŠKANAC 69,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7.496.925,71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JAVNI BILJEŽNIK, JOZO ROTIM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15618163660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TRNJANSKA CESTA 105,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2.710,00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JAVNI BILJEŽNIK ZVONIMIR BARTOLEK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90599233747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RATKOVEC 49, 49250 RATKOVEC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1.182,50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VIKTORIJA JELIĆ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49712394572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LEA MUELLERA 39,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30.967,77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KIĆO PROMET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20718273944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Jakova Gotovca 11, 10360 Sesvete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21.721,89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STIPAN KLARIĆ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64175520091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ANTE STARČEVIĆA 1A, 35430 OKUČANI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4.449,00</w:t>
            </w:r>
          </w:p>
        </w:tc>
      </w:tr>
      <w:tr w:rsidTr="00423C68" w:rsidR="00F74C41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KOMUNALAC KOMUNALNO PODUZEĆE KONJŠČINA društvo s ograničenom odgovornošću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04274608715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Jertovec 150, 49282 Konjščina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28.224,15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KONČAR - ENERGETIKA I USLUGE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00160548872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Fallerovo Šetalište 22,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213.552,06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KOVINOPLASTIKA- ZAGREB društvo s ograničenom odgovornošću za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32160741547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Kovinska 29,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2.919.795,07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KRIŠTO-TRANSPORT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IVANA GUNDULIĆA 53, 72000 ZENICA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4.427,63</w:t>
            </w:r>
          </w:p>
        </w:tc>
      </w:tr>
      <w:tr w:rsidTr="00423C68" w:rsidR="00F74C41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81210206592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Gospodarska 2, 10431 Sveta Nedelja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177.006,34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LAKI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STUPČEVIĆI BB, 31230 ARILJE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97.677,42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LEANI društvo s ograničenom odgovornošću za trgovinu i savjetovanje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77168042016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Juraja Križanića 34, 42000 Varaždin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130.670,23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LEUŠTEK j.d.o.o. za dimnjačarske poslove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61974650944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Zagorske brigade 30, 49221 Poznanovec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1.162,50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LEVITAS TRADE društvo s ograničenom odgovornošću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47063303023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Lea Muellera 39,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620.562,77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MARIO HOIĆ,vl. obrta MAREK TRANS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38368206179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LOVREČAN 31, 49247 LOVREČAN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1.625,00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MB ALATI d.o.o. za proizvodnju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58530688474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Kralja Tomislava 30, 49243 Oroslavje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35.524,24</w:t>
            </w:r>
          </w:p>
        </w:tc>
      </w:tr>
      <w:tr w:rsidTr="00423C68" w:rsidR="00F74C41">
        <w:trPr>
          <w:trHeight w:val="63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MENDA NANOTEHNOLOGIJE, društvo s ograničenom odgovornošću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27819630274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Augusta Šenoe 14, 49246 Zlatar-Bistrica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15.000,00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MESOPRERADA društvo s ograničenom odgovornošću za djelatnost stočarstva, klanje stoke i preradu mesa te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55769571592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5, 33520 Slatina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11.703,75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32179081874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1, 10290 Zaprešić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12.211,06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MICAK društvo s ograničenom odgovornošću za trgovinu i ugostiteljstvo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56710414457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Kolodvorskabb, 49246 Marija 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4.933,58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FRANJO KRAMAR,vl. obrta MIKROMOTOR SERVIS MOTORNIH PILA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98672489302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PETRUŠEVEC 40, 49254 PETRUŠEVEC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593.283,28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RH, MINISTARSTVO FINANCIJA - POREZNA UPRAVA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Boškovićeva 5,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126.590,65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RH, MINISTARSTVO POLJOPRIVREDE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76767369197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grada Vukovara 78,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30.348,27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NAHA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DABRAVINE BB, 71330 VAREŠ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998.687,84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NOEGEL MONTAGETECHNIK d.o.o. za trgovinu i usluge u stečaju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15607571804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Požarinje 16,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3.068,68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OBI BAU-UND HEIMWERKERMARKET SYSTEMZENTRALE GMBH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LITFASTRASSE 8, WIEN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19.500,36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ODVJETNIK  MARKO SAMARŽIJA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62398239711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DINARSKA ULICA 63,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32.731,54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OMEGA VIKO društvo s ograničenom odgovornošću za trgovinu, proizvodnju 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32034925094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Pavleka Miškine 57, 42000 Varaždin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1.057,22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OPĆINA GORNJI BOGIĆEVCI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89414039518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hrvatskih branitelja 1, 35429 Gornji Bogićevci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4.460,54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OPĆINA ZLATAR BISTRICA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84861610780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Vladimira Nazora 56, 49247 Zlatar-Bistrica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24.175,58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OPTANA 22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18206484803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Ksavera Šandora Gjalskog 2, 49210 Zabok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3.852,41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Persax d.o.o. za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22653261947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Mokrička 80, 10292 Ključ Brdovečki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871,06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PETROL društvo s ograničenom odgovornošću za trgovinu i prijevoz nafte i naftnih derivata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75550985023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Otok, Oreškovićeva 6h,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3.854,00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PILJAK društvo s ograničenom </w:t>
            </w:r>
            <w:r>
              <w:rPr>
                <w:lang w:eastAsia="en-US"/>
              </w:rPr>
              <w:lastRenderedPageBreak/>
              <w:t>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13908620507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Martinečka 75 A, 49250 Zlatar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5.389,59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IVICA PLATUŽIĆ,vl. obrta SERVIS PLATUŽIĆ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50755913039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TUGONICA 128A, 49247 TUGONICA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8.515,56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PLIN KONJŠČINA društvo s ograničenom odgovornošću za distribuciju i opskrbu plinom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92671926569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Bistrička cesta 1, 49282 Konjščina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113.829,55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 baucentar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61095212969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Petra Preradovića 212, 31400 Đakovo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173.976,02</w:t>
            </w:r>
          </w:p>
        </w:tc>
      </w:tr>
      <w:tr w:rsidTr="00423C68" w:rsidR="00F74C41">
        <w:trPr>
          <w:trHeight w:val="277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Profine Croatia d.o.o. za trgovinu s prozorima i profilima za vrata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82963724715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Vukomerička 3,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789.538,13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PREIS-SUPER, društvo s ograničenom odgovornošću za trgovinu na veliko i malo, uvoz-izvoz i ugostiteljstvo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34703825125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Slobode 16, 49250 Zlatar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9.567,94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PREVOZNIČKI OBRT LUČIĆ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UL. PRVE ZENIČKE BRIGADE 13/B, 72000 ZENICA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8.420,91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PRIVREDNA BANKA ZAGREB - DIONIČKO DRUŠTVO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02535697732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Radnička cesta 50,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331,04</w:t>
            </w:r>
          </w:p>
        </w:tc>
      </w:tr>
      <w:tr w:rsidTr="00423C68" w:rsidR="00F74C41">
        <w:trPr>
          <w:trHeight w:val="6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PROFINE GMBH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SPERENBERGER STRASSE 15, BERLIN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1.717.507,35</w:t>
            </w:r>
          </w:p>
        </w:tc>
      </w:tr>
      <w:tr w:rsidTr="00423C68" w:rsidR="00F74C41">
        <w:trPr>
          <w:trHeight w:val="175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Addiko Bank dioničko društvo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14036333877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Slavonska avenija 6,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44.642.805,19</w:t>
            </w:r>
          </w:p>
        </w:tc>
      </w:tr>
      <w:tr w:rsidTr="00847F71" w:rsidR="00F74C41">
        <w:trPr>
          <w:trHeight w:val="79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7F7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----------------------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RB TEHNIKA društvo s ograničenom odgovornošću za projektiranje i proizvodnju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65499968002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Putjane 88, 40000 Čakovec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6.350,00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DUBRAVKO HEGEL,vl. obrta REKLAME HEGEL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08153275201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NOVOSELSKI ODVOJAK IX. 20,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1.912,50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REKLAMPAK društvo s ograničenom odgovornošću za proizvodnju papirnate ambalaže i trgovinu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73897587379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Donja Pačetina 15a, 49223 Donja Pačetina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1.486,25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ROBSON HOLDINGS d.o.o. za trgovinu i zastupanje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04978313893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Radnička cesta 27,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2.475,34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RWE ENERGIJA d.o.o. za opskrbu energijom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81103558092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Capraška ulica 6,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31.052,04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SAMA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12 QUAI ANTONIE 1ER, 98000 MONACO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38.296,69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SCA SERVICIOS COMERCIALES Y AGROALIMENTARIOS SL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CASPE 116, BARCELONA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344.059,18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SLATINSKA BANKA d.d.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42252496579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Vladimira Nazora 2, 33520 Slatina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1.133.912,56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SNS FOODS SP.Z.O.O.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51506220427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PIOTRKOWSKA 121, 90-430 ŁÓDŹ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385.218,23</w:t>
            </w:r>
          </w:p>
        </w:tc>
      </w:tr>
      <w:tr w:rsidTr="00423C68" w:rsidR="00F74C41">
        <w:trPr>
          <w:trHeight w:val="58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Soldus International društvo s ograničenom odgovornošću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67670198079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Kralja Tomislava 5, 35430 Okučani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735.782,50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3126F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OTP BANKA d.d. 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33010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69326397242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Domovinskog rata 61, 21000 Split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2.244.906,03</w:t>
            </w:r>
          </w:p>
        </w:tc>
      </w:tr>
      <w:tr w:rsidTr="00423C68" w:rsidR="00F74C41">
        <w:trPr>
          <w:trHeight w:val="615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STANIĆ, društvo s ograničenom odgovornošću za unutarnju i vanjsku trgovinu, proizvodnju i </w:t>
            </w:r>
            <w:r>
              <w:rPr>
                <w:lang w:eastAsia="en-US"/>
              </w:rPr>
              <w:lastRenderedPageBreak/>
              <w:t>distribuciju mesa i suhomesnatih proizvoda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50056415529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Kerestinečka cesta 57A, 10431 Kerestinec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42.450,18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STOLARIJA KIHALIĆ j.d.o.o. za proizvodnju,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61874508049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 lijevi odvojak 38, 44273 Sela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1.700,00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ŠMIC-COMMERCE društvo za proizvodnju i trgovinu brodskog poda i građevne stolarije d.o.o.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10840285337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Industrijska zona Jalkovec, Varaždinska ulica - odvojak 2, 42000 Varaždin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305.167,50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TELACK d.o.o. za uvoz-izvoz, trgovinu i zastupanje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01624493921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Gradići, Baranjska 3,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34.756,26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TINTILIN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67188623634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Sajmišna 2, 49250 Zlatar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1.733,10</w:t>
            </w:r>
          </w:p>
        </w:tc>
      </w:tr>
      <w:tr w:rsidTr="00423C68" w:rsidR="00F74C41">
        <w:trPr>
          <w:trHeight w:val="60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BRIGITA ROGAN,vl. obrta TISKARA BAN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85497466574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MILANA VIDIČEKA 4, 49222 LUG POZNANOVEČKI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3.718,13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TONER-TOM društvo s ograničenom odgovornošću za graditeljstvo,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85712174322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Ljudevita Posavskog 3, 10360 Sesvete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22.679,33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TOP EQUIPMENT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94507189861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 Banjolski odvojak 4,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2.302,90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TPZ LINDE VILIČARI HRVATSKA društvo s ogrnaičenom odgovornošću za trgovinu, servisne i druge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69503639110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Novoselska 25,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44.989,29</w:t>
            </w:r>
          </w:p>
        </w:tc>
      </w:tr>
      <w:tr w:rsidTr="00423C68" w:rsidR="00F74C41">
        <w:trPr>
          <w:trHeight w:val="96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TRANSPARENTNO POSLOVANJE d.o.o. za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63734245648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Pokupska 4, 10410 Velika Gorica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1.144.939,84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TRGOVINA LESKOVAR, društvo s ograničenom odgovornošću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07692760731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Ulica kralja Tomislava 9, 42000 Hrašćica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852,00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TTM TRGOVINA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92822384367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Marčelji 15, 51216 Viškovo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3.992,22</w:t>
            </w:r>
          </w:p>
        </w:tc>
      </w:tr>
      <w:tr w:rsidTr="00CA0D84" w:rsidR="00F74C41">
        <w:trPr>
          <w:trHeight w:val="132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0D84" w:rsidP="00F74C41" w:rsidR="00F74C41" w:rsidRPr="009B091D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FF0000"/>
                <w:lang w:eastAsia="en-US"/>
              </w:rPr>
            </w:pPr>
            <w:r w:rsidRPr="00CA0D84">
              <w:rPr>
                <w:lang w:eastAsia="en-US"/>
              </w:rPr>
              <w:t>--------------------------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4C41" w:rsidP="00F74C41" w:rsidR="00F74C41" w:rsidRPr="009B091D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FF0000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4C41" w:rsidP="00F74C41" w:rsidR="00F74C41" w:rsidRPr="009B091D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FF0000"/>
                <w:lang w:eastAsia="en-US"/>
              </w:rPr>
            </w:pP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74C41" w:rsidP="00F74C41" w:rsidR="00F74C41" w:rsidRPr="009B091D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FF0000"/>
                <w:lang w:eastAsia="en-US"/>
              </w:rPr>
            </w:pP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URBAN - ZUBAK,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46818816970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Bukovačka cesta 280,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4.912,50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VBH OKOVI d.o.o.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82218143747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Dobriše Cesarića 22, 10430 Samobor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318,93</w:t>
            </w:r>
          </w:p>
        </w:tc>
      </w:tr>
      <w:tr w:rsidTr="00423C68" w:rsidR="00F74C41">
        <w:trPr>
          <w:trHeight w:val="63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DAVOR FILIPOVIĆ, vl. obrta VERTIGO, OBRT ZA UGOSTITELJSTVO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26148417251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DONJA BRESTOVEČKA 7, 49247 ZLATAR-BISTRICA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3.183,33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VIAL društvo s ograničenom odgovornošću za proizvodnju i trgovinu alata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02570455168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Banija 155, 47000 Karlovac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738,06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IVAN VIDOVIĆ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67427165302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ANTE KOVAČIĆA 1, 49250 ZLATAR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6.463,05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133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29524210204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Vrtni put 1,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31.169,66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WDF DOSTAVA VODE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79263523642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Ludbreška 116, 42230 Globočec Ludbreški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5.321,95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Wiener osiguranje Vienna Insurance Group dioničko društvo za osiguranje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52848403362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Slovenska ulica 24,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1.465,06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WÜRTH-HRVATSKA d.o.o. za trgovinu, usluge i zastupanje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52641439848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Franje Lučića 32,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440.119,04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ZAGORSKI VODOVOD društvo s ograničenom odgovornošću za javnu vodoopskrbu i odvodnju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61979475705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Ksavera Šandora Gjalskog 1, 49210 Zabok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29.107,87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ZAGREBAČKA BANKA DIONIČKO DRUŠTVO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92963223473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Trg bana Josipa Jelačića 10,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40.748,56</w:t>
            </w:r>
          </w:p>
        </w:tc>
      </w:tr>
      <w:tr w:rsidTr="00423C68" w:rsidR="00F74C41">
        <w:trPr>
          <w:trHeight w:val="499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 xml:space="preserve">ZAGREBAČKI ELEKTRIČNI </w:t>
            </w:r>
            <w:r>
              <w:rPr>
                <w:lang w:eastAsia="en-US"/>
              </w:rPr>
              <w:lastRenderedPageBreak/>
              <w:t>TRAMVAJ d.o.o. za trgovinu, usluge i javni prijevoz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82031999604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Ozaljska 105,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3.523,65</w:t>
            </w:r>
          </w:p>
        </w:tc>
      </w:tr>
      <w:tr w:rsidTr="00423C68" w:rsidR="00F74C41">
        <w:trPr>
          <w:trHeight w:val="1408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140</w:t>
            </w:r>
          </w:p>
        </w:tc>
        <w:tc>
          <w:tcPr>
            <w:tcW w:type="dxa" w:w="2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ZIGOR ZATIK društvo s ograničenom odgovornošću za trgovinu i usluge</w:t>
            </w:r>
          </w:p>
        </w:tc>
        <w:tc>
          <w:tcPr>
            <w:tcW w:type="dxa" w:w="1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54456515492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Jaruščica 9E, 10000 Zagreb</w:t>
            </w:r>
          </w:p>
        </w:tc>
        <w:tc>
          <w:tcPr>
            <w:tcW w:type="dxa" w:w="1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4C41" w:rsidP="00F74C41" w:rsidR="00F74C41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18.078,75</w:t>
            </w:r>
          </w:p>
        </w:tc>
      </w:tr>
    </w:tbl>
    <w:p w:rsidRDefault="0003207E" w:rsidP="0003207E" w:rsidR="0003207E">
      <w:pPr>
        <w:tabs>
          <w:tab w:pos="3572" w:val="left"/>
        </w:tabs>
        <w:spacing w:lineRule="auto" w:line="276"/>
        <w:rPr>
          <w:rFonts w:eastAsia="Calibri"/>
          <w:b/>
        </w:rPr>
      </w:pPr>
    </w:p>
    <w:p w:rsidRDefault="00FD294A" w:rsidP="00847F71" w:rsidR="00FD294A">
      <w:pPr>
        <w:tabs>
          <w:tab w:pos="2254" w:val="left"/>
        </w:tabs>
        <w:ind w:firstLine="708"/>
        <w:jc w:val="both"/>
      </w:pPr>
      <w:r>
        <w:t xml:space="preserve">Na ročištu za glasovanje o </w:t>
      </w:r>
      <w:r w:rsidR="00375186">
        <w:t xml:space="preserve">izmijenjenom </w:t>
      </w:r>
      <w:r>
        <w:t>Planu restrukturiranja dužnika</w:t>
      </w:r>
      <w:r w:rsidR="00375186">
        <w:t xml:space="preserve"> iz lipnja 2019. godine, koje je zaprimljeno u ovosudni spis dana 27. lipnja 2019. godine, te je isto objavljeno na mrežnoj stranici e-oglasna ploča Trgovačkog suda u Zagrebu dana 28. lipnja 2019. godine</w:t>
      </w:r>
      <w:r>
        <w:t>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 xml:space="preserve">U </w:t>
      </w:r>
      <w:r w:rsidRPr="00F74C41">
        <w:t>Zagrebu</w:t>
      </w:r>
      <w:r w:rsidR="008B3374" w:rsidRPr="00F74C41">
        <w:t xml:space="preserve">, </w:t>
      </w:r>
      <w:r w:rsidR="00C7516F">
        <w:t>2</w:t>
      </w:r>
      <w:r w:rsidRPr="00F74C41">
        <w:t xml:space="preserve">. </w:t>
      </w:r>
      <w:r w:rsidR="0069320D" w:rsidRPr="00F74C41">
        <w:t>srpnja</w:t>
      </w:r>
      <w:r w:rsidR="001028C7" w:rsidRPr="00F74C41">
        <w:t xml:space="preserve"> 2019</w:t>
      </w:r>
      <w:r w:rsidR="009F0886">
        <w:t>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E73CA1">
        <w:t>,v.r.</w:t>
      </w:r>
    </w:p>
    <w:p w:rsidRDefault="005554E0" w:rsidP="005554E0" w:rsidR="005554E0">
      <w:pPr>
        <w:jc w:val="center"/>
      </w:pPr>
    </w:p>
    <w:p w:rsidRDefault="00E73CA1" w:rsidP="006F7248" w:rsidR="00E73CA1">
      <w:pPr>
        <w:ind w:left="4956"/>
        <w:jc w:val="both"/>
      </w:pPr>
      <w:r>
        <w:t>Za točnost otpravka-ovlašteni službenik</w:t>
      </w:r>
    </w:p>
    <w:p w:rsidRDefault="00E73CA1" w:rsidP="006F7248" w:rsidR="00E73CA1" w:rsidRPr="007067DD">
      <w:pPr>
        <w:ind w:firstLine="708" w:left="4956"/>
        <w:jc w:val="both"/>
      </w:pPr>
      <w: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186" w:rsidP="00625AE8" w:rsidR="00375186">
      <w:r>
        <w:separator/>
      </w:r>
    </w:p>
  </w:endnote>
  <w:endnote w:id="0" w:type="continuationSeparator">
    <w:p w:rsidRDefault="00375186" w:rsidP="00625AE8" w:rsidR="0037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186" w:rsidP="00625AE8" w:rsidR="00375186">
      <w:r>
        <w:separator/>
      </w:r>
    </w:p>
  </w:footnote>
  <w:footnote w:id="0" w:type="continuationSeparator">
    <w:p w:rsidRDefault="00375186" w:rsidP="00625AE8" w:rsidR="00375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86" w:rsidP="00625AE8" w:rsidR="00375186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3CA1">
          <w:rPr>
            <w:noProof/>
          </w:rPr>
          <w:t>13</w:t>
        </w:r>
        <w:r>
          <w:fldChar w:fldCharType="end"/>
        </w:r>
      </w:sdtContent>
    </w:sdt>
    <w:r>
      <w:tab/>
    </w:r>
    <w:r>
      <w:tab/>
      <w:t xml:space="preserve">20.St-1925/18                                    </w:t>
    </w:r>
  </w:p>
  <w:p w:rsidRDefault="00375186" w:rsidR="00375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3207E"/>
    <w:rsid w:val="00061EC8"/>
    <w:rsid w:val="001028C7"/>
    <w:rsid w:val="001421A6"/>
    <w:rsid w:val="001D6186"/>
    <w:rsid w:val="00230C96"/>
    <w:rsid w:val="00233010"/>
    <w:rsid w:val="002B299B"/>
    <w:rsid w:val="002B4069"/>
    <w:rsid w:val="002B4A0D"/>
    <w:rsid w:val="002C3FE4"/>
    <w:rsid w:val="002D30F2"/>
    <w:rsid w:val="002E0671"/>
    <w:rsid w:val="00315FE0"/>
    <w:rsid w:val="003539D3"/>
    <w:rsid w:val="00375186"/>
    <w:rsid w:val="00386EA6"/>
    <w:rsid w:val="00393C4C"/>
    <w:rsid w:val="00423C68"/>
    <w:rsid w:val="00470D76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5D46F7"/>
    <w:rsid w:val="0061578B"/>
    <w:rsid w:val="00625AE8"/>
    <w:rsid w:val="00652DF9"/>
    <w:rsid w:val="0069320D"/>
    <w:rsid w:val="006E76B8"/>
    <w:rsid w:val="00790EEB"/>
    <w:rsid w:val="007D4064"/>
    <w:rsid w:val="00800379"/>
    <w:rsid w:val="00805B01"/>
    <w:rsid w:val="00847F71"/>
    <w:rsid w:val="00851E23"/>
    <w:rsid w:val="00856CB5"/>
    <w:rsid w:val="008855CC"/>
    <w:rsid w:val="008B3374"/>
    <w:rsid w:val="008C4891"/>
    <w:rsid w:val="00902D03"/>
    <w:rsid w:val="009B091D"/>
    <w:rsid w:val="009E0702"/>
    <w:rsid w:val="009F0886"/>
    <w:rsid w:val="00A20EAA"/>
    <w:rsid w:val="00A2135B"/>
    <w:rsid w:val="00A47FF7"/>
    <w:rsid w:val="00A74772"/>
    <w:rsid w:val="00AB47D1"/>
    <w:rsid w:val="00B223F0"/>
    <w:rsid w:val="00B3126F"/>
    <w:rsid w:val="00B67A06"/>
    <w:rsid w:val="00BA2E44"/>
    <w:rsid w:val="00BA7BC0"/>
    <w:rsid w:val="00BB54DF"/>
    <w:rsid w:val="00C013F8"/>
    <w:rsid w:val="00C209F5"/>
    <w:rsid w:val="00C43EB6"/>
    <w:rsid w:val="00C6755F"/>
    <w:rsid w:val="00C7516F"/>
    <w:rsid w:val="00CA0D84"/>
    <w:rsid w:val="00CE2860"/>
    <w:rsid w:val="00D1578A"/>
    <w:rsid w:val="00D742F1"/>
    <w:rsid w:val="00D77FC2"/>
    <w:rsid w:val="00E724B4"/>
    <w:rsid w:val="00E73CA1"/>
    <w:rsid w:val="00EA1DA6"/>
    <w:rsid w:val="00ED62A2"/>
    <w:rsid w:val="00F74C41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lineRule="auto" w:line="276" w:after="200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true" w:styleId="xl63" w:type="paragraph">
    <w:name w:val="xl63"/>
    <w:basedOn w:val="Normal"/>
    <w:rsid w:val="0003207E"/>
    <w:pPr>
      <w:spacing w:afterAutospacing="true" w:after="100" w:beforeAutospacing="true" w:before="100"/>
    </w:pPr>
  </w:style>
  <w:style w:customStyle="true" w:styleId="xl64" w:type="paragraph">
    <w:name w:val="xl64"/>
    <w:basedOn w:val="Normal"/>
    <w:rsid w:val="0003207E"/>
    <w:pPr>
      <w:pBdr>
        <w:bottom w:space="0" w:sz="4" w:color="000000" w:val="single"/>
        <w:right w:space="0" w:sz="4" w:color="000000" w:val="single"/>
      </w:pBdr>
      <w:shd w:fill="00CCFF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65" w:type="paragraph">
    <w:name w:val="xl65"/>
    <w:basedOn w:val="Normal"/>
    <w:rsid w:val="0003207E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customStyle="true" w:styleId="xl67" w:type="paragraph">
    <w:name w:val="xl67"/>
    <w:basedOn w:val="Normal"/>
    <w:rsid w:val="0003207E"/>
    <w:pPr>
      <w:spacing w:afterAutospacing="true" w:after="100" w:beforeAutospacing="true" w:before="100"/>
    </w:pPr>
    <w:rPr>
      <w:rFonts w:cs="Arial" w:hAnsi="Arial" w:ascii="Arial"/>
    </w:rPr>
  </w:style>
  <w:style w:styleId="Reetkatablice" w:type="table">
    <w:name w:val="Table Grid"/>
    <w:basedOn w:val="Obinatablica"/>
    <w:uiPriority w:val="59"/>
    <w:rsid w:val="0003207E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03207E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Bezproreda" w:type="paragraph">
    <w:name w:val="No Spacing"/>
    <w:uiPriority w:val="1"/>
    <w:qFormat/>
    <w:rsid w:val="0003207E"/>
  </w:style>
  <w:style w:customStyle="1" w:styleId="xl63" w:type="paragraph">
    <w:name w:val="xl63"/>
    <w:basedOn w:val="Normal"/>
    <w:rsid w:val="0003207E"/>
    <w:pPr>
      <w:spacing w:after="100" w:afterAutospacing="1" w:before="100" w:beforeAutospacing="1"/>
    </w:pPr>
  </w:style>
  <w:style w:customStyle="1" w:styleId="xl64" w:type="paragraph">
    <w:name w:val="xl64"/>
    <w:basedOn w:val="Normal"/>
    <w:rsid w:val="0003207E"/>
    <w:pPr>
      <w:pBdr>
        <w:bottom w:color="000000" w:space="0" w:sz="4" w:val="single"/>
        <w:right w:color="000000" w:space="0" w:sz="4" w:val="single"/>
      </w:pBdr>
      <w:shd w:color="auto" w:fill="00CCFF" w:val="clear"/>
      <w:spacing w:after="100" w:afterAutospacing="1" w:before="100" w:beforeAutospacing="1"/>
      <w:jc w:val="center"/>
    </w:pPr>
    <w:rPr>
      <w:b/>
      <w:bCs/>
    </w:rPr>
  </w:style>
  <w:style w:customStyle="1" w:styleId="xl65" w:type="paragraph">
    <w:name w:val="xl65"/>
    <w:basedOn w:val="Normal"/>
    <w:rsid w:val="0003207E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customStyle="1" w:styleId="xl67" w:type="paragraph">
    <w:name w:val="xl67"/>
    <w:basedOn w:val="Normal"/>
    <w:rsid w:val="0003207E"/>
    <w:pPr>
      <w:spacing w:after="100" w:afterAutospacing="1" w:before="100" w:beforeAutospacing="1"/>
    </w:pPr>
    <w:rPr>
      <w:rFonts w:ascii="Arial" w:cs="Arial" w:hAnsi="Arial"/>
    </w:rPr>
  </w:style>
  <w:style w:styleId="Reetkatablice" w:type="table">
    <w:name w:val="Table Grid"/>
    <w:basedOn w:val="Obinatablica"/>
    <w:uiPriority w:val="59"/>
    <w:rsid w:val="0003207E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18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39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SOLDUS d.o.o. zastupanog po punomoćniku Marko Samaržija; Nenad Goriščak; Pavao Mrkonjić</izvorni_sadrzaj>
    <derivirana_varijabla naziv="DomainObject.Predmet.ProtustrankaFormated_1">  SOLDUS d.o.o. zastupanog po punomoćniku Marko Samaržija; Nenad Goriščak; Pavao Mrkonjić</derivirana_varijabla>
  </DomainObject.Predmet.ProtustrankaFormated>
  <DomainObject.Predmet.ProtustrankaFormatedOIB>
    <izvorni_sadrzaj>  SOLDUS d.o.o., OIB 48865649031 zastupanog po punomoćniku Marko Samaržija; Nenad Goriščak; Pavao Mrkonjić</izvorni_sadrzaj>
    <derivirana_varijabla naziv="DomainObject.Predmet.ProtustrankaFormatedOIB_1">  SOLDUS d.o.o., OIB 48865649031 zastupanog po punomoćniku Marko Samaržija; Nenad Goriščak; Pavao Mrkonjić</derivirana_varijabla>
  </DomainObject.Predmet.ProtustrankaFormatedOIB>
  <DomainObject.Predmet.ProtustrankaFormatedWithAdress>
    <izvorni_sadrzaj> SOLDUS d.o.o., Radnička cesta 27, 10000 Zagreb zastupanog po punomoćniku Marko Samaržija; Nenad Goriščak; Pavao Mrkonjić</izvorni_sadrzaj>
    <derivirana_varijabla naziv="DomainObject.Predmet.ProtustrankaFormatedWithAdress_1"> SOLDUS d.o.o., Radnička cesta 27, 10000 Zagreb zastupanog po punomoćniku Marko Samaržija; Nenad Goriščak; Pavao Mrkonjić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Goriščak; Pavao Mrkonjić</izvorni_sadrzaj>
    <derivirana_varijabla naziv="DomainObject.Predmet.ProtustrankaFormatedWithAdressOIB_1"> SOLDUS d.o.o., OIB 48865649031, Radnička cesta 27, 10000 Zagreb zastupanog po punomoćniku Marko Samaržija; Nenad Goriščak; Pavao Mrkonjić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Goriščak; Pavao Mrkonjić</item>
    </izvorni_sadrzaj>
    <derivirana_varijabla naziv="DomainObject.Predmet.ProtuStrankaListFormated_1">
      <item>SOLDUS d.o.o. zastupanog po punomoćniku Marko Samaržija; Nenad Goriščak; Pavao Mrkonjić</item>
    </derivirana_varijabla>
  </DomainObject.Predmet.ProtuStrankaListFormated>
  <DomainObject.Predmet.ProtuStrankaListFormatedOIB>
    <izvorni_sadrzaj>
      <item>SOLDUS d.o.o., OIB 48865649031 zastupanog po punomoćniku Marko Samaržija; Nenad Goriščak; Pavao Mrkonjić</item>
    </izvorni_sadrzaj>
    <derivirana_varijabla naziv="DomainObject.Predmet.ProtuStrankaListFormatedOIB_1">
      <item>SOLDUS d.o.o., OIB 48865649031 zastupanog po punomoćniku Marko Samaržija; Nenad Goriščak; Pavao Mrkonjić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Goriščak; Pavao Mrkonjić</item>
    </izvorni_sadrzaj>
    <derivirana_varijabla naziv="DomainObject.Predmet.ProtuStrankaListFormatedWithAdress_1">
      <item>SOLDUS d.o.o., Radnička cesta 27, 10000 Zagreb zastupanog po punomoćniku Marko Samaržija; Nenad Goriščak; Pavao Mrkonjić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Goriščak; Pavao Mrkonjić</item>
    </izvorni_sadrzaj>
    <derivirana_varijabla naziv="DomainObject.Predmet.ProtuStrankaListFormatedWithAdressOIB_1">
      <item>SOLDUS d.o.o., OIB 48865649031, Radnička cesta 27, 10000 Zagreb zastupanog po punomoćniku Marko Samaržija; Nenad Goriščak; Pavao Mrkonjić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NazivFormated_1"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1. srpnja 2019.</izvorni_sadrzaj>
    <derivirana_varijabla naziv="DomainObject.PredzadnjaOdlukaIzPredmeta.DatumDonosenjaOdluke_1">1. srpnja 2019.</derivirana_varijabla>
  </DomainObject.PredzadnjaOdlukaIzPredmeta.DatumDonosenjaOdluke>
  <DomainObject.PredzadnjaOdlukaIzPredmeta.Oznaka>
    <izvorni_sadrzaj>St-1925/2018-70</izvorni_sadrzaj>
    <derivirana_varijabla naziv="DomainObject.PredzadnjaOdlukaIzPredmeta.Oznaka_1">St-1925/2018-70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2270</properties:Words>
  <properties:Characters>14198</properties:Characters>
  <properties:Lines>1231</properties:Lines>
  <properties:Paragraphs>701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2019-07-01T09:27:00Z</dcterms:created>
  <dc:creator>Monika Grbac</dc:creator>
  <cp:lastModifiedBy>Monika Grbac</cp:lastModifiedBy>
  <cp:lastPrinted>2018-11-12T12:59:00Z</cp:lastPrinted>
  <dcterms:modified xmlns:xsi="http://www.w3.org/2001/XMLSchema-instance" xsi:type="dcterms:W3CDTF">2019-07-02T13:24:00Z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(st-1925-18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