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e4cb" w14:paraId="103e4cb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1 St-</w:t>
      </w:r>
      <w:proofErr w:type="spellStart"/>
      <w:r w:rsidR="00342D89">
        <w:t>343</w:t>
      </w:r>
      <w:proofErr w:type="spellEnd"/>
      <w:r w:rsidRPr="001568BE">
        <w:t>/</w:t>
      </w:r>
      <w:proofErr w:type="spellStart"/>
      <w:r w:rsidRPr="001568BE">
        <w:t>20</w:t>
      </w:r>
      <w:r w:rsidRPr="00F06A9B">
        <w:t>1</w:t>
      </w:r>
      <w:r w:rsidR="00342D89">
        <w:t>6</w:t>
      </w:r>
      <w:proofErr w:type="spellEnd"/>
      <w:r w:rsidRPr="00F06A9B">
        <w:t>-</w:t>
      </w:r>
      <w:proofErr w:type="spellStart"/>
      <w:r w:rsidR="0015407B">
        <w:t>57</w:t>
      </w:r>
      <w:proofErr w:type="spellEnd"/>
    </w:p>
    <w:p w:rsidRDefault="00AD539E" w:rsidP="00AD539E" w:rsidR="00AD539E" w:rsidRPr="00F06A9B">
      <w:r w:rsidRPr="001568BE">
        <w:t xml:space="preserve"> TRGOVAČKI SUD</w:t>
      </w:r>
      <w:r>
        <w:t xml:space="preserve"> U </w:t>
      </w:r>
      <w:proofErr w:type="spellStart"/>
      <w:r>
        <w:t>PAZINU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</w:t>
      </w:r>
      <w:proofErr w:type="spellStart"/>
      <w:r w:rsidRPr="00F06A9B">
        <w:t>52000</w:t>
      </w:r>
      <w:proofErr w:type="spellEnd"/>
      <w:r w:rsidRPr="00F06A9B">
        <w:t xml:space="preserve"> </w:t>
      </w:r>
      <w:proofErr w:type="spellStart"/>
      <w:r w:rsidRPr="00EC7326">
        <w:t>PAZIN</w:t>
      </w:r>
      <w:proofErr w:type="spellEnd"/>
      <w:r w:rsidRPr="00F06A9B">
        <w:t xml:space="preserve">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AD539E" w:rsidP="00AD539E" w:rsidR="00AD539E" w:rsidRPr="00F06A9B"/>
    <w:p w:rsidRDefault="00AD539E" w:rsidP="00AD539E" w:rsidR="00AD539E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proofErr w:type="spellStart"/>
      <w:r w:rsidR="00342D89" w:rsidRPr="00BB76D4">
        <w:t>NEŠPROJEKT</w:t>
      </w:r>
      <w:proofErr w:type="spellEnd"/>
      <w:r w:rsidR="00342D89" w:rsidRPr="00BB76D4">
        <w:t xml:space="preserve"> d.o.o. Novigrad, u stečaju, </w:t>
      </w:r>
      <w:proofErr w:type="spellStart"/>
      <w:r w:rsidR="00342D89" w:rsidRPr="00BB76D4">
        <w:t>Paulija</w:t>
      </w:r>
      <w:proofErr w:type="spellEnd"/>
      <w:r w:rsidR="00342D89" w:rsidRPr="00BB76D4">
        <w:t xml:space="preserve"> </w:t>
      </w:r>
      <w:proofErr w:type="spellStart"/>
      <w:r w:rsidR="00342D89" w:rsidRPr="00BB76D4">
        <w:t>bb</w:t>
      </w:r>
      <w:proofErr w:type="spellEnd"/>
      <w:r w:rsidR="00342D89" w:rsidRPr="00BB76D4">
        <w:t xml:space="preserve">, </w:t>
      </w:r>
      <w:proofErr w:type="spellStart"/>
      <w:r w:rsidR="00342D89" w:rsidRPr="00BB76D4">
        <w:t>OIB</w:t>
      </w:r>
      <w:proofErr w:type="spellEnd"/>
      <w:r w:rsidR="00342D89" w:rsidRPr="00BB76D4">
        <w:t xml:space="preserve">: </w:t>
      </w:r>
      <w:proofErr w:type="spellStart"/>
      <w:r w:rsidR="00342D89" w:rsidRPr="00BB76D4">
        <w:t>66625788091</w:t>
      </w:r>
      <w:proofErr w:type="spellEnd"/>
      <w:r w:rsidRPr="00F06A9B">
        <w:t xml:space="preserve">, </w:t>
      </w:r>
      <w:proofErr w:type="spellStart"/>
      <w:r w:rsidR="0087656C">
        <w:t>19</w:t>
      </w:r>
      <w:proofErr w:type="spellEnd"/>
      <w:r w:rsidR="0087656C">
        <w:t>. studenog</w:t>
      </w:r>
      <w:r w:rsidR="00342D89">
        <w:t xml:space="preserve"> </w:t>
      </w:r>
      <w:proofErr w:type="spellStart"/>
      <w:r>
        <w:t>2018</w:t>
      </w:r>
      <w:proofErr w:type="spellEnd"/>
      <w:r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AD539E" w:rsidP="00AD539E" w:rsidR="00AD539E" w:rsidRPr="007D0794"/>
    <w:p w:rsidRDefault="00AD539E" w:rsidP="00AD539E" w:rsidR="00AD539E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</w:t>
      </w:r>
      <w:proofErr w:type="spellStart"/>
      <w:r w:rsidRPr="006C06BB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Pr="006C06BB">
        <w:rPr>
          <w:rFonts w:cs="Times New Roman" w:hAnsi="Times New Roman" w:ascii="Times New Roman"/>
          <w:sz w:val="24"/>
          <w:szCs w:val="24"/>
        </w:rPr>
        <w:t xml:space="preserve">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AD539E" w:rsidP="00AD539E" w:rsidR="00AD539E">
      <w:pPr>
        <w:jc w:val="both"/>
      </w:pPr>
    </w:p>
    <w:p w:rsidRDefault="00AD539E" w:rsidP="00AD539E" w:rsidR="00AD539E">
      <w:pPr>
        <w:jc w:val="both"/>
      </w:pPr>
      <w:r>
        <w:tab/>
      </w:r>
    </w:p>
    <w:p w:rsidRDefault="00AD539E" w:rsidP="00AD539E" w:rsidR="00AD539E" w:rsidRPr="0015407B">
      <w:pPr>
        <w:jc w:val="both"/>
      </w:pPr>
      <w:r>
        <w:tab/>
        <w:t xml:space="preserve">- </w:t>
      </w:r>
      <w:r w:rsidR="00342D89">
        <w:t xml:space="preserve">ZORAN </w:t>
      </w:r>
      <w:proofErr w:type="spellStart"/>
      <w:r w:rsidR="00342D89">
        <w:t>PAPIĆ</w:t>
      </w:r>
      <w:proofErr w:type="spellEnd"/>
      <w:r w:rsidR="00342D89">
        <w:t xml:space="preserve">, </w:t>
      </w:r>
      <w:proofErr w:type="spellStart"/>
      <w:r w:rsidR="00342D89">
        <w:t>Baderna</w:t>
      </w:r>
      <w:proofErr w:type="spellEnd"/>
      <w:r w:rsidR="00342D89">
        <w:t xml:space="preserve"> </w:t>
      </w:r>
      <w:proofErr w:type="spellStart"/>
      <w:r w:rsidR="00342D89">
        <w:t>58</w:t>
      </w:r>
      <w:proofErr w:type="spellEnd"/>
      <w:r w:rsidR="00342D89">
        <w:t xml:space="preserve">, </w:t>
      </w:r>
      <w:proofErr w:type="spellStart"/>
      <w:r w:rsidR="00342D89">
        <w:t>Baderna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 w:rsidR="00342D89">
        <w:t>42568980943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 w:rsidR="00342D89">
        <w:t>48.357</w:t>
      </w:r>
      <w:proofErr w:type="spellEnd"/>
      <w:r w:rsidR="00342D89">
        <w:t>,</w:t>
      </w:r>
      <w:proofErr w:type="spellStart"/>
      <w:r w:rsidR="00342D89">
        <w:t>48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 w:rsidR="00342D89">
        <w:t>10375</w:t>
      </w:r>
      <w:proofErr w:type="spellEnd"/>
      <w:r>
        <w:t xml:space="preserve">) na račun broj </w:t>
      </w:r>
      <w:proofErr w:type="spellStart"/>
      <w:r w:rsidRPr="0015407B">
        <w:t>HR</w:t>
      </w:r>
      <w:r w:rsidR="0015407B" w:rsidRPr="0015407B">
        <w:t>33</w:t>
      </w:r>
      <w:proofErr w:type="spellEnd"/>
      <w:r w:rsidRPr="0015407B">
        <w:t xml:space="preserve"> </w:t>
      </w:r>
      <w:proofErr w:type="spellStart"/>
      <w:r w:rsidR="0015407B" w:rsidRPr="0015407B">
        <w:t>2380</w:t>
      </w:r>
      <w:proofErr w:type="spellEnd"/>
      <w:r w:rsidRPr="0015407B">
        <w:t xml:space="preserve"> </w:t>
      </w:r>
      <w:proofErr w:type="spellStart"/>
      <w:r w:rsidR="0015407B" w:rsidRPr="0015407B">
        <w:t>0063</w:t>
      </w:r>
      <w:proofErr w:type="spellEnd"/>
      <w:r w:rsidRPr="0015407B">
        <w:t xml:space="preserve"> </w:t>
      </w:r>
      <w:proofErr w:type="spellStart"/>
      <w:r w:rsidR="0015407B" w:rsidRPr="0015407B">
        <w:t>2100</w:t>
      </w:r>
      <w:proofErr w:type="spellEnd"/>
      <w:r w:rsidRPr="0015407B">
        <w:t xml:space="preserve"> </w:t>
      </w:r>
      <w:proofErr w:type="spellStart"/>
      <w:r w:rsidR="0015407B" w:rsidRPr="0015407B">
        <w:t>5306</w:t>
      </w:r>
      <w:proofErr w:type="spellEnd"/>
      <w:r w:rsidRPr="0015407B">
        <w:t xml:space="preserve"> </w:t>
      </w:r>
      <w:r w:rsidR="0015407B" w:rsidRPr="0015407B">
        <w:t>5.</w:t>
      </w:r>
    </w:p>
    <w:p w:rsidRDefault="00AD539E" w:rsidP="00AD539E" w:rsidR="00AD539E">
      <w:pPr>
        <w:jc w:val="both"/>
      </w:pPr>
    </w:p>
    <w:p w:rsidRDefault="000C6474" w:rsidP="000C6474" w:rsidR="000C6474">
      <w:pPr>
        <w:jc w:val="both"/>
      </w:pPr>
    </w:p>
    <w:p w:rsidRDefault="00AD539E" w:rsidP="00AD539E" w:rsidR="00AD539E" w:rsidRPr="007D0794">
      <w:pPr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proofErr w:type="spellStart"/>
      <w:r w:rsidR="0015407B">
        <w:t>19</w:t>
      </w:r>
      <w:proofErr w:type="spellEnd"/>
      <w:r w:rsidR="0015407B">
        <w:t>. studenog</w:t>
      </w:r>
      <w:r>
        <w:t xml:space="preserve"> </w:t>
      </w:r>
      <w:proofErr w:type="spellStart"/>
      <w:r>
        <w:t>2018</w:t>
      </w:r>
      <w:proofErr w:type="spellEnd"/>
      <w:r w:rsidRPr="001568BE">
        <w:t>.</w:t>
      </w:r>
    </w:p>
    <w:p w:rsidRDefault="00AD539E" w:rsidP="00AD539E" w:rsidR="00AD539E"/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  <w:t xml:space="preserve">  </w:t>
      </w:r>
      <w:r w:rsidR="00342D89">
        <w:t xml:space="preserve"> </w:t>
      </w:r>
      <w:r>
        <w:t>Damir Rabar</w:t>
      </w:r>
      <w:r w:rsidR="000249A5">
        <w:t>, v.r.</w:t>
      </w:r>
    </w:p>
    <w:p w:rsidRDefault="00AD539E" w:rsidP="00AD539E" w:rsidR="00AD539E"/>
    <w:p w:rsidRDefault="00AD539E" w:rsidP="00AD539E" w:rsidR="00AD539E"/>
    <w:p w:rsidRDefault="00AD539E" w:rsidP="00AD539E" w:rsidR="00AD539E"/>
    <w:p w:rsidRDefault="00AD539E" w:rsidP="00AD539E" w:rsidR="00AD539E" w:rsidRPr="007D0794"/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53124C" w:rsidR="0053124C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C6474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  <w:t>1 St-</w:t>
        </w:r>
        <w:proofErr w:type="spellStart"/>
        <w:r w:rsidR="0053124C">
          <w:t>15</w:t>
        </w:r>
        <w:proofErr w:type="spellEnd"/>
        <w:r w:rsidR="0053124C" w:rsidRPr="001568BE">
          <w:t>/</w:t>
        </w:r>
        <w:proofErr w:type="spellStart"/>
        <w:r w:rsidR="0053124C" w:rsidRPr="001568BE">
          <w:t>20</w:t>
        </w:r>
        <w:r w:rsidR="0053124C" w:rsidRPr="00F06A9B">
          <w:t>1</w:t>
        </w:r>
        <w:r w:rsidR="0053124C">
          <w:t>5</w:t>
        </w:r>
        <w:proofErr w:type="spellEnd"/>
        <w:r w:rsidR="0053124C" w:rsidRPr="00F06A9B">
          <w:t>-</w:t>
        </w:r>
        <w:proofErr w:type="spellStart"/>
        <w:r w:rsidR="0053124C">
          <w:t>402</w:t>
        </w:r>
        <w:proofErr w:type="spellEnd"/>
      </w:p>
      <w:p w:rsidRDefault="00AB69E8" w:rsidR="003E5AEE">
        <w:pPr>
          <w:pStyle w:val="Zaglavlje"/>
          <w:jc w:val="center"/>
        </w:pPr>
      </w:p>
    </w:sdtContent>
  </w:sdt>
  <w:p w:rsidRDefault="00AB69E8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249A5"/>
    <w:rsid w:val="00094D2A"/>
    <w:rsid w:val="000C6474"/>
    <w:rsid w:val="0015407B"/>
    <w:rsid w:val="00186E3D"/>
    <w:rsid w:val="001959EF"/>
    <w:rsid w:val="001E1C76"/>
    <w:rsid w:val="00202E6C"/>
    <w:rsid w:val="00342D89"/>
    <w:rsid w:val="00391CD8"/>
    <w:rsid w:val="004C311F"/>
    <w:rsid w:val="0050380B"/>
    <w:rsid w:val="0053124C"/>
    <w:rsid w:val="00554328"/>
    <w:rsid w:val="00591561"/>
    <w:rsid w:val="00605D9E"/>
    <w:rsid w:val="00606BED"/>
    <w:rsid w:val="006579C1"/>
    <w:rsid w:val="00675CE5"/>
    <w:rsid w:val="00682060"/>
    <w:rsid w:val="006C06BB"/>
    <w:rsid w:val="00721844"/>
    <w:rsid w:val="007E11F8"/>
    <w:rsid w:val="007E6459"/>
    <w:rsid w:val="0087656C"/>
    <w:rsid w:val="00974AE1"/>
    <w:rsid w:val="00985388"/>
    <w:rsid w:val="00A41E51"/>
    <w:rsid w:val="00A9703E"/>
    <w:rsid w:val="00AB2DBB"/>
    <w:rsid w:val="00AB69E8"/>
    <w:rsid w:val="00AD539E"/>
    <w:rsid w:val="00B174CA"/>
    <w:rsid w:val="00B83CCB"/>
    <w:rsid w:val="00B8592A"/>
    <w:rsid w:val="00B9729B"/>
    <w:rsid w:val="00BF20D5"/>
    <w:rsid w:val="00C36D6E"/>
    <w:rsid w:val="00C765C3"/>
    <w:rsid w:val="00CB7FEA"/>
    <w:rsid w:val="00D55596"/>
    <w:rsid w:val="00D66FB1"/>
    <w:rsid w:val="00DF0360"/>
    <w:rsid w:val="00DF5904"/>
    <w:rsid w:val="00E86677"/>
    <w:rsid w:val="00EC7326"/>
    <w:rsid w:val="00ED13ED"/>
    <w:rsid w:val="00EE2FEA"/>
    <w:rsid w:val="00F35F85"/>
    <w:rsid w:val="00FA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6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9E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9E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9E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9E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C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6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9E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9E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9E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9E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NEŠPROJEKT d.o.o. NOVIGRAD</izvorni_sadrzaj>
    <derivirana_varijabla naziv="DomainObject.Predmet.ProtustrankaFormated_1">  NEŠPROJEKT d.o.o. NOVIGRAD</derivirana_varijabla>
  </DomainObject.Predmet.ProtustrankaFormated>
  <DomainObject.Predmet.ProtustrankaFormatedOIB>
    <izvorni_sadrzaj>  NEŠPROJEKT d.o.o. NOVIGRAD, OIB 66625788091</izvorni_sadrzaj>
    <derivirana_varijabla naziv="DomainObject.Predmet.ProtustrankaFormatedOIB_1">  NEŠPROJEKT d.o.o. NOVIGRAD, OIB 66625788091</derivirana_varijabla>
  </DomainObject.Predmet.ProtustrankaFormatedOIB>
  <DomainObject.Predmet.ProtustrankaFormatedWithAdress>
    <izvorni_sadrzaj> NEŠPROJEKT d.o.o. NOVIGRAD, Paulija/bb, 23312 Novigrad</izvorni_sadrzaj>
    <derivirana_varijabla naziv="DomainObject.Predmet.ProtustrankaFormatedWithAdress_1"> NEŠPROJEKT d.o.o. NOVIGRAD, Paulija/bb, 23312 Novigrad</derivirana_varijabla>
  </DomainObject.Predmet.ProtustrankaFormatedWithAdress>
  <DomainObject.Predmet.ProtustrankaFormatedWithAdressOIB>
    <izvorni_sadrzaj> NEŠPROJEKT d.o.o. NOVIGRAD, OIB 66625788091, Paulija/bb, 23312 Novigrad</izvorni_sadrzaj>
    <derivirana_varijabla naziv="DomainObject.Predmet.ProtustrankaFormatedWithAdressOIB_1"> NEŠPROJEKT d.o.o. NOVIGRAD, OIB 66625788091, Paulija/bb, 23312 Novigrad</derivirana_varijabla>
  </DomainObject.Predmet.ProtustrankaFormatedWithAdressOIB>
  <DomainObject.Predmet.ProtustrankaWithAdress>
    <izvorni_sadrzaj>NEŠPROJEKT d.o.o. NOVIGRAD Paulija/bb, 23312 Novigrad</izvorni_sadrzaj>
    <derivirana_varijabla naziv="DomainObject.Predmet.ProtustrankaWithAdress_1">NEŠPROJEKT d.o.o. NOVIGRAD Paulija/bb, 23312 Novigrad</derivirana_varijabla>
  </DomainObject.Predmet.ProtustrankaWithAdress>
  <DomainObject.Predmet.ProtustrankaWithAdressOIB>
    <izvorni_sadrzaj>NEŠPROJEKT d.o.o. NOVIGRAD, OIB 66625788091, Paulija/bb, 23312 Novigrad</izvorni_sadrzaj>
    <derivirana_varijabla naziv="DomainObject.Predmet.ProtustrankaWithAdressOIB_1">NEŠPROJEKT d.o.o. NOVIGRAD, OIB 66625788091, Paulija/bb, 23312 Novigrad</derivirana_varijabla>
  </DomainObject.Predmet.ProtustrankaWithAdressOIB>
  <DomainObject.Predmet.ProtustrankaNazivFormated>
    <izvorni_sadrzaj>NEŠPROJEKT d.o.o. NOVIGRAD</izvorni_sadrzaj>
    <derivirana_varijabla naziv="DomainObject.Predmet.ProtustrankaNazivFormated_1">NEŠPROJEKT d.o.o. NOVIGRAD</derivirana_varijabla>
  </DomainObject.Predmet.ProtustrankaNazivFormated>
  <DomainObject.Predmet.ProtustrankaNazivFormatedOIB>
    <izvorni_sadrzaj>NEŠPROJEKT d.o.o. NOVIGRAD, OIB 66625788091</izvorni_sadrzaj>
    <derivirana_varijabla naziv="DomainObject.Predmet.ProtustrankaNazivFormatedOIB_1">NEŠPROJEKT d.o.o. NOVIGRAD, OIB 66625788091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1400248.71</izvorni_sadrzaj>
    <derivirana_varijabla naziv="DomainObject.Predmet.TrenutnaVrijednost_1">1400248.71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NEŠPROJEKT d.o.o. NOVIGRAD</item>
    </izvorni_sadrzaj>
    <derivirana_varijabla naziv="DomainObject.Predmet.ProtuStrankaListFormated_1">
      <item>NEŠPROJEKT d.o.o. NOVIGRAD</item>
    </derivirana_varijabla>
  </DomainObject.Predmet.ProtuStrankaListFormated>
  <DomainObject.Predmet.ProtuStrankaListFormatedOIB>
    <izvorni_sadrzaj>
      <item>NEŠPROJEKT d.o.o. NOVIGRAD, OIB 66625788091</item>
    </izvorni_sadrzaj>
    <derivirana_varijabla naziv="DomainObject.Predmet.ProtuStrankaListFormatedOIB_1">
      <item>NEŠPROJEKT d.o.o. NOVIGRAD, OIB 66625788091</item>
    </derivirana_varijabla>
  </DomainObject.Predmet.ProtuStrankaListFormatedOIB>
  <DomainObject.Predmet.ProtuStrankaListFormatedWithAdress>
    <izvorni_sadrzaj>
      <item>NEŠPROJEKT d.o.o. NOVIGRAD, Paulija/bb, 23312 Novigrad</item>
    </izvorni_sadrzaj>
    <derivirana_varijabla naziv="DomainObject.Predmet.ProtuStrankaListFormatedWithAdress_1">
      <item>NEŠPROJEKT d.o.o. NOVIGRAD, Paulija/bb, 23312 Novigrad</item>
    </derivirana_varijabla>
  </DomainObject.Predmet.ProtuStrankaListFormatedWithAdress>
  <DomainObject.Predmet.ProtuStrankaListFormatedWithAdressOIB>
    <izvorni_sadrzaj>
      <item>NEŠPROJEKT d.o.o. NOVIGRAD, OIB 66625788091, Paulija/bb, 23312 Novigrad</item>
    </izvorni_sadrzaj>
    <derivirana_varijabla naziv="DomainObject.Predmet.ProtuStrankaListFormatedWithAdressOIB_1">
      <item>NEŠPROJEKT d.o.o. NOVIGRAD, OIB 66625788091, Paulija/bb, 23312 Novigrad</item>
    </derivirana_varijabla>
  </DomainObject.Predmet.ProtuStrankaListFormatedWithAdressOIB>
  <DomainObject.Predmet.ProtuStrankaListNazivFormated>
    <izvorni_sadrzaj>
      <item>NEŠPROJEKT d.o.o. NOVIGRAD</item>
    </izvorni_sadrzaj>
    <derivirana_varijabla naziv="DomainObject.Predmet.ProtuStrankaListNazivFormated_1">
      <item>NEŠPROJEKT d.o.o. NOVIGRAD</item>
    </derivirana_varijabla>
  </DomainObject.Predmet.ProtuStrankaListNazivFormated>
  <DomainObject.Predmet.ProtuStrankaListNazivFormatedOIB>
    <izvorni_sadrzaj>
      <item>NEŠPROJEKT d.o.o. NOVIGRAD, OIB 66625788091</item>
    </izvorni_sadrzaj>
    <derivirana_varijabla naziv="DomainObject.Predmet.ProtuStrankaListNazivFormatedOIB_1">
      <item>NEŠPROJEKT d.o.o. NOVIGRAD, OIB 66625788091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NEŠPROJEKT d.o.o. NOVIGRAD</izvorni_sadrzaj>
    <derivirana_varijabla naziv="DomainObject.Predmet.ProtustrankaIDrugi_1">NEŠPROJEKT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NEŠPROJEKT d.o.o. NOVIGRAD, OIB 66625788091, Paulija/bb, 23312 Novigrad</izvorni_sadrzaj>
    <derivirana_varijabla naziv="DomainObject.Predmet.ProtustrankaIDrugiAdressOIB_1">NEŠPROJEKT d.o.o. NOVIGRAD, OIB 66625788091, Paulija/bb,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NEŠPROJEKT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NEŠPROJEKT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NEŠPROJEKT d.o.o. NOVIGRAD, OIB 66625788091, Paulija/bb,23312 Novigrad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NEŠPROJEKT d.o.o. NOVIGRAD, OIB 66625788091, Paulija/bb,23312 Novigrad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66625788091</item>
      <item>, OIB 52634238587</item>
      <item>, OIB null</item>
    </izvorni_sadrzaj>
    <derivirana_varijabla naziv="DomainObject.Predmet.SudioniciListNazivOIB_1">
      <item>, OIB 66625788091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2017.</izvorni_sadrzaj>
    <derivirana_varijabla naziv="DomainObject.Predmet.DatumZadnjeOdrzaneSudskeRadnje_1">28. lipnja 2017.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St-343/2016-50</izvorni_sadrzaj>
    <derivirana_varijabla naziv="DomainObject.PredzadnjaOdlukaIzPredmeta.Oznaka_1">St-343/2016-50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709</properties:Characters>
  <properties:Lines>37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2018-10-10T10:16:00Z</dcterms:created>
  <dc:creator>Jasmina Matika</dc:creator>
  <cp:lastModifiedBy>Lorena Paris Aničić</cp:lastModifiedBy>
  <cp:lastPrinted>2018-11-16T07:54:00Z</cp:lastPrinted>
  <dcterms:modified xmlns:xsi="http://www.w3.org/2001/XMLSchema-instance" xsi:type="dcterms:W3CDTF">2018-11-20T07:57:00Z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(St-343-16 ZAKLJUČAK - NALOG FINI -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