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e0ce" w14:paraId="296e0ce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F47DF">
        <w:t>845</w:t>
      </w:r>
      <w:r w:rsidR="001A2481" w:rsidRPr="000351DA">
        <w:t>/1</w:t>
      </w:r>
      <w:r w:rsidR="0068218C">
        <w:t>6</w:t>
      </w:r>
      <w:r w:rsidR="0024291D">
        <w:t>-</w:t>
      </w:r>
      <w:r w:rsidR="007F47DF">
        <w:t>16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067CD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7F47DF">
        <w:t>BIO GRAĐA d.o.o., Zadar, Hrvatskih književnika 19/A</w:t>
      </w:r>
      <w:r w:rsidR="009838F8">
        <w:t xml:space="preserve">, OIB: </w:t>
      </w:r>
      <w:r w:rsidR="007F47DF">
        <w:t>69320644999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F47DF">
        <w:t>BIO GRAĐA d.o.o., Zadar, Hrvatskih književnika 19/A, OIB: 69320644999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067CDD">
        <w:t>Zadar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67CDD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A58A8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0EE2"/>
    <w:rsid w:val="005D111F"/>
    <w:rsid w:val="005D151D"/>
    <w:rsid w:val="005D48CE"/>
    <w:rsid w:val="005E4FBE"/>
    <w:rsid w:val="005E7374"/>
    <w:rsid w:val="005F30C7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B350E"/>
    <w:rsid w:val="006B4A63"/>
    <w:rsid w:val="006C016A"/>
    <w:rsid w:val="006E110D"/>
    <w:rsid w:val="006E3257"/>
    <w:rsid w:val="00706BC2"/>
    <w:rsid w:val="007126A6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47DF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C23"/>
    <w:rsid w:val="008B7EBA"/>
    <w:rsid w:val="008E175C"/>
    <w:rsid w:val="008E37BF"/>
    <w:rsid w:val="008F1162"/>
    <w:rsid w:val="009235C3"/>
    <w:rsid w:val="00943A9F"/>
    <w:rsid w:val="00943D2A"/>
    <w:rsid w:val="0095679C"/>
    <w:rsid w:val="0096063F"/>
    <w:rsid w:val="00972609"/>
    <w:rsid w:val="00972DB2"/>
    <w:rsid w:val="00974B89"/>
    <w:rsid w:val="0097784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3AED"/>
    <w:rsid w:val="00A066D0"/>
    <w:rsid w:val="00A071B8"/>
    <w:rsid w:val="00A1086F"/>
    <w:rsid w:val="00A2201A"/>
    <w:rsid w:val="00A241EB"/>
    <w:rsid w:val="00A655C4"/>
    <w:rsid w:val="00A74F16"/>
    <w:rsid w:val="00AB41AB"/>
    <w:rsid w:val="00AB7880"/>
    <w:rsid w:val="00AC26FF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6984"/>
    <w:rsid w:val="00BE7525"/>
    <w:rsid w:val="00BF1427"/>
    <w:rsid w:val="00BF3DDD"/>
    <w:rsid w:val="00C25BFB"/>
    <w:rsid w:val="00C35584"/>
    <w:rsid w:val="00C44B8E"/>
    <w:rsid w:val="00C95D80"/>
    <w:rsid w:val="00CA5880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1480D"/>
    <w:rsid w:val="00E3409F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0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09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09F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09F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0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09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09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09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GRAĐA d.o.o. za proizvodnju i poslovne usluge</izvorni_sadrzaj>
    <derivirana_varijabla naziv="DomainObject.Predmet.ProtustrankaFormated_1">  BIO GRAĐA d.o.o. za proizvodnju i poslovne usluge</derivirana_varijabla>
  </DomainObject.Predmet.ProtustrankaFormated>
  <DomainObject.Predmet.ProtustrankaFormatedOIB>
    <izvorni_sadrzaj>  BIO GRAĐA d.o.o. za proizvodnju i poslovne usluge, OIB 69320644999</izvorni_sadrzaj>
    <derivirana_varijabla naziv="DomainObject.Predmet.ProtustrankaFormatedOIB_1">  BIO GRAĐA d.o.o. za proizvodnju i poslovne usluge, OIB 69320644999</derivirana_varijabla>
  </DomainObject.Predmet.ProtustrankaFormatedOIB>
  <DomainObject.Predmet.ProtustrankaFormatedWithAdress>
    <izvorni_sadrzaj> BIO GRAĐA d.o.o. za proizvodnju i poslovne usluge, Hrvatskih književnika 19/A, 23000 Zadar</izvorni_sadrzaj>
    <derivirana_varijabla naziv="DomainObject.Predmet.ProtustrankaFormatedWithAdress_1"> BIO GRAĐA d.o.o. za proizvodnju i poslovne usluge, Hrvatskih književnika 19/A, 23000 Zadar</derivirana_varijabla>
  </DomainObject.Predmet.ProtustrankaFormatedWithAdress>
  <DomainObject.Predmet.ProtustrankaFormatedWithAdressOIB>
    <izvorni_sadrzaj> BIO GRAĐA d.o.o. za proizvodnju i poslovne usluge, OIB 69320644999, Hrvatskih književnika 19/A, 23000 Zadar</izvorni_sadrzaj>
    <derivirana_varijabla naziv="DomainObject.Predmet.ProtustrankaFormatedWithAdressOIB_1"> BIO GRAĐA d.o.o. za proizvodnju i poslovne usluge, OIB 69320644999, Hrvatskih književnika 19/A, 23000 Zadar</derivirana_varijabla>
  </DomainObject.Predmet.ProtustrankaFormatedWithAdressOIB>
  <DomainObject.Predmet.ProtustrankaWithAdress>
    <izvorni_sadrzaj>BIO GRAĐA d.o.o. za proizvodnju i poslovne usluge Hrvatskih književnika 19/A, 23000 Zadar</izvorni_sadrzaj>
    <derivirana_varijabla naziv="DomainObject.Predmet.ProtustrankaWithAdress_1">BIO GRAĐA d.o.o. za proizvodnju i poslovne usluge Hrvatskih književnika 19/A, 23000 Zadar</derivirana_varijabla>
  </DomainObject.Predmet.ProtustrankaWithAdress>
  <DomainObject.Predmet.ProtustrankaWithAdressOIB>
    <izvorni_sadrzaj>BIO GRAĐA d.o.o. za proizvodnju i poslovne usluge, OIB 69320644999, Hrvatskih književnika 19/A, 23000 Zadar</izvorni_sadrzaj>
    <derivirana_varijabla naziv="DomainObject.Predmet.ProtustrankaWithAdressOIB_1">BIO GRAĐA d.o.o. za proizvodnju i poslovne usluge, OIB 69320644999, Hrvatskih književnika 19/A, 23000 Zadar</derivirana_varijabla>
  </DomainObject.Predmet.ProtustrankaWithAdressOIB>
  <DomainObject.Predmet.ProtustrankaNazivFormated>
    <izvorni_sadrzaj>BIO GRAĐA d.o.o. za proizvodnju i poslovne usluge</izvorni_sadrzaj>
    <derivirana_varijabla naziv="DomainObject.Predmet.ProtustrankaNazivFormated_1">BIO GRAĐA d.o.o. za proizvodnju i poslovne usluge</derivirana_varijabla>
  </DomainObject.Predmet.ProtustrankaNazivFormated>
  <DomainObject.Predmet.ProtustrankaNazivFormatedOIB>
    <izvorni_sadrzaj>BIO GRAĐA d.o.o. za proizvodnju i poslovne usluge, OIB 69320644999</izvorni_sadrzaj>
    <derivirana_varijabla naziv="DomainObject.Predmet.ProtustrankaNazivFormatedOIB_1">BIO GRAĐA d.o.o. za proizvodnju i poslovne usluge, OIB 69320644999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8091.94</izvorni_sadrzaj>
    <derivirana_varijabla naziv="DomainObject.Predmet.TrenutnaVrijednost_1">8091.94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GRAĐA d.o.o. za proizvodnju i poslovne usluge</item>
    </izvorni_sadrzaj>
    <derivirana_varijabla naziv="DomainObject.Predmet.ProtuStrankaListFormated_1">
      <item>BIO GRAĐA d.o.o. za proizvodnju i poslovne usluge</item>
    </derivirana_varijabla>
  </DomainObject.Predmet.ProtuStrankaListFormated>
  <DomainObject.Predmet.ProtuStrankaListFormatedOIB>
    <izvorni_sadrzaj>
      <item>BIO GRAĐA d.o.o. za proizvodnju i poslovne usluge, OIB 69320644999</item>
    </izvorni_sadrzaj>
    <derivirana_varijabla naziv="DomainObject.Predmet.ProtuStrankaListFormatedOIB_1">
      <item>BIO GRAĐA d.o.o. za proizvodnju i poslovne usluge, OIB 69320644999</item>
    </derivirana_varijabla>
  </DomainObject.Predmet.ProtuStrankaListFormatedOIB>
  <DomainObject.Predmet.ProtuStrankaListFormatedWithAdress>
    <izvorni_sadrzaj>
      <item>BIO GRAĐA d.o.o. za proizvodnju i poslovne usluge, Hrvatskih književnika 19/A, 23000 Zadar</item>
    </izvorni_sadrzaj>
    <derivirana_varijabla naziv="DomainObject.Predmet.ProtuStrankaListFormatedWithAdress_1">
      <item>BIO GRAĐA d.o.o. za proizvodnju i poslovne usluge, Hrvatskih književnika 19/A, 23000 Zadar</item>
    </derivirana_varijabla>
  </DomainObject.Predmet.ProtuStrankaListFormatedWithAdress>
  <DomainObject.Predmet.ProtuStrankaListFormatedWithAdressOIB>
    <izvorni_sadrzaj>
      <item>BIO GRAĐA d.o.o. za proizvodnju i poslovne usluge, OIB 69320644999, Hrvatskih književnika 19/A, 23000 Zadar</item>
    </izvorni_sadrzaj>
    <derivirana_varijabla naziv="DomainObject.Predmet.ProtuStrankaListFormatedWithAdressOIB_1">
      <item>BIO GRAĐA d.o.o. za proizvodnju i poslovne usluge, OIB 69320644999, Hrvatskih književnika 19/A, 23000 Zadar</item>
    </derivirana_varijabla>
  </DomainObject.Predmet.ProtuStrankaListFormatedWithAdressOIB>
  <DomainObject.Predmet.ProtuStrankaListNazivFormated>
    <izvorni_sadrzaj>
      <item>BIO GRAĐA d.o.o. za proizvodnju i poslovne usluge</item>
    </izvorni_sadrzaj>
    <derivirana_varijabla naziv="DomainObject.Predmet.ProtuStrankaListNazivFormated_1">
      <item>BIO GRAĐA d.o.o. za proizvodnju i poslovne usluge</item>
    </derivirana_varijabla>
  </DomainObject.Predmet.ProtuStrankaListNazivFormated>
  <DomainObject.Predmet.ProtuStrankaListNazivFormatedOIB>
    <izvorni_sadrzaj>
      <item>BIO GRAĐA d.o.o. za proizvodnju i poslovne usluge, OIB 69320644999</item>
    </izvorni_sadrzaj>
    <derivirana_varijabla naziv="DomainObject.Predmet.ProtuStrankaListNazivFormatedOIB_1">
      <item>BIO GRAĐA d.o.o. za proizvodnju i poslovne usluge, OIB 69320644999</item>
    </derivirana_varijabla>
  </DomainObject.Predmet.ProtuStrankaListNazivFormatedOIB>
  <DomainObject.Predmet.OstaliListFormated>
    <izvorni_sadrzaj>
      <item>PATRIK ŠTANCL</item>
      <item>IVANA PROCHAZKOVA KINCELOVA</item>
    </izvorni_sadrzaj>
    <derivirana_varijabla naziv="DomainObject.Predmet.OstaliListFormated_1">
      <item>PATRIK ŠTANCL</item>
      <item>IVANA PROCHAZKOVA KINCELOVA</item>
    </derivirana_varijabla>
  </DomainObject.Predmet.OstaliListFormated>
  <DomainObject.Predmet.OstaliListFormatedOIB>
    <izvorni_sadrzaj>
      <item>PATRIK ŠTANCL</item>
      <item>IVANA PROCHAZKOVA KINCELOVA</item>
    </izvorni_sadrzaj>
    <derivirana_varijabla naziv="DomainObject.Predmet.OstaliListFormatedOIB_1">
      <item>PATRIK ŠTANCL</item>
      <item>IVANA PROCHAZKOVA KINCELOVA</item>
    </derivirana_varijabla>
  </DomainObject.Predmet.OstaliListFormatedOIB>
  <DomainObject.Predmet.OstaliListFormatedWithAdress>
    <izvorni_sadrzaj>
      <item>PATRIK ŠTANCL</item>
      <item>IVANA PROCHAZKOVA KINCELOVA</item>
    </izvorni_sadrzaj>
    <derivirana_varijabla naziv="DomainObject.Predmet.OstaliListFormatedWithAdress_1">
      <item>PATRIK ŠTANCL</item>
      <item>IVANA PROCHAZKOVA KINCELOVA</item>
    </derivirana_varijabla>
  </DomainObject.Predmet.OstaliListFormatedWithAdress>
  <DomainObject.Predmet.OstaliListFormatedWithAdressOIB>
    <izvorni_sadrzaj>
      <item>PATRIK ŠTANCL</item>
      <item>IVANA PROCHAZKOVA KINCELOVA</item>
    </izvorni_sadrzaj>
    <derivirana_varijabla naziv="DomainObject.Predmet.OstaliListFormatedWithAdressOIB_1">
      <item>PATRIK ŠTANCL</item>
      <item>IVANA PROCHAZKOVA KINCELOVA</item>
    </derivirana_varijabla>
  </DomainObject.Predmet.OstaliListFormatedWithAdressOIB>
  <DomainObject.Predmet.OstaliListNazivFormated>
    <izvorni_sadrzaj>
      <item>PATRIK ŠTANCL</item>
      <item>IVANA PROCHAZKOVA KINCELOVA</item>
    </izvorni_sadrzaj>
    <derivirana_varijabla naziv="DomainObject.Predmet.OstaliListNazivFormated_1">
      <item>PATRIK ŠTANCL</item>
      <item>IVANA PROCHAZKOVA KINCELOVA</item>
    </derivirana_varijabla>
  </DomainObject.Predmet.OstaliListNazivFormated>
  <DomainObject.Predmet.OstaliListNazivFormatedOIB>
    <izvorni_sadrzaj>
      <item>PATRIK ŠTANCL</item>
      <item>IVANA PROCHAZKOVA KINCELOVA</item>
    </izvorni_sadrzaj>
    <derivirana_varijabla naziv="DomainObject.Predmet.OstaliListNazivFormatedOIB_1">
      <item>PATRIK ŠTANCL</item>
      <item>IVANA PROCHAZKOVA KINCELOVA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GRAĐA d.o.o. za proizvodnju i poslovne usluge</izvorni_sadrzaj>
    <derivirana_varijabla naziv="DomainObject.Predmet.ProtustrankaIDrugi_1">BIO GRAĐA d.o.o. za proizvodnju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BIO GRAĐA d.o.o. za proizvodnju i poslovne usluge, OIB 69320644999, Hrvatskih književnika 19/A, 23000 Zadar</izvorni_sadrzaj>
    <derivirana_varijabla naziv="DomainObject.Predmet.ProtustrankaIDrugiAdressOIB_1">BIO GRAĐA d.o.o. za proizvodnju i poslovne usluge, OIB 69320644999, Hrvatskih književnika 19/A,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GRAĐA d.o.o. za proizvodnju i poslovne usluge</item>
      <item>PATRIK ŠTANCL</item>
      <item>IVANA PROCHAZKOVA KINCELOVA</item>
    </izvorni_sadrzaj>
    <derivirana_varijabla naziv="DomainObject.Predmet.SudioniciListNaziv_1">
      <item>Financijska agencija</item>
      <item>BIO GRAĐA d.o.o. za proizvodnju i poslovne usluge</item>
      <item>PATRIK ŠTANCL</item>
      <item>IVANA PROCHAZKOVA KINCELOVA</item>
    </derivirana_varijabla>
  </DomainObject.Predmet.SudioniciListNaziv>
  <DomainObject.Predmet.SudioniciListAdressOIB>
    <izvorni_sadrzaj>
      <item>Financijska agencija, OIB 85821130368, Ivana Danila 4,23000 Zadar</item>
      <item>BIO GRAĐA d.o.o. za proizvodnju i poslovne usluge, OIB 69320644999, Hrvatskih književnika 19/A,23000 Zadar</item>
      <item>PATRIK ŠTANCL</item>
      <item>IVANA PROCHAZKOVA KINCELOVA</item>
    </izvorni_sadrzaj>
    <derivirana_varijabla naziv="DomainObject.Predmet.SudioniciListAdressOIB_1">
      <item>Financijska agencija, OIB 85821130368, Ivana Danila 4,23000 Zadar</item>
      <item>BIO GRAĐA d.o.o. za proizvodnju i poslovne usluge, OIB 69320644999, Hrvatskih književnika 19/A,23000 Zadar</item>
      <item>PATRIK ŠTANCL</item>
      <item>IVANA PROCHAZKOVA KINCELOVA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69320644999</item>
      <item>, OIB null</item>
      <item>, OIB null</item>
    </izvorni_sadrzaj>
    <derivirana_varijabla naziv="DomainObject.Predmet.SudioniciListNazivOIB_1">
      <item>, OIB 85821130368</item>
      <item>, OIB 69320644999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523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2017-06-07T11:00:00Z</dcterms:created>
  <dc:creator>Administrator</dc:creator>
  <cp:lastModifiedBy>Nena Mužanović</cp:lastModifiedBy>
  <cp:lastPrinted>2017-06-07T10:57:00Z</cp:lastPrinted>
  <dcterms:modified xmlns:xsi="http://www.w3.org/2001/XMLSchema-instance" xsi:type="dcterms:W3CDTF">2017-06-07T11:05:00Z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