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cc94" w14:paraId="16dcc94" w:rsidRDefault="000F0F0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D0AE2" w:rsidRPr="008D0AE2">
        <w:rPr>
          <w:rFonts w:cs="Times New Roman" w:eastAsia="Times New Roman"/>
          <w:lang w:eastAsia="hr-HR"/>
        </w:rPr>
        <w:t>Herba Trifolium j.d.o.o., Zagreb, Harambašićeva 28, OIB: 63910076136,</w:t>
      </w:r>
      <w:r w:rsidRPr="00905680">
        <w:rPr>
          <w:rFonts w:cs="Times New Roman" w:eastAsia="Times New Roman"/>
          <w:lang w:eastAsia="hr-HR"/>
        </w:rPr>
        <w:t xml:space="preserve"> </w:t>
      </w:r>
      <w:r w:rsidR="008D0AE2">
        <w:rPr>
          <w:rFonts w:cs="Times New Roman" w:eastAsia="Times New Roman"/>
          <w:lang w:eastAsia="hr-HR"/>
        </w:rPr>
        <w:t>31</w:t>
      </w:r>
      <w:r w:rsidR="00706C58">
        <w:rPr>
          <w:rFonts w:cs="Times New Roman" w:eastAsia="Times New Roman"/>
          <w:lang w:eastAsia="hr-HR"/>
        </w:rPr>
        <w:t xml:space="preserve">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D0AE2" w:rsidRPr="008D0AE2">
        <w:rPr>
          <w:rFonts w:cs="Times New Roman" w:eastAsia="Times New Roman"/>
          <w:lang w:eastAsia="hr-HR"/>
        </w:rPr>
        <w:t>Herba Trifolium j.d.o.o., Zagreb, Harambašićeva 28, OIB: 63910076136,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</w:t>
      </w:r>
      <w:r w:rsidR="005013ED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D0AE2">
        <w:rPr>
          <w:rFonts w:cs="Times New Roman" w:eastAsia="Times New Roman"/>
          <w:color w:val="000000"/>
          <w:lang w:eastAsia="hr-HR"/>
        </w:rPr>
        <w:t>3271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8D0AE2" w:rsidRPr="008D0AE2">
        <w:rPr>
          <w:rFonts w:cs="Times New Roman" w:eastAsia="Times New Roman"/>
          <w:lang w:eastAsia="hr-HR"/>
        </w:rPr>
        <w:t>Herba Trifolium j.d.o.o., Zagreb, Harambašićeva 28, OIB: 63910076136,</w:t>
      </w:r>
      <w:r w:rsidR="008D0AE2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8D0AE2">
        <w:rPr>
          <w:rFonts w:cs="Times New Roman" w:eastAsia="Times New Roman"/>
          <w:lang w:eastAsia="hr-HR"/>
        </w:rPr>
        <w:t>16.070,19</w:t>
      </w:r>
      <w:r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>
        <w:rPr>
          <w:rFonts w:cs="Times New Roman" w:eastAsia="Times New Roman"/>
          <w:lang w:eastAsia="hr-HR"/>
        </w:rPr>
        <w:t>jednog zaposlenog.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D0AE2">
        <w:rPr>
          <w:rFonts w:cs="Times New Roman" w:eastAsia="Times New Roman"/>
          <w:lang w:eastAsia="hr-HR"/>
        </w:rPr>
        <w:t>3271</w:t>
      </w:r>
      <w:r>
        <w:rPr>
          <w:rFonts w:cs="Times New Roman" w:eastAsia="Times New Roman"/>
          <w:lang w:eastAsia="hr-HR"/>
        </w:rPr>
        <w:t>/16 od 20.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FINA-e od 30. siječnja 2017.</w:t>
      </w:r>
      <w:r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1. rujna 2015. ima neizvršene osnove za plaćanje u neprekinutom razdoblju od </w:t>
      </w:r>
      <w:r w:rsidR="008D0AE2">
        <w:rPr>
          <w:rFonts w:cs="Times New Roman" w:eastAsia="Times New Roman"/>
          <w:lang w:eastAsia="hr-HR"/>
        </w:rPr>
        <w:t>636</w:t>
      </w:r>
      <w:r>
        <w:rPr>
          <w:rFonts w:cs="Times New Roman" w:eastAsia="Times New Roman"/>
          <w:lang w:eastAsia="hr-HR"/>
        </w:rPr>
        <w:t xml:space="preserve"> dan</w:t>
      </w:r>
      <w:r w:rsidR="008D0AE2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ukupnom iznosu od </w:t>
      </w:r>
      <w:r w:rsidR="008D0AE2">
        <w:rPr>
          <w:rFonts w:cs="Times New Roman" w:eastAsia="Times New Roman"/>
          <w:lang w:eastAsia="hr-HR"/>
        </w:rPr>
        <w:t>16.070,19</w:t>
      </w:r>
      <w:r>
        <w:rPr>
          <w:rFonts w:cs="Times New Roman" w:eastAsia="Times New Roman"/>
          <w:lang w:eastAsia="hr-HR"/>
        </w:rPr>
        <w:t xml:space="preserve"> kn (list 1 i </w:t>
      </w:r>
      <w:r w:rsidR="008D0AE2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8D0AE2">
        <w:rPr>
          <w:rFonts w:cs="Times New Roman" w:eastAsia="Times New Roman"/>
          <w:lang w:eastAsia="hr-HR"/>
        </w:rPr>
        <w:t>očitovanja Porezne uprave, Područni ured Zagreb, proizlazi da nije utvrđeno da bi dužnik imao bilo kakvu imovinu (list 14 spisa).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D0AE2">
        <w:rPr>
          <w:rFonts w:cs="Times New Roman" w:eastAsia="Times New Roman"/>
          <w:lang w:eastAsia="hr-HR"/>
        </w:rPr>
        <w:t>31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40DF8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752F0">
        <w:rPr>
          <w:rFonts w:cs="Times New Roman" w:eastAsia="Times New Roman"/>
          <w:lang w:eastAsia="hr-HR"/>
        </w:rPr>
        <w:t>,v.r.</w:t>
      </w: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D40DF8" w:rsidP="00D40DF8" w:rsidR="00D40DF8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D40DF8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B55" w:rsidP="00537B78" w:rsidR="00101B55">
      <w:r>
        <w:separator/>
      </w:r>
    </w:p>
  </w:endnote>
  <w:endnote w:id="0" w:type="continuationSeparator">
    <w:p w:rsidRDefault="00101B55" w:rsidP="00537B78" w:rsidR="00101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B55" w:rsidP="00537B78" w:rsidR="00101B55">
      <w:r>
        <w:separator/>
      </w:r>
    </w:p>
  </w:footnote>
  <w:footnote w:id="0" w:type="continuationSeparator">
    <w:p w:rsidRDefault="00101B55" w:rsidP="00537B78" w:rsidR="00101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F0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D0AE2">
      <w:t>3271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F0C"/>
    <w:rsid w:val="000F1E5D"/>
    <w:rsid w:val="000F1EEC"/>
    <w:rsid w:val="000F29D1"/>
    <w:rsid w:val="000F2F65"/>
    <w:rsid w:val="00100E9B"/>
    <w:rsid w:val="00101B55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3E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4D10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D6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AE2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57D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DF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F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St-3271/2016</izvorni_sadrzaj>
    <derivirana_varijabla naziv="DomainObject.Predmet.OznakaBroj_1">St-3271/2016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Trifolium jednostavno društvo s ograničenom odgovornošću za usluge zastupanog po punomoćniku Tajana Jelačić</izvorni_sadrzaj>
    <derivirana_varijabla naziv="DomainObject.Predmet.ProtustrankaFormated_1">  Herba Trifolium jednostavno društvo s ograničenom odgovornošću za usluge zastupanog po punomoćniku Tajana Jelačić</derivirana_varijabla>
  </DomainObject.Predmet.ProtustrankaFormated>
  <DomainObject.Predmet.ProtustrankaFormatedOIB>
    <izvorni_sadrzaj>  Herba Trifolium jednostavno društvo s ograničenom odgovornošću za usluge, OIB 63910076136 zastupanog po punomoćniku Tajana Jelačić</izvorni_sadrzaj>
    <derivirana_varijabla naziv="DomainObject.Predmet.ProtustrankaFormatedOIB_1">  Herba Trifolium jednostavno društvo s ograničenom odgovornošću za usluge, OIB 63910076136 zastupanog po punomoćniku Tajana Jelačić</derivirana_varijabla>
  </DomainObject.Predmet.ProtustrankaFormatedOIB>
  <DomainObject.Predmet.ProtustrankaFormatedWithAdress>
    <izvorni_sadrzaj> Herba Trifolium jednostavno društvo s ograničenom odgovornošću za usluge, Harambašićeva 28, 10000 Zagreb zastupanog po punomoćniku Tajana Jelačić</izvorni_sadrzaj>
    <derivirana_varijabla naziv="DomainObject.Predmet.ProtustrankaFormatedWithAdress_1"> Herba Trifolium jednostavno društvo s ograničenom odgovornošću za usluge, Harambašićeva 28, 10000 Zagreb zastupanog po punomoćniku Tajana Jelačić</derivirana_varijabla>
  </DomainObject.Predmet.ProtustrankaFormatedWithAdress>
  <DomainObject.Predmet.ProtustrankaFormatedWithAdressOIB>
    <izvorni_sadrzaj> Herba Trifolium jednostavno društvo s ograničenom odgovornošću za usluge, OIB 63910076136, Harambašićeva 28, 10000 Zagreb zastupanog po punomoćniku Tajana Jelačić</izvorni_sadrzaj>
    <derivirana_varijabla naziv="DomainObject.Predmet.ProtustrankaFormatedWithAdressOIB_1"> Herba Trifolium jednostavno društvo s ograničenom odgovornošću za usluge, OIB 63910076136, Harambašićeva 28, 10000 Zagreb zastupanog po punomoćniku Tajana Jelačić</derivirana_varijabla>
  </DomainObject.Predmet.ProtustrankaFormatedWithAdressOIB>
  <DomainObject.Predmet.ProtustrankaWithAdress>
    <izvorni_sadrzaj>Herba Trifolium jednostavno društvo s ograničenom odgovornošću za usluge Harambašićeva 28, 10000 Zagreb</izvorni_sadrzaj>
    <derivirana_varijabla naziv="DomainObject.Predmet.ProtustrankaWithAdress_1">Herba Trifolium jednostavno društvo s ograničenom odgovornošću za usluge Harambašićeva 28, 10000 Zagreb</derivirana_varijabla>
  </DomainObject.Predmet.ProtustrankaWithAdress>
  <DomainObject.Predmet.ProtustrankaWithAdressOIB>
    <izvorni_sadrzaj>Herba Trifolium jednostavno društvo s ograničenom odgovornošću za usluge, OIB 63910076136, Harambašićeva 28, 10000 Zagreb</izvorni_sadrzaj>
    <derivirana_varijabla naziv="DomainObject.Predmet.ProtustrankaWithAdressOIB_1">Herba Trifolium jednostavno društvo s ograničenom odgovornošću za usluge, OIB 63910076136, Harambašićeva 28, 10000 Zagreb</derivirana_varijabla>
  </DomainObject.Predmet.ProtustrankaWithAdressOIB>
  <DomainObject.Predmet.ProtustrankaNazivFormated>
    <izvorni_sadrzaj>Herba Trifolium jednostavno društvo s ograničenom odgovornošću za usluge</izvorni_sadrzaj>
    <derivirana_varijabla naziv="DomainObject.Predmet.ProtustrankaNazivFormated_1">Herba Trifolium jednostavno društvo s ograničenom odgovornošću za usluge</derivirana_varijabla>
  </DomainObject.Predmet.ProtustrankaNazivFormated>
  <DomainObject.Predmet.ProtustrankaNazivFormatedOIB>
    <izvorni_sadrzaj>Herba Trifolium jednostavno društvo s ograničenom odgovornošću za usluge, OIB 63910076136</izvorni_sadrzaj>
    <derivirana_varijabla naziv="DomainObject.Predmet.ProtustrankaNazivFormatedOIB_1">Herba Trifolium jednostavno društvo s ograničenom odgovornošću za usluge, OIB 63910076136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Trifolium jednostavno društvo s ograničenom odgovornošću za usluge zastupanog po punomoćniku Tajana Jelačić</item>
    </izvorni_sadrzaj>
    <derivirana_varijabla naziv="DomainObject.Predmet.ProtuStrankaListFormated_1">
      <item>Herba Trifolium jednostavno društvo s ograničenom odgovornošću za usluge zastupanog po punomoćniku Tajana Jelačić</item>
    </derivirana_varijabla>
  </DomainObject.Predmet.ProtuStrankaListFormated>
  <DomainObject.Predmet.ProtuStrankaListFormatedOIB>
    <izvorni_sadrzaj>
      <item>Herba Trifolium jednostavno društvo s ograničenom odgovornošću za usluge, OIB 63910076136 zastupanog po punomoćniku Tajana Jelačić</item>
    </izvorni_sadrzaj>
    <derivirana_varijabla naziv="DomainObject.Predmet.ProtuStrankaListFormatedOIB_1">
      <item>Herba Trifolium jednostavno društvo s ograničenom odgovornošću za usluge, OIB 63910076136 zastupanog po punomoćniku Tajana Jelačić</item>
    </derivirana_varijabla>
  </DomainObject.Predmet.ProtuStrankaListFormatedOIB>
  <DomainObject.Predmet.ProtuStrankaListFormatedWithAdress>
    <izvorni_sadrzaj>
      <item>Herba Trifolium jednostavno društvo s ograničenom odgovornošću za usluge, Harambašićeva 28, 10000 Zagreb zastupanog po punomoćniku Tajana Jelačić</item>
    </izvorni_sadrzaj>
    <derivirana_varijabla naziv="DomainObject.Predmet.ProtuStrankaListFormatedWithAdress_1">
      <item>Herba Trifolium jednostavno društvo s ograničenom odgovornošću za usluge, Harambašićeva 28, 10000 Zagreb zastupanog po punomoćniku Tajana Jelačić</item>
    </derivirana_varijabla>
  </DomainObject.Predmet.ProtuStrankaListFormatedWithAdress>
  <DomainObject.Predmet.ProtuStrankaListFormatedWithAdressOIB>
    <izvorni_sadrzaj>
      <item>Herba Trifolium jednostavno društvo s ograničenom odgovornošću za usluge, OIB 63910076136, Harambašićeva 28, 10000 Zagreb zastupanog po punomoćniku Tajana Jelačić</item>
    </izvorni_sadrzaj>
    <derivirana_varijabla naziv="DomainObject.Predmet.ProtuStrankaListFormatedWithAdressOIB_1">
      <item>Herba Trifolium jednostavno društvo s ograničenom odgovornošću za usluge, OIB 63910076136, Harambašićeva 28, 10000 Zagreb zastupanog po punomoćniku Tajana Jelačić</item>
    </derivirana_varijabla>
  </DomainObject.Predmet.ProtuStrankaListFormatedWithAdressOIB>
  <DomainObject.Predmet.ProtuStrankaListNazivFormated>
    <izvorni_sadrzaj>
      <item>Herba Trifolium jednostavno društvo s ograničenom odgovornošću za usluge</item>
    </izvorni_sadrzaj>
    <derivirana_varijabla naziv="DomainObject.Predmet.ProtuStrankaListNazivFormated_1">
      <item>Herba Trifolium jednostavno društvo s ograničenom odgovornošću za usluge</item>
    </derivirana_varijabla>
  </DomainObject.Predmet.ProtuStrankaListNazivFormated>
  <DomainObject.Predmet.ProtuStrankaListNazivFormatedOIB>
    <izvorni_sadrzaj>
      <item>Herba Trifolium jednostavno društvo s ograničenom odgovornošću za usluge, OIB 63910076136</item>
    </izvorni_sadrzaj>
    <derivirana_varijabla naziv="DomainObject.Predmet.ProtuStrankaListNazivFormatedOIB_1">
      <item>Herba Trifolium jednostavno društvo s ograničenom odgovornošću za usluge, OIB 63910076136</item>
    </derivirana_varijabla>
  </DomainObject.Predmet.ProtuStrankaListNazivFormatedOIB>
  <DomainObject.Predmet.OstaliListFormated>
    <izvorni_sadrzaj>
      <item>Tajana Jelačić punomoćnik sudionika u postupku Herba Trifolium jednostavno društvo s ograničenom odgovornošću za usluge</item>
    </izvorni_sadrzaj>
    <derivirana_varijabla naziv="DomainObject.Predmet.OstaliListFormated_1">
      <item>Tajana Jelačić punomoćnik sudionika u postupku Herba Trifolium jednostavno društvo s ograničenom odgovornošću za usluge</item>
    </derivirana_varijabla>
  </DomainObject.Predmet.OstaliListFormated>
  <DomainObject.Predmet.OstaliListFormatedOIB>
    <izvorni_sadrzaj>
      <item>Tajana Jelačić, OIB 35487336525 punomoćnik sudionika u postupku Herba Trifolium jednostavno društvo s ograničenom odgovornošću za usluge</item>
    </izvorni_sadrzaj>
    <derivirana_varijabla naziv="DomainObject.Predmet.OstaliListFormatedOIB_1">
      <item>Tajana Jelačić, OIB 35487336525 punomoćnik sudionika u postupku Herba Trifolium jednostavno društvo s ograničenom odgovornošću za usluge</item>
    </derivirana_varijabla>
  </DomainObject.Predmet.OstaliListFormatedOIB>
  <DomainObject.Predmet.OstaliListFormatedWithAdress>
    <izvorni_sadrzaj>
      <item>Tajana Jelačić, Gubaševo 62, 49210 Gubaševo punomoćnik sudionika u postupku Herba Trifolium jednostavno društvo s ograničenom odgovornošću za usluge</item>
    </izvorni_sadrzaj>
    <derivirana_varijabla naziv="DomainObject.Predmet.OstaliListFormatedWithAdress_1">
      <item>Tajana Jelačić, Gubaševo 62, 49210 Gubaševo punomoćnik sudionika u postupku Herba Trifolium jednostavno društvo s ograničenom odgovornošću za usluge</item>
    </derivirana_varijabla>
  </DomainObject.Predmet.OstaliListFormatedWithAdress>
  <DomainObject.Predmet.OstaliListFormatedWithAdressOIB>
    <izvorni_sadrzaj>
      <item>Tajana Jelačić, OIB 35487336525, Gubaševo 62, 49210 Gubaševo punomoćnik sudionika u postupku Herba Trifolium jednostavno društvo s ograničenom odgovornošću za usluge</item>
    </izvorni_sadrzaj>
    <derivirana_varijabla naziv="DomainObject.Predmet.OstaliListFormatedWithAdressOIB_1">
      <item>Tajana Jelačić, OIB 35487336525, Gubaševo 62, 49210 Gubaševo punomoćnik sudionika u postupku Herba Trifolium jednostavno društvo s ograničenom odgovornošću za usluge</item>
    </derivirana_varijabla>
  </DomainObject.Predmet.OstaliListFormatedWithAdressOIB>
  <DomainObject.Predmet.OstaliListNazivFormated>
    <izvorni_sadrzaj>
      <item>Tajana Jelačić</item>
    </izvorni_sadrzaj>
    <derivirana_varijabla naziv="DomainObject.Predmet.OstaliListNazivFormated_1">
      <item>Tajana Jelačić</item>
    </derivirana_varijabla>
  </DomainObject.Predmet.OstaliListNazivFormated>
  <DomainObject.Predmet.OstaliListNazivFormatedOIB>
    <izvorni_sadrzaj>
      <item>Tajana Jelačić, OIB 35487336525</item>
    </izvorni_sadrzaj>
    <derivirana_varijabla naziv="DomainObject.Predmet.OstaliListNazivFormatedOIB_1">
      <item>Tajana Jelačić, OIB 35487336525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Trifolium jednostavno društvo s ograničenom odgovornošću za usluge</izvorni_sadrzaj>
    <derivirana_varijabla naziv="DomainObject.Predmet.ProtustrankaIDrugi_1">Herba Trifolium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Herba Trifolium jednostavno društvo s ograničenom odgovornošću za usluge, OIB 63910076136, Harambašićeva 28, 10000 Zagreb</izvorni_sadrzaj>
    <derivirana_varijabla naziv="DomainObject.Predmet.ProtustrankaIDrugiAdressOIB_1">Herba Trifolium jednostavno društvo s ograničenom odgovornošću za usluge, OIB 63910076136, Harambašićeva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Trifolium jednostavno društvo s ograničenom odgovornošću za usluge</item>
      <item>Tajana Jelačić</item>
    </izvorni_sadrzaj>
    <derivirana_varijabla naziv="DomainObject.Predmet.SudioniciListNaziv_1">
      <item>FINA Regionalni centar Zagreb</item>
      <item>Herba Trifolium jednostavno društvo s ograničenom odgovornošću za usluge</item>
      <item>Tajana Jelačić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izvorni_sadrzaj>
    <derivirana_varijabla naziv="DomainObject.Predmet.SudioniciListAdressOIB_1"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BE87D-0E40-4DA4-9BB6-1ACD82D73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2380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2017-03-31T10:45:00Z</cp:lastPrinted>
  <dcterms:modified xmlns:xsi="http://www.w3.org/2001/XMLSchema-instance" xsi:type="dcterms:W3CDTF">2017-03-31T10:45:00Z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