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fc9d" w14:paraId="455fc9d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1E0563">
        <w:t>73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1E0563">
        <w:t>8</w:t>
      </w:r>
      <w:r w:rsidR="00814557" w:rsidRPr="006F1FF1">
        <w:t xml:space="preserve">. </w:t>
      </w:r>
      <w:r w:rsidR="001E0563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A37140">
        <w:t>2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7364BB">
        <w:t>3374</w:t>
      </w:r>
      <w:r w:rsidR="00814557" w:rsidRPr="006F1FF1">
        <w:t>,</w:t>
      </w:r>
      <w:r w:rsidR="00A37140">
        <w:t xml:space="preserve"> suvlasnički dio </w:t>
      </w:r>
      <w:r w:rsidR="00C6059C">
        <w:t>1309</w:t>
      </w:r>
      <w:r w:rsidR="00A37140">
        <w:t xml:space="preserve">/10000, etažno vlasništvo </w:t>
      </w:r>
      <w:r w:rsidR="00C6059C">
        <w:t>E-2</w:t>
      </w:r>
      <w:r w:rsidR="001E0563">
        <w:t>, etažna jedinica ST2, u nacrtu označena plavom bojom,</w:t>
      </w:r>
      <w:r w:rsidR="00814557" w:rsidRPr="006F1FF1">
        <w:t xml:space="preserve"> površine </w:t>
      </w:r>
      <w:r w:rsidR="00C6059C">
        <w:t>48</w:t>
      </w:r>
      <w:r w:rsidR="003233E8">
        <w:t>,</w:t>
      </w:r>
      <w:r w:rsidR="00C6059C">
        <w:t>49</w:t>
      </w:r>
      <w:r w:rsidR="00814557" w:rsidRPr="006F1FF1">
        <w:t xml:space="preserve"> m2, u naravi </w:t>
      </w:r>
      <w:r w:rsidR="003233E8">
        <w:t>stan u prizemlju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E0563">
        <w:t>8</w:t>
      </w:r>
      <w:r w:rsidR="00814557" w:rsidRPr="006F1FF1">
        <w:t xml:space="preserve">. </w:t>
      </w:r>
      <w:r w:rsidR="001E0563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1E0563" w:rsidP="001E0563" w:rsidR="001E0563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1E0563" w:rsidP="001E0563" w:rsidR="001E0563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1E0563" w:rsidP="001E0563" w:rsidR="001E0563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1E0563" w:rsidP="001E0563" w:rsidR="001E0563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1E0563" w:rsidP="001E0563" w:rsidR="001E0563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1E0563" w:rsidP="001E0563" w:rsidR="001E0563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16CB7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1E0563">
      <w:t>73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E0563"/>
    <w:rsid w:val="002065FE"/>
    <w:rsid w:val="002149DB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16CB7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5094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059C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989C0-6FC2-48D2-89D9-F31501E2E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2308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2018-01-30T09:13:00Z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2018-03-08T13:19:00Z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St-834-16 776-12 E-2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