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7f34b" w14:paraId="4e7f34b" w:rsidRDefault="00DD259F" w:rsidP="00F41276" w:rsidR="00DD259F" w:rsidRPr="005F4035">
      <w:pPr>
        <w15:collapsed w:val="false"/>
        <w:rPr>
          <w:rFonts w:hAnsi="Times New Roman" w:ascii="Times New Roman"/>
          <w:b w:val="false"/>
        </w:rPr>
      </w:pPr>
      <w:bookmarkStart w:name="_GoBack" w:id="0"/>
      <w:bookmarkEnd w:id="0"/>
      <w:r w:rsidRPr="005F4035">
        <w:rPr>
          <w:rFonts w:hAnsi="Times New Roman" w:ascii="Times New Roman"/>
          <w:b w:val="false"/>
        </w:rPr>
        <w:t>REPUBLIKA HRVATSKA</w:t>
      </w:r>
    </w:p>
    <w:p w:rsidRDefault="00DD259F" w:rsidP="00F41276" w:rsidR="00DD259F" w:rsidRPr="005F4035">
      <w:pPr>
        <w:tabs>
          <w:tab w:pos="8640" w:val="right"/>
        </w:tabs>
        <w:rPr>
          <w:rFonts w:hAnsi="Times New Roman" w:ascii="Times New Roman"/>
          <w:b w:val="false"/>
        </w:rPr>
      </w:pPr>
      <w:r w:rsidRPr="005F4035">
        <w:rPr>
          <w:rFonts w:hAnsi="Times New Roman" w:ascii="Times New Roman"/>
          <w:b w:val="false"/>
        </w:rPr>
        <w:t>TRGOVAČKI SUD U RIJECI</w:t>
      </w:r>
      <w:r w:rsidR="006D1F4A" w:rsidRPr="005F4035">
        <w:rPr>
          <w:rFonts w:hAnsi="Times New Roman" w:ascii="Times New Roman"/>
          <w:b w:val="false"/>
        </w:rPr>
        <w:tab/>
      </w:r>
    </w:p>
    <w:p w:rsidRDefault="00DD259F" w:rsidP="00642A6A" w:rsidR="00573AAA" w:rsidRPr="005F4035">
      <w:pPr>
        <w:rPr>
          <w:rFonts w:hAnsi="Times New Roman" w:ascii="Times New Roman"/>
          <w:b w:val="false"/>
        </w:rPr>
      </w:pPr>
      <w:r w:rsidRPr="005F4035">
        <w:rPr>
          <w:rFonts w:hAnsi="Times New Roman" w:ascii="Times New Roman"/>
          <w:b w:val="false"/>
        </w:rPr>
        <w:t>ZADARSKA 1 i 3</w:t>
      </w:r>
    </w:p>
    <w:p w:rsidRDefault="00F53EEA" w:rsidP="00F41276" w:rsidR="00F53EEA">
      <w:pPr>
        <w:jc w:val="center"/>
        <w:rPr>
          <w:rFonts w:hAnsi="Times New Roman" w:ascii="Times New Roman"/>
          <w:b w:val="false"/>
          <w:bCs/>
        </w:rPr>
      </w:pPr>
    </w:p>
    <w:p w:rsidRDefault="00613796" w:rsidP="00F41276" w:rsidR="00613796" w:rsidRPr="005F4035">
      <w:pPr>
        <w:jc w:val="center"/>
        <w:rPr>
          <w:rFonts w:hAnsi="Times New Roman" w:ascii="Times New Roman"/>
          <w:b w:val="false"/>
          <w:bCs/>
        </w:rPr>
      </w:pPr>
      <w:r w:rsidRPr="005F4035">
        <w:rPr>
          <w:rFonts w:hAnsi="Times New Roman" w:ascii="Times New Roman"/>
          <w:b w:val="false"/>
          <w:bCs/>
        </w:rPr>
        <w:t>Z A P I S N I K</w:t>
      </w:r>
    </w:p>
    <w:p w:rsidRDefault="00405860" w:rsidP="00F41276" w:rsidR="00613796" w:rsidRPr="005F4035">
      <w:pPr>
        <w:jc w:val="center"/>
        <w:rPr>
          <w:rFonts w:hAnsi="Times New Roman" w:ascii="Times New Roman"/>
          <w:b w:val="false"/>
          <w:bCs/>
        </w:rPr>
      </w:pPr>
      <w:r w:rsidRPr="005F4035">
        <w:rPr>
          <w:rFonts w:hAnsi="Times New Roman" w:ascii="Times New Roman"/>
          <w:b w:val="false"/>
          <w:bCs/>
        </w:rPr>
        <w:t>o</w:t>
      </w:r>
      <w:r w:rsidR="00560DA5" w:rsidRPr="005F4035">
        <w:rPr>
          <w:rFonts w:hAnsi="Times New Roman" w:ascii="Times New Roman"/>
          <w:b w:val="false"/>
          <w:bCs/>
        </w:rPr>
        <w:t>d</w:t>
      </w:r>
      <w:r w:rsidR="001C161A" w:rsidRPr="005F4035">
        <w:rPr>
          <w:rFonts w:hAnsi="Times New Roman" w:ascii="Times New Roman"/>
          <w:b w:val="false"/>
          <w:bCs/>
        </w:rPr>
        <w:t xml:space="preserve"> </w:t>
      </w:r>
      <w:r w:rsidR="003B5005" w:rsidRPr="005F4035">
        <w:rPr>
          <w:rFonts w:hAnsi="Times New Roman" w:ascii="Times New Roman"/>
          <w:b w:val="false"/>
          <w:bCs/>
        </w:rPr>
        <w:t>20</w:t>
      </w:r>
      <w:r w:rsidR="00E433CC" w:rsidRPr="005F4035">
        <w:rPr>
          <w:rFonts w:hAnsi="Times New Roman" w:ascii="Times New Roman"/>
          <w:b w:val="false"/>
          <w:bCs/>
        </w:rPr>
        <w:t>. veljače 2018.</w:t>
      </w:r>
    </w:p>
    <w:p w:rsidRDefault="00ED472B" w:rsidP="00F41276" w:rsidR="00ED472B" w:rsidRPr="005F4035">
      <w:pPr>
        <w:jc w:val="both"/>
        <w:rPr>
          <w:rFonts w:hAnsi="Times New Roman" w:ascii="Times New Roman"/>
          <w:b w:val="false"/>
        </w:rPr>
      </w:pPr>
    </w:p>
    <w:p w:rsidRDefault="00A24FE2" w:rsidP="00F41276" w:rsidR="00F41276" w:rsidRPr="005F4035">
      <w:pPr>
        <w:jc w:val="both"/>
        <w:rPr>
          <w:rFonts w:hAnsi="Times New Roman" w:ascii="Times New Roman"/>
          <w:b w:val="false"/>
        </w:rPr>
      </w:pPr>
      <w:r w:rsidRPr="005F4035">
        <w:rPr>
          <w:rFonts w:hAnsi="Times New Roman" w:ascii="Times New Roman"/>
          <w:b w:val="false"/>
        </w:rPr>
        <w:t xml:space="preserve">u prethodnom postupku </w:t>
      </w:r>
      <w:r w:rsidR="00613796" w:rsidRPr="005F4035">
        <w:rPr>
          <w:rFonts w:hAnsi="Times New Roman" w:ascii="Times New Roman"/>
          <w:b w:val="false"/>
        </w:rPr>
        <w:t xml:space="preserve">radi </w:t>
      </w:r>
      <w:r w:rsidR="00C06920" w:rsidRPr="005F4035">
        <w:rPr>
          <w:rFonts w:hAnsi="Times New Roman" w:ascii="Times New Roman"/>
          <w:b w:val="false"/>
        </w:rPr>
        <w:t xml:space="preserve">očitovanja o prijedlogu i </w:t>
      </w:r>
      <w:r w:rsidR="00B468D0" w:rsidRPr="005F4035">
        <w:rPr>
          <w:rFonts w:hAnsi="Times New Roman" w:ascii="Times New Roman"/>
          <w:b w:val="false"/>
        </w:rPr>
        <w:t>rasprave o</w:t>
      </w:r>
      <w:r w:rsidR="00727FC2" w:rsidRPr="005F4035">
        <w:rPr>
          <w:rFonts w:hAnsi="Times New Roman" w:ascii="Times New Roman"/>
          <w:b w:val="false"/>
        </w:rPr>
        <w:t xml:space="preserve"> </w:t>
      </w:r>
      <w:r w:rsidR="00E279D6" w:rsidRPr="005F4035">
        <w:rPr>
          <w:rFonts w:hAnsi="Times New Roman" w:ascii="Times New Roman"/>
          <w:b w:val="false"/>
        </w:rPr>
        <w:t>pretpostavk</w:t>
      </w:r>
      <w:r w:rsidR="00B468D0" w:rsidRPr="005F4035">
        <w:rPr>
          <w:rFonts w:hAnsi="Times New Roman" w:ascii="Times New Roman"/>
          <w:b w:val="false"/>
        </w:rPr>
        <w:t>ama</w:t>
      </w:r>
      <w:r w:rsidR="00E279D6" w:rsidRPr="005F4035">
        <w:rPr>
          <w:rFonts w:hAnsi="Times New Roman" w:ascii="Times New Roman"/>
          <w:b w:val="false"/>
        </w:rPr>
        <w:t xml:space="preserve"> </w:t>
      </w:r>
      <w:r w:rsidR="006F49A9" w:rsidRPr="005F4035">
        <w:rPr>
          <w:rFonts w:hAnsi="Times New Roman" w:ascii="Times New Roman"/>
          <w:b w:val="false"/>
        </w:rPr>
        <w:t xml:space="preserve">za otvaranje </w:t>
      </w:r>
      <w:r w:rsidR="00560DA5" w:rsidRPr="005F4035">
        <w:rPr>
          <w:rFonts w:hAnsi="Times New Roman" w:ascii="Times New Roman"/>
          <w:b w:val="false"/>
        </w:rPr>
        <w:t xml:space="preserve">stečajnog </w:t>
      </w:r>
      <w:r w:rsidR="00613796" w:rsidRPr="005F4035">
        <w:rPr>
          <w:rFonts w:hAnsi="Times New Roman" w:ascii="Times New Roman"/>
          <w:b w:val="false"/>
        </w:rPr>
        <w:t xml:space="preserve">postupka nad </w:t>
      </w:r>
      <w:r w:rsidR="006C6198" w:rsidRPr="005F4035">
        <w:rPr>
          <w:rFonts w:hAnsi="Times New Roman" w:ascii="Times New Roman"/>
          <w:b w:val="false"/>
        </w:rPr>
        <w:t>dužnikom</w:t>
      </w:r>
      <w:r w:rsidR="00AB48F6" w:rsidRPr="005F4035">
        <w:rPr>
          <w:rFonts w:hAnsi="Times New Roman" w:ascii="Times New Roman"/>
          <w:b w:val="false"/>
        </w:rPr>
        <w:t xml:space="preserve"> </w:t>
      </w:r>
      <w:r w:rsidR="005F4035" w:rsidRPr="005F4035">
        <w:rPr>
          <w:rFonts w:hAnsi="Times New Roman" w:ascii="Times New Roman"/>
          <w:b w:val="false"/>
        </w:rPr>
        <w:t>ČETIRI ZVIJEZDE društvo s ograničenom odgovornošću za trgovinu i usluge, Rijeka, Ante Starčevića 3c, OIB 11911474609</w:t>
      </w:r>
      <w:r w:rsidR="003B5005" w:rsidRPr="005F4035">
        <w:rPr>
          <w:rFonts w:hAnsi="Times New Roman" w:ascii="Times New Roman"/>
          <w:b w:val="false"/>
        </w:rPr>
        <w:t>.</w:t>
      </w:r>
    </w:p>
    <w:p w:rsidRDefault="0062279B" w:rsidP="00F41276" w:rsidR="0062279B" w:rsidRPr="005F4035">
      <w:pPr>
        <w:jc w:val="both"/>
        <w:rPr>
          <w:rFonts w:hAnsi="Times New Roman" w:ascii="Times New Roman"/>
          <w:b w:val="false"/>
        </w:rPr>
      </w:pPr>
    </w:p>
    <w:p w:rsidRDefault="00613796" w:rsidP="00F41276" w:rsidR="00613796" w:rsidRPr="005F4035">
      <w:pPr>
        <w:jc w:val="both"/>
        <w:rPr>
          <w:rFonts w:hAnsi="Times New Roman" w:ascii="Times New Roman"/>
          <w:b w:val="false"/>
        </w:rPr>
      </w:pPr>
      <w:r w:rsidRPr="005F4035">
        <w:rPr>
          <w:rFonts w:hAnsi="Times New Roman" w:ascii="Times New Roman"/>
          <w:b w:val="false"/>
        </w:rPr>
        <w:t>OD SUDA PRISUTNI:</w:t>
      </w:r>
    </w:p>
    <w:p w:rsidRDefault="00613796" w:rsidP="00F41276" w:rsidR="00613796" w:rsidRPr="005F4035">
      <w:pPr>
        <w:jc w:val="both"/>
        <w:rPr>
          <w:rFonts w:hAnsi="Times New Roman" w:ascii="Times New Roman"/>
          <w:b w:val="false"/>
        </w:rPr>
      </w:pPr>
      <w:r w:rsidRPr="005F4035">
        <w:rPr>
          <w:rFonts w:hAnsi="Times New Roman" w:ascii="Times New Roman"/>
          <w:b w:val="false"/>
        </w:rPr>
        <w:t>Daniela Korlević, sudac</w:t>
      </w:r>
    </w:p>
    <w:p w:rsidRDefault="00E433CC" w:rsidP="00F41276" w:rsidR="00613796" w:rsidRPr="005F4035">
      <w:pPr>
        <w:jc w:val="both"/>
        <w:rPr>
          <w:rFonts w:hAnsi="Times New Roman" w:ascii="Times New Roman"/>
          <w:b w:val="false"/>
        </w:rPr>
      </w:pPr>
      <w:r w:rsidRPr="005F4035">
        <w:rPr>
          <w:rFonts w:hAnsi="Times New Roman" w:ascii="Times New Roman"/>
          <w:b w:val="false"/>
        </w:rPr>
        <w:t>Dajana Jurković</w:t>
      </w:r>
      <w:r w:rsidR="00613796" w:rsidRPr="005F4035">
        <w:rPr>
          <w:rFonts w:hAnsi="Times New Roman" w:ascii="Times New Roman"/>
          <w:b w:val="false"/>
        </w:rPr>
        <w:t>, zapisničar</w:t>
      </w:r>
    </w:p>
    <w:p w:rsidRDefault="003B5005" w:rsidP="00F41276" w:rsidR="007348D4" w:rsidRPr="005F4035">
      <w:pPr>
        <w:jc w:val="both"/>
        <w:rPr>
          <w:rFonts w:hAnsi="Times New Roman" w:ascii="Times New Roman"/>
          <w:b w:val="false"/>
        </w:rPr>
      </w:pPr>
      <w:r w:rsidRPr="005F4035">
        <w:rPr>
          <w:rFonts w:hAnsi="Times New Roman" w:ascii="Times New Roman"/>
          <w:b w:val="false"/>
        </w:rPr>
        <w:t>Ranka Herljević</w:t>
      </w:r>
      <w:r w:rsidR="00E433CC" w:rsidRPr="005F4035">
        <w:rPr>
          <w:rFonts w:hAnsi="Times New Roman" w:ascii="Times New Roman"/>
          <w:b w:val="false"/>
        </w:rPr>
        <w:t>, privremeni stečajni upravitelj</w:t>
      </w:r>
    </w:p>
    <w:p w:rsidRDefault="00E433CC" w:rsidP="00F41276" w:rsidR="00E433CC" w:rsidRPr="005F4035">
      <w:pPr>
        <w:jc w:val="both"/>
        <w:rPr>
          <w:rFonts w:hAnsi="Times New Roman" w:ascii="Times New Roman"/>
          <w:b w:val="false"/>
        </w:rPr>
      </w:pPr>
    </w:p>
    <w:p w:rsidRDefault="009168D8" w:rsidP="00F41276" w:rsidR="00613796" w:rsidRPr="005F4035">
      <w:pPr>
        <w:jc w:val="center"/>
        <w:rPr>
          <w:rFonts w:hAnsi="Times New Roman" w:ascii="Times New Roman"/>
          <w:b w:val="false"/>
        </w:rPr>
      </w:pPr>
      <w:r w:rsidRPr="005F4035">
        <w:rPr>
          <w:rFonts w:hAnsi="Times New Roman" w:ascii="Times New Roman"/>
          <w:b w:val="false"/>
        </w:rPr>
        <w:t>Početak u</w:t>
      </w:r>
      <w:r w:rsidR="00CF16F2" w:rsidRPr="005F4035">
        <w:rPr>
          <w:rFonts w:hAnsi="Times New Roman" w:ascii="Times New Roman"/>
          <w:b w:val="false"/>
        </w:rPr>
        <w:t xml:space="preserve"> </w:t>
      </w:r>
      <w:r w:rsidR="005F4035" w:rsidRPr="005F4035">
        <w:rPr>
          <w:rFonts w:hAnsi="Times New Roman" w:ascii="Times New Roman"/>
          <w:b w:val="false"/>
        </w:rPr>
        <w:t>11</w:t>
      </w:r>
      <w:r w:rsidR="00613796" w:rsidRPr="005F4035">
        <w:rPr>
          <w:rFonts w:hAnsi="Times New Roman" w:ascii="Times New Roman"/>
          <w:b w:val="false"/>
        </w:rPr>
        <w:t>:</w:t>
      </w:r>
      <w:r w:rsidR="00D061C6" w:rsidRPr="005F4035">
        <w:rPr>
          <w:rFonts w:hAnsi="Times New Roman" w:ascii="Times New Roman"/>
          <w:b w:val="false"/>
        </w:rPr>
        <w:t>00</w:t>
      </w:r>
      <w:r w:rsidR="00613796" w:rsidRPr="005F4035">
        <w:rPr>
          <w:rFonts w:hAnsi="Times New Roman" w:ascii="Times New Roman"/>
          <w:b w:val="false"/>
        </w:rPr>
        <w:t xml:space="preserve"> sati</w:t>
      </w:r>
    </w:p>
    <w:p w:rsidRDefault="00326348" w:rsidP="00F41276" w:rsidR="00326348" w:rsidRPr="005F4035">
      <w:pPr>
        <w:jc w:val="both"/>
        <w:rPr>
          <w:rFonts w:hAnsi="Times New Roman" w:ascii="Times New Roman"/>
          <w:b w:val="false"/>
        </w:rPr>
      </w:pPr>
    </w:p>
    <w:p w:rsidRDefault="00613796" w:rsidP="00F41276" w:rsidR="00613796" w:rsidRPr="005F4035">
      <w:pPr>
        <w:jc w:val="both"/>
        <w:rPr>
          <w:rFonts w:hAnsi="Times New Roman" w:ascii="Times New Roman"/>
          <w:b w:val="false"/>
        </w:rPr>
      </w:pPr>
      <w:r w:rsidRPr="005F4035">
        <w:rPr>
          <w:rFonts w:hAnsi="Times New Roman" w:ascii="Times New Roman"/>
          <w:b w:val="false"/>
        </w:rPr>
        <w:t>Utvrđuje se da su na današnje ročište pristupili:</w:t>
      </w:r>
    </w:p>
    <w:p w:rsidRDefault="00613796" w:rsidP="00F41276" w:rsidR="00E96CC2" w:rsidRPr="005F4035">
      <w:pPr>
        <w:jc w:val="both"/>
        <w:rPr>
          <w:rFonts w:hAnsi="Times New Roman" w:ascii="Times New Roman"/>
          <w:b w:val="false"/>
        </w:rPr>
      </w:pPr>
      <w:r w:rsidRPr="005F4035">
        <w:rPr>
          <w:rFonts w:hAnsi="Times New Roman" w:ascii="Times New Roman"/>
          <w:b w:val="false"/>
        </w:rPr>
        <w:t>Za predlagatelja</w:t>
      </w:r>
      <w:r w:rsidR="00E96CC2" w:rsidRPr="005F4035">
        <w:rPr>
          <w:rFonts w:hAnsi="Times New Roman" w:ascii="Times New Roman"/>
          <w:b w:val="false"/>
        </w:rPr>
        <w:t>:</w:t>
      </w:r>
      <w:r w:rsidR="00481E2D" w:rsidRPr="005F4035">
        <w:rPr>
          <w:rFonts w:hAnsi="Times New Roman" w:ascii="Times New Roman"/>
          <w:b w:val="false"/>
        </w:rPr>
        <w:t xml:space="preserve"> </w:t>
      </w:r>
      <w:r w:rsidR="00E96CC2" w:rsidRPr="005F4035">
        <w:rPr>
          <w:rFonts w:hAnsi="Times New Roman" w:ascii="Times New Roman"/>
          <w:b w:val="false"/>
        </w:rPr>
        <w:t xml:space="preserve">nitko, dostava poziva uredno iskazana  </w:t>
      </w:r>
    </w:p>
    <w:p w:rsidRDefault="00E96CC2" w:rsidP="00F41276" w:rsidR="00E96CC2" w:rsidRPr="005F4035">
      <w:pPr>
        <w:jc w:val="both"/>
        <w:rPr>
          <w:rFonts w:hAnsi="Times New Roman" w:ascii="Times New Roman"/>
          <w:b w:val="false"/>
        </w:rPr>
      </w:pPr>
      <w:r w:rsidRPr="005F4035">
        <w:rPr>
          <w:rFonts w:hAnsi="Times New Roman" w:ascii="Times New Roman"/>
          <w:b w:val="false"/>
        </w:rPr>
        <w:t>Za</w:t>
      </w:r>
      <w:r w:rsidR="00481E2D" w:rsidRPr="005F4035">
        <w:rPr>
          <w:rFonts w:hAnsi="Times New Roman" w:ascii="Times New Roman"/>
          <w:b w:val="false"/>
        </w:rPr>
        <w:t xml:space="preserve"> dužnika</w:t>
      </w:r>
      <w:r w:rsidR="00C06920" w:rsidRPr="005F4035">
        <w:rPr>
          <w:rFonts w:hAnsi="Times New Roman" w:ascii="Times New Roman"/>
          <w:b w:val="false"/>
        </w:rPr>
        <w:t>:</w:t>
      </w:r>
      <w:r w:rsidR="003B33D4" w:rsidRPr="005F4035">
        <w:rPr>
          <w:rFonts w:hAnsi="Times New Roman" w:ascii="Times New Roman"/>
          <w:b w:val="false"/>
        </w:rPr>
        <w:t xml:space="preserve"> </w:t>
      </w:r>
      <w:r w:rsidR="007273AC" w:rsidRPr="005F4035">
        <w:rPr>
          <w:rFonts w:hAnsi="Times New Roman" w:ascii="Times New Roman"/>
          <w:b w:val="false"/>
        </w:rPr>
        <w:t xml:space="preserve">nitko, dostava poziva uredno iskazana  </w:t>
      </w:r>
    </w:p>
    <w:p w:rsidRDefault="007E4088" w:rsidP="00F41276" w:rsidR="0039042B" w:rsidRPr="005F4035">
      <w:pPr>
        <w:jc w:val="both"/>
        <w:rPr>
          <w:rFonts w:hAnsi="Times New Roman" w:ascii="Times New Roman"/>
          <w:b w:val="false"/>
        </w:rPr>
      </w:pPr>
      <w:r w:rsidRPr="005F4035">
        <w:rPr>
          <w:rFonts w:hAnsi="Times New Roman" w:ascii="Times New Roman"/>
          <w:b w:val="false"/>
        </w:rPr>
        <w:t xml:space="preserve">Za FINA: nitko, dostava poziva uredno iskazana  </w:t>
      </w:r>
    </w:p>
    <w:p w:rsidRDefault="00873653" w:rsidP="00E96CC2" w:rsidR="005D1153" w:rsidRPr="005F4035">
      <w:pPr>
        <w:jc w:val="both"/>
        <w:rPr>
          <w:rFonts w:hAnsi="Times New Roman" w:ascii="Times New Roman"/>
          <w:b w:val="false"/>
        </w:rPr>
      </w:pPr>
      <w:r w:rsidRPr="005F4035">
        <w:rPr>
          <w:rFonts w:hAnsi="Times New Roman" w:ascii="Times New Roman"/>
          <w:b w:val="false"/>
        </w:rPr>
        <w:t xml:space="preserve"> </w:t>
      </w:r>
    </w:p>
    <w:p w:rsidRDefault="003B5005" w:rsidP="00E96CC2" w:rsidR="003B5005" w:rsidRPr="005F4035">
      <w:pPr>
        <w:jc w:val="both"/>
        <w:rPr>
          <w:rFonts w:hAnsi="Times New Roman" w:ascii="Times New Roman"/>
          <w:b w:val="false"/>
        </w:rPr>
      </w:pPr>
      <w:r w:rsidRPr="005F4035">
        <w:rPr>
          <w:rFonts w:hAnsi="Times New Roman" w:ascii="Times New Roman"/>
          <w:b w:val="false"/>
        </w:rPr>
        <w:tab/>
        <w:t>Utvrđuje se da je privremeni stečajni upravitelj po nalogu suda podnio sudu izvješće o gospodarsko-financijskom stanju dužnika, o tome postoji li kod dužnika razlog za otvaranje stečajnog postupka, a posebno mogu li se imovinom dužnika namiriti troškovi postupka.</w:t>
      </w:r>
    </w:p>
    <w:p w:rsidRDefault="003B5005" w:rsidP="00E96CC2" w:rsidR="003B5005" w:rsidRPr="005F4035">
      <w:pPr>
        <w:jc w:val="both"/>
        <w:rPr>
          <w:rFonts w:hAnsi="Times New Roman" w:ascii="Times New Roman"/>
          <w:b w:val="false"/>
        </w:rPr>
      </w:pPr>
    </w:p>
    <w:p w:rsidRDefault="007273AC" w:rsidP="005F4035" w:rsidR="005F4035" w:rsidRPr="005F4035">
      <w:pPr>
        <w:pStyle w:val="Bezproreda"/>
        <w:jc w:val="both"/>
        <w:rPr>
          <w:rFonts w:hAnsi="Times New Roman" w:ascii="Times New Roman"/>
          <w:b w:val="false"/>
        </w:rPr>
      </w:pPr>
      <w:r w:rsidRPr="005F4035">
        <w:rPr>
          <w:rFonts w:hAnsi="Times New Roman" w:ascii="Times New Roman"/>
          <w:b w:val="false"/>
        </w:rPr>
        <w:tab/>
      </w:r>
      <w:r w:rsidR="00743FB4">
        <w:rPr>
          <w:rFonts w:hAnsi="Times New Roman" w:ascii="Times New Roman"/>
          <w:b w:val="false"/>
        </w:rPr>
        <w:t>U prethodnom postupku privremeni stečajni upravitelj utvrdio je t</w:t>
      </w:r>
      <w:r w:rsidR="005F4035" w:rsidRPr="005F4035">
        <w:rPr>
          <w:rFonts w:hAnsi="Times New Roman" w:ascii="Times New Roman"/>
          <w:b w:val="false"/>
        </w:rPr>
        <w:t xml:space="preserve">emeljem Potvrde HZMO, Područna služba u Rijeci, da dužnik na dan 17.01.2018. ima </w:t>
      </w:r>
      <w:r w:rsidR="00743FB4">
        <w:rPr>
          <w:rFonts w:hAnsi="Times New Roman" w:ascii="Times New Roman"/>
          <w:b w:val="false"/>
        </w:rPr>
        <w:t xml:space="preserve">jednog zaposlenika </w:t>
      </w:r>
      <w:r w:rsidR="005F4035" w:rsidRPr="005F4035">
        <w:rPr>
          <w:rFonts w:hAnsi="Times New Roman" w:ascii="Times New Roman"/>
          <w:b w:val="false"/>
        </w:rPr>
        <w:t>Frkovikj Katerina od 01.02.2016</w:t>
      </w:r>
      <w:r w:rsidR="00743FB4">
        <w:rPr>
          <w:rFonts w:hAnsi="Times New Roman" w:ascii="Times New Roman"/>
          <w:b w:val="false"/>
        </w:rPr>
        <w:t>.</w:t>
      </w:r>
    </w:p>
    <w:p w:rsidRDefault="005F4035" w:rsidP="005F4035" w:rsidR="005F4035" w:rsidRPr="005F4035">
      <w:pPr>
        <w:pStyle w:val="Bezproreda"/>
        <w:jc w:val="both"/>
        <w:rPr>
          <w:rFonts w:hAnsi="Times New Roman" w:ascii="Times New Roman"/>
          <w:b w:val="false"/>
          <w:u w:val="single"/>
        </w:rPr>
      </w:pPr>
    </w:p>
    <w:p w:rsidRDefault="00743FB4" w:rsidP="005F4035" w:rsidR="005F4035" w:rsidRPr="005F4035">
      <w:pPr>
        <w:pStyle w:val="Bezproreda"/>
        <w:jc w:val="both"/>
        <w:rPr>
          <w:rFonts w:hAnsi="Times New Roman" w:ascii="Times New Roman"/>
          <w:b w:val="false"/>
        </w:rPr>
      </w:pPr>
      <w:r>
        <w:rPr>
          <w:rFonts w:hAnsi="Times New Roman" w:ascii="Times New Roman"/>
          <w:b w:val="false"/>
        </w:rPr>
        <w:tab/>
      </w:r>
      <w:r w:rsidR="005F4035" w:rsidRPr="005F4035">
        <w:rPr>
          <w:rFonts w:hAnsi="Times New Roman" w:ascii="Times New Roman"/>
          <w:b w:val="false"/>
        </w:rPr>
        <w:t>Prema dostupnim podacima i pregledom poslovnih prostorija na registriranom sjedištu dužnika</w:t>
      </w:r>
      <w:r w:rsidR="00100E77">
        <w:rPr>
          <w:rFonts w:hAnsi="Times New Roman" w:ascii="Times New Roman"/>
          <w:b w:val="false"/>
        </w:rPr>
        <w:t xml:space="preserve">, privremeni stečajni upravitelj utvrdio je da </w:t>
      </w:r>
      <w:r w:rsidR="005F4035" w:rsidRPr="005F4035">
        <w:rPr>
          <w:rFonts w:hAnsi="Times New Roman" w:ascii="Times New Roman"/>
          <w:b w:val="false"/>
        </w:rPr>
        <w:t xml:space="preserve">dužnik više ne obavlja djelatnost te nema poslovni prostor na adresi registriranog sjedišta.  </w:t>
      </w:r>
    </w:p>
    <w:p w:rsidRDefault="005F4035" w:rsidP="005F4035" w:rsidR="005F4035" w:rsidRPr="005F4035">
      <w:pPr>
        <w:pStyle w:val="Bezproreda"/>
        <w:jc w:val="both"/>
        <w:rPr>
          <w:rFonts w:hAnsi="Times New Roman" w:ascii="Times New Roman"/>
          <w:b w:val="false"/>
        </w:rPr>
      </w:pPr>
      <w:r w:rsidRPr="005F4035">
        <w:rPr>
          <w:rFonts w:hAnsi="Times New Roman" w:ascii="Times New Roman"/>
          <w:b w:val="false"/>
        </w:rPr>
        <w:t xml:space="preserve">                                        </w:t>
      </w:r>
    </w:p>
    <w:p w:rsidRDefault="00100E77" w:rsidP="005F4035" w:rsidR="005F4035" w:rsidRPr="005F4035">
      <w:pPr>
        <w:pStyle w:val="Bezproreda"/>
        <w:jc w:val="both"/>
        <w:rPr>
          <w:rFonts w:hAnsi="Times New Roman" w:ascii="Times New Roman"/>
          <w:b w:val="false"/>
        </w:rPr>
      </w:pPr>
      <w:r>
        <w:rPr>
          <w:rFonts w:hAnsi="Times New Roman" w:ascii="Times New Roman"/>
          <w:b w:val="false"/>
        </w:rPr>
        <w:tab/>
      </w:r>
      <w:r w:rsidRPr="00100E77">
        <w:rPr>
          <w:rFonts w:hAnsi="Times New Roman" w:ascii="Times New Roman"/>
          <w:b w:val="false"/>
        </w:rPr>
        <w:t>Prema</w:t>
      </w:r>
      <w:r w:rsidR="005F4035" w:rsidRPr="005F4035">
        <w:rPr>
          <w:rFonts w:hAnsi="Times New Roman" w:ascii="Times New Roman"/>
          <w:b w:val="false"/>
        </w:rPr>
        <w:t xml:space="preserve"> </w:t>
      </w:r>
      <w:r>
        <w:rPr>
          <w:rFonts w:hAnsi="Times New Roman" w:ascii="Times New Roman"/>
          <w:b w:val="false"/>
        </w:rPr>
        <w:t>b</w:t>
      </w:r>
      <w:r w:rsidR="005F4035" w:rsidRPr="005F4035">
        <w:rPr>
          <w:rFonts w:hAnsi="Times New Roman" w:ascii="Times New Roman"/>
          <w:b w:val="false"/>
        </w:rPr>
        <w:t>ilanci na dan 31.12.2016.</w:t>
      </w:r>
      <w:r>
        <w:rPr>
          <w:rFonts w:hAnsi="Times New Roman" w:ascii="Times New Roman"/>
          <w:b w:val="false"/>
        </w:rPr>
        <w:t xml:space="preserve"> dužnik ima iskazanu ukupnu imovinu u iznosu od 422.098,00 kn </w:t>
      </w:r>
      <w:r w:rsidR="005F4035" w:rsidRPr="005F4035">
        <w:rPr>
          <w:rFonts w:hAnsi="Times New Roman" w:ascii="Times New Roman"/>
          <w:b w:val="false"/>
        </w:rPr>
        <w:t>utvrđeno je stanje imovine</w:t>
      </w:r>
      <w:r>
        <w:rPr>
          <w:rFonts w:hAnsi="Times New Roman" w:ascii="Times New Roman"/>
          <w:b w:val="false"/>
        </w:rPr>
        <w:t xml:space="preserve">, </w:t>
      </w:r>
      <w:r w:rsidR="005F4035" w:rsidRPr="005F4035">
        <w:rPr>
          <w:rFonts w:hAnsi="Times New Roman" w:ascii="Times New Roman"/>
          <w:b w:val="false"/>
        </w:rPr>
        <w:t>a  odnosi se na potraživanje u iznosu od 411.301 kn i novac na računu i blagajni u iznosu od 10.797 kn. Prema Bilješkama uz financijske izvještaje</w:t>
      </w:r>
      <w:r>
        <w:rPr>
          <w:rFonts w:hAnsi="Times New Roman" w:ascii="Times New Roman"/>
          <w:b w:val="false"/>
        </w:rPr>
        <w:t>, privremeni stečajni upravitelj</w:t>
      </w:r>
      <w:r w:rsidR="005F4035" w:rsidRPr="005F4035">
        <w:rPr>
          <w:rFonts w:hAnsi="Times New Roman" w:ascii="Times New Roman"/>
          <w:b w:val="false"/>
        </w:rPr>
        <w:t xml:space="preserve"> nije moguće utvrditi strukturu potraživanja, kao niti na koje se razdoblje odnosi.</w:t>
      </w:r>
    </w:p>
    <w:p w:rsidRDefault="005F4035" w:rsidP="005F4035" w:rsidR="005F4035" w:rsidRPr="005F4035">
      <w:pPr>
        <w:pStyle w:val="Bezproreda"/>
        <w:jc w:val="both"/>
        <w:rPr>
          <w:rFonts w:hAnsi="Times New Roman" w:ascii="Times New Roman"/>
          <w:b w:val="false"/>
        </w:rPr>
      </w:pPr>
    </w:p>
    <w:p w:rsidRDefault="00100E77" w:rsidP="005F4035" w:rsidR="005F4035" w:rsidRPr="005F4035">
      <w:pPr>
        <w:pStyle w:val="Bezproreda"/>
        <w:jc w:val="both"/>
        <w:rPr>
          <w:rFonts w:hAnsi="Times New Roman" w:ascii="Times New Roman"/>
          <w:b w:val="false"/>
        </w:rPr>
      </w:pPr>
      <w:r>
        <w:rPr>
          <w:rFonts w:hAnsi="Times New Roman" w:ascii="Times New Roman"/>
          <w:b w:val="false"/>
        </w:rPr>
        <w:tab/>
      </w:r>
      <w:r w:rsidR="005F4035" w:rsidRPr="005F4035">
        <w:rPr>
          <w:rFonts w:hAnsi="Times New Roman" w:ascii="Times New Roman"/>
          <w:b w:val="false"/>
        </w:rPr>
        <w:t>Opreza radi privremeni stečajni upravitelj je obavio uvid u zemljišne knjige kod zemljišno knjižnog odjela u Rijeci i utvrdio da dužnik nema u vlasništvu nekretnine.</w:t>
      </w:r>
    </w:p>
    <w:p w:rsidRDefault="005F4035" w:rsidP="005F4035" w:rsidR="005F4035" w:rsidRPr="005F4035">
      <w:pPr>
        <w:pStyle w:val="Bezproreda"/>
        <w:jc w:val="both"/>
        <w:rPr>
          <w:rFonts w:hAnsi="Times New Roman" w:ascii="Times New Roman"/>
          <w:b w:val="false"/>
        </w:rPr>
      </w:pPr>
    </w:p>
    <w:p w:rsidRDefault="00100E77" w:rsidP="005F4035" w:rsidR="005F4035" w:rsidRPr="005F4035">
      <w:pPr>
        <w:pStyle w:val="Bezproreda"/>
        <w:jc w:val="both"/>
        <w:rPr>
          <w:rFonts w:hAnsi="Times New Roman" w:ascii="Times New Roman"/>
          <w:b w:val="false"/>
        </w:rPr>
      </w:pPr>
      <w:r>
        <w:rPr>
          <w:rFonts w:hAnsi="Times New Roman" w:ascii="Times New Roman"/>
          <w:b w:val="false"/>
        </w:rPr>
        <w:lastRenderedPageBreak/>
        <w:tab/>
      </w:r>
      <w:r w:rsidR="005F4035" w:rsidRPr="005F4035">
        <w:rPr>
          <w:rFonts w:hAnsi="Times New Roman" w:ascii="Times New Roman"/>
          <w:b w:val="false"/>
        </w:rPr>
        <w:t>Prema Uvjerenju izdanom od Stanice za tehnički pregled vozila, Centar za vozila Hrvatske d.d., Rijeka, Petorica strijeljanih 1, a temeljem službenih evidencija Ministarstva unutarnjih poslova, da dužnik na</w:t>
      </w:r>
      <w:r>
        <w:rPr>
          <w:rFonts w:hAnsi="Times New Roman" w:ascii="Times New Roman"/>
          <w:b w:val="false"/>
        </w:rPr>
        <w:t xml:space="preserve"> </w:t>
      </w:r>
      <w:r w:rsidR="005F4035" w:rsidRPr="005F4035">
        <w:rPr>
          <w:rFonts w:hAnsi="Times New Roman" w:ascii="Times New Roman"/>
          <w:b w:val="false"/>
        </w:rPr>
        <w:t xml:space="preserve">dan 31.01.2018. nije evidentiran kao vlasnik vozila. </w:t>
      </w:r>
    </w:p>
    <w:p w:rsidRDefault="005F4035" w:rsidP="005F4035" w:rsidR="005F4035" w:rsidRPr="005F4035">
      <w:pPr>
        <w:pStyle w:val="Bezproreda"/>
        <w:jc w:val="both"/>
        <w:rPr>
          <w:rFonts w:hAnsi="Times New Roman" w:ascii="Times New Roman"/>
          <w:b w:val="false"/>
        </w:rPr>
      </w:pPr>
      <w:r w:rsidRPr="005F4035">
        <w:rPr>
          <w:rFonts w:hAnsi="Times New Roman" w:ascii="Times New Roman"/>
          <w:b w:val="false"/>
        </w:rPr>
        <w:t xml:space="preserve">   </w:t>
      </w:r>
    </w:p>
    <w:p w:rsidRDefault="00100E77" w:rsidP="005F4035" w:rsidR="005F4035">
      <w:pPr>
        <w:pStyle w:val="Bezproreda"/>
        <w:jc w:val="both"/>
        <w:rPr>
          <w:rFonts w:hAnsi="Times New Roman" w:ascii="Times New Roman"/>
          <w:b w:val="false"/>
        </w:rPr>
      </w:pPr>
      <w:r>
        <w:rPr>
          <w:rFonts w:hAnsi="Times New Roman" w:ascii="Times New Roman"/>
          <w:b w:val="false"/>
        </w:rPr>
        <w:tab/>
      </w:r>
      <w:r w:rsidR="005F4035" w:rsidRPr="005F4035">
        <w:rPr>
          <w:rFonts w:hAnsi="Times New Roman" w:ascii="Times New Roman"/>
          <w:b w:val="false"/>
        </w:rPr>
        <w:t xml:space="preserve">Prema </w:t>
      </w:r>
      <w:r>
        <w:rPr>
          <w:rFonts w:hAnsi="Times New Roman" w:ascii="Times New Roman"/>
          <w:b w:val="false"/>
        </w:rPr>
        <w:t>b</w:t>
      </w:r>
      <w:r w:rsidR="005F4035" w:rsidRPr="005F4035">
        <w:rPr>
          <w:rFonts w:hAnsi="Times New Roman" w:ascii="Times New Roman"/>
          <w:b w:val="false"/>
        </w:rPr>
        <w:t xml:space="preserve">ilanci </w:t>
      </w:r>
      <w:r>
        <w:rPr>
          <w:rFonts w:hAnsi="Times New Roman" w:ascii="Times New Roman"/>
          <w:b w:val="false"/>
        </w:rPr>
        <w:t>dužnika</w:t>
      </w:r>
      <w:r w:rsidR="005F4035" w:rsidRPr="005F4035">
        <w:rPr>
          <w:rFonts w:hAnsi="Times New Roman" w:ascii="Times New Roman"/>
          <w:b w:val="false"/>
        </w:rPr>
        <w:t xml:space="preserve"> na dan 31.12.2016</w:t>
      </w:r>
      <w:r>
        <w:rPr>
          <w:rFonts w:hAnsi="Times New Roman" w:ascii="Times New Roman"/>
          <w:b w:val="false"/>
        </w:rPr>
        <w:t xml:space="preserve">. dužnik ima iskazane kratkoročne obveze u iznosu od </w:t>
      </w:r>
      <w:r w:rsidR="005F4035" w:rsidRPr="005F4035">
        <w:rPr>
          <w:rFonts w:hAnsi="Times New Roman" w:ascii="Times New Roman"/>
          <w:b w:val="false"/>
        </w:rPr>
        <w:t xml:space="preserve"> 532.936 kuna. </w:t>
      </w:r>
    </w:p>
    <w:p w:rsidRDefault="005F4035" w:rsidP="005F4035" w:rsidR="005F4035" w:rsidRPr="005F4035">
      <w:pPr>
        <w:pStyle w:val="Bezproreda"/>
        <w:jc w:val="both"/>
        <w:rPr>
          <w:rFonts w:hAnsi="Times New Roman" w:ascii="Times New Roman"/>
          <w:b w:val="false"/>
        </w:rPr>
      </w:pPr>
    </w:p>
    <w:p w:rsidRDefault="00100E77" w:rsidP="005F4035" w:rsidR="005F4035">
      <w:pPr>
        <w:pStyle w:val="Bezproreda"/>
        <w:jc w:val="both"/>
        <w:rPr>
          <w:rFonts w:hAnsi="Times New Roman" w:ascii="Times New Roman"/>
          <w:b w:val="false"/>
        </w:rPr>
      </w:pPr>
      <w:r>
        <w:rPr>
          <w:rFonts w:hAnsi="Times New Roman" w:ascii="Times New Roman"/>
          <w:b w:val="false"/>
        </w:rPr>
        <w:tab/>
      </w:r>
      <w:r w:rsidR="005F4035" w:rsidRPr="005F4035">
        <w:rPr>
          <w:rFonts w:hAnsi="Times New Roman" w:ascii="Times New Roman"/>
          <w:b w:val="false"/>
        </w:rPr>
        <w:t xml:space="preserve">Temeljem Očevidnika o redoslijedu plaćanja (stanje blokade) izdan od FINE na dan 07.02.2018.g. dužnik na svom računu ima evidentirane nepodmirene obveze, a koje bi trebalo na temelju valjanih osnova za naplatu bez pristanka dužnika naplatiti s njegovih računa u ukupnom iznosu od 558.573,86 kn, temeljem ovršnih rješenja  u korist vjerovnika Grada Rijeka i Studentski centar Rijeka, da dužnik ima otvoren poslovni račun kod Zagrebačke banke d.d.  broj IBAN HR9223600001102310594 te da je račun dužnika u neprekidnoj blokadi od 14.04.2017. </w:t>
      </w:r>
    </w:p>
    <w:p w:rsidRDefault="005F4035" w:rsidP="005F4035" w:rsidR="005F4035" w:rsidRPr="005F4035">
      <w:pPr>
        <w:pStyle w:val="Bezproreda"/>
        <w:jc w:val="both"/>
        <w:rPr>
          <w:rFonts w:hAnsi="Times New Roman" w:ascii="Times New Roman"/>
          <w:b w:val="false"/>
        </w:rPr>
      </w:pPr>
      <w:r w:rsidRPr="005F4035">
        <w:rPr>
          <w:rFonts w:hAnsi="Times New Roman" w:ascii="Times New Roman"/>
          <w:b w:val="false"/>
        </w:rPr>
        <w:t xml:space="preserve">      </w:t>
      </w:r>
    </w:p>
    <w:p w:rsidRDefault="00100E77" w:rsidP="005F4035" w:rsidR="005F4035" w:rsidRPr="00100E77">
      <w:pPr>
        <w:pStyle w:val="Bezproreda"/>
        <w:jc w:val="both"/>
        <w:rPr>
          <w:rFonts w:hAnsi="Times New Roman" w:ascii="Times New Roman"/>
          <w:b w:val="false"/>
        </w:rPr>
      </w:pPr>
      <w:r>
        <w:rPr>
          <w:rFonts w:hAnsi="Times New Roman" w:ascii="Times New Roman"/>
          <w:b w:val="false"/>
        </w:rPr>
        <w:tab/>
      </w:r>
      <w:r w:rsidR="005F4035" w:rsidRPr="005F4035">
        <w:rPr>
          <w:rFonts w:hAnsi="Times New Roman" w:ascii="Times New Roman"/>
          <w:b w:val="false"/>
        </w:rPr>
        <w:t>Dužnik u poslovnim knjigama na dan 31.12.2016</w:t>
      </w:r>
      <w:r>
        <w:rPr>
          <w:rFonts w:hAnsi="Times New Roman" w:ascii="Times New Roman"/>
          <w:b w:val="false"/>
        </w:rPr>
        <w:t>.</w:t>
      </w:r>
      <w:r w:rsidR="005F4035" w:rsidRPr="005F4035">
        <w:rPr>
          <w:rFonts w:hAnsi="Times New Roman" w:ascii="Times New Roman"/>
          <w:b w:val="false"/>
        </w:rPr>
        <w:t xml:space="preserve"> ima stanje obveza 532.936 kn, a imovina je knjigovodstvene vrijednosti 411.301 kn. Usporedbom iskazane vrijednosti imovine i obveza utvrđuje se da dužnik unovčenjem kratkotrajne imovine, ne može </w:t>
      </w:r>
      <w:r>
        <w:rPr>
          <w:rFonts w:hAnsi="Times New Roman" w:ascii="Times New Roman"/>
          <w:b w:val="false"/>
        </w:rPr>
        <w:t>namiriti</w:t>
      </w:r>
      <w:r w:rsidR="005F4035" w:rsidRPr="005F4035">
        <w:rPr>
          <w:rFonts w:hAnsi="Times New Roman" w:ascii="Times New Roman"/>
          <w:b w:val="false"/>
        </w:rPr>
        <w:t xml:space="preserve"> dospjele kratkoročne obveze.</w:t>
      </w:r>
      <w:r>
        <w:rPr>
          <w:rFonts w:hAnsi="Times New Roman" w:ascii="Times New Roman"/>
          <w:b w:val="false"/>
        </w:rPr>
        <w:t xml:space="preserve"> </w:t>
      </w:r>
      <w:r w:rsidRPr="00100E77">
        <w:rPr>
          <w:rFonts w:hAnsi="Times New Roman" w:ascii="Times New Roman"/>
          <w:b w:val="false"/>
        </w:rPr>
        <w:t xml:space="preserve">Stoga je kod dužnika ostvaren </w:t>
      </w:r>
      <w:r w:rsidR="005F4035" w:rsidRPr="00100E77">
        <w:rPr>
          <w:rFonts w:hAnsi="Times New Roman" w:ascii="Times New Roman"/>
          <w:b w:val="false"/>
        </w:rPr>
        <w:t>stečajni razlog prezaduženosti, prema čl.</w:t>
      </w:r>
      <w:r>
        <w:rPr>
          <w:rFonts w:hAnsi="Times New Roman" w:ascii="Times New Roman"/>
          <w:b w:val="false"/>
        </w:rPr>
        <w:t xml:space="preserve"> </w:t>
      </w:r>
      <w:r w:rsidR="005F4035" w:rsidRPr="00100E77">
        <w:rPr>
          <w:rFonts w:hAnsi="Times New Roman" w:ascii="Times New Roman"/>
          <w:b w:val="false"/>
        </w:rPr>
        <w:t>7. Stečajnog zakona.</w:t>
      </w:r>
    </w:p>
    <w:p w:rsidRDefault="00100E77" w:rsidP="005F4035" w:rsidR="00100E77">
      <w:pPr>
        <w:pStyle w:val="Bezproreda"/>
        <w:jc w:val="both"/>
        <w:rPr>
          <w:rFonts w:hAnsi="Times New Roman" w:ascii="Times New Roman"/>
          <w:b w:val="false"/>
        </w:rPr>
      </w:pPr>
    </w:p>
    <w:p w:rsidRDefault="00100E77" w:rsidP="005F4035" w:rsidR="005F4035" w:rsidRPr="005F4035">
      <w:pPr>
        <w:pStyle w:val="Bezproreda"/>
        <w:jc w:val="both"/>
        <w:rPr>
          <w:rFonts w:hAnsi="Times New Roman" w:ascii="Times New Roman"/>
          <w:b w:val="false"/>
        </w:rPr>
      </w:pPr>
      <w:r>
        <w:rPr>
          <w:rFonts w:hAnsi="Times New Roman" w:ascii="Times New Roman"/>
          <w:b w:val="false"/>
        </w:rPr>
        <w:tab/>
      </w:r>
      <w:r w:rsidR="005F4035" w:rsidRPr="005F4035">
        <w:rPr>
          <w:rFonts w:hAnsi="Times New Roman" w:ascii="Times New Roman"/>
          <w:b w:val="false"/>
        </w:rPr>
        <w:t xml:space="preserve">Temeljem Očevidnika o redoslijedu plaćanja izdanog od FINE na dan 07.02.2018.  utvrđuje se  da je poslovni račun dužnika u blokadi </w:t>
      </w:r>
      <w:r>
        <w:rPr>
          <w:rFonts w:hAnsi="Times New Roman" w:ascii="Times New Roman"/>
          <w:b w:val="false"/>
        </w:rPr>
        <w:t xml:space="preserve">ukupno </w:t>
      </w:r>
      <w:r w:rsidR="005F4035" w:rsidRPr="005F4035">
        <w:rPr>
          <w:rFonts w:hAnsi="Times New Roman" w:ascii="Times New Roman"/>
          <w:b w:val="false"/>
        </w:rPr>
        <w:t xml:space="preserve">300 dana, </w:t>
      </w:r>
      <w:r>
        <w:rPr>
          <w:rFonts w:hAnsi="Times New Roman" w:ascii="Times New Roman"/>
          <w:b w:val="false"/>
        </w:rPr>
        <w:t xml:space="preserve">a na dan </w:t>
      </w:r>
      <w:r w:rsidR="005F4035" w:rsidRPr="005F4035">
        <w:rPr>
          <w:rFonts w:hAnsi="Times New Roman" w:ascii="Times New Roman"/>
          <w:b w:val="false"/>
        </w:rPr>
        <w:t xml:space="preserve">07. veljače 2018. </w:t>
      </w:r>
      <w:r>
        <w:rPr>
          <w:rFonts w:hAnsi="Times New Roman" w:ascii="Times New Roman"/>
          <w:b w:val="false"/>
        </w:rPr>
        <w:t>dužnik ima evidentirane nepodmirene obveze u ukupnom iznosu</w:t>
      </w:r>
      <w:r w:rsidR="005F4035" w:rsidRPr="005F4035">
        <w:rPr>
          <w:rFonts w:hAnsi="Times New Roman" w:ascii="Times New Roman"/>
          <w:b w:val="false"/>
        </w:rPr>
        <w:t xml:space="preserve"> od 558.573,86 kn, </w:t>
      </w:r>
      <w:r>
        <w:rPr>
          <w:rFonts w:hAnsi="Times New Roman" w:ascii="Times New Roman"/>
          <w:b w:val="false"/>
        </w:rPr>
        <w:t>a</w:t>
      </w:r>
      <w:r w:rsidR="005F4035" w:rsidRPr="005F4035">
        <w:rPr>
          <w:rFonts w:hAnsi="Times New Roman" w:ascii="Times New Roman"/>
          <w:b w:val="false"/>
        </w:rPr>
        <w:t xml:space="preserve"> račun dužnika </w:t>
      </w:r>
      <w:r>
        <w:rPr>
          <w:rFonts w:hAnsi="Times New Roman" w:ascii="Times New Roman"/>
          <w:b w:val="false"/>
        </w:rPr>
        <w:t xml:space="preserve">je </w:t>
      </w:r>
      <w:r w:rsidR="005F4035" w:rsidRPr="005F4035">
        <w:rPr>
          <w:rFonts w:hAnsi="Times New Roman" w:ascii="Times New Roman"/>
          <w:b w:val="false"/>
        </w:rPr>
        <w:t xml:space="preserve">neprekidno u blokadi od 14.04.2017.  </w:t>
      </w:r>
      <w:r>
        <w:rPr>
          <w:rFonts w:hAnsi="Times New Roman" w:ascii="Times New Roman"/>
          <w:b w:val="false"/>
        </w:rPr>
        <w:t xml:space="preserve">Stoga je kod dužnika ostvaren stečajni razlog nesposobnost za plaćanje iz čl. 6. </w:t>
      </w:r>
      <w:r w:rsidRPr="00100E77">
        <w:rPr>
          <w:rFonts w:hAnsi="Times New Roman" w:ascii="Times New Roman"/>
          <w:b w:val="false"/>
        </w:rPr>
        <w:t>Stečajnog zakona</w:t>
      </w:r>
      <w:r>
        <w:rPr>
          <w:rFonts w:hAnsi="Times New Roman" w:ascii="Times New Roman"/>
          <w:b w:val="false"/>
        </w:rPr>
        <w:t>.</w:t>
      </w:r>
    </w:p>
    <w:p w:rsidRDefault="005F4035" w:rsidP="005F4035" w:rsidR="005F4035" w:rsidRPr="005F4035">
      <w:pPr>
        <w:pStyle w:val="Bezproreda"/>
        <w:jc w:val="both"/>
        <w:rPr>
          <w:rFonts w:hAnsi="Times New Roman" w:ascii="Times New Roman"/>
          <w:b w:val="false"/>
        </w:rPr>
      </w:pPr>
    </w:p>
    <w:p w:rsidRDefault="00100E77" w:rsidP="005F4035" w:rsidR="005F4035">
      <w:pPr>
        <w:pStyle w:val="Bezproreda"/>
        <w:jc w:val="both"/>
        <w:rPr>
          <w:rFonts w:hAnsi="Times New Roman" w:ascii="Times New Roman"/>
          <w:b w:val="false"/>
        </w:rPr>
      </w:pPr>
      <w:r>
        <w:rPr>
          <w:rFonts w:hAnsi="Times New Roman" w:ascii="Times New Roman"/>
          <w:b w:val="false"/>
        </w:rPr>
        <w:tab/>
      </w:r>
      <w:r w:rsidR="005F4035" w:rsidRPr="005F4035">
        <w:rPr>
          <w:rFonts w:hAnsi="Times New Roman" w:ascii="Times New Roman"/>
          <w:b w:val="false"/>
        </w:rPr>
        <w:t xml:space="preserve">Privremeni stečajni upravitelj sačinio je predračun troškova stečajnog postupka za razdoblje od godine dana, te prema predračunu trošak stečajnog postupka iznosi 31.500,00 kuna. Budući se temeljem dostupne dokumentacije, a zbog strukture imovine koju čini potraživanje, za koje se ne može utvrditi da li je naplativo, da li je  nastupila zastara, ili je utuženo,  pouzdano ne može utvrditi da li je imovina dužnika dostatna za pokriće troškova stečajnog postupka, privremeni stečajni upravitelj predlaže da sud pozove zakonskog zastupnika dužnika da dostavi prokazni popis imovine, odnosno dokumentira evidentirano potraživanje u bilanci. </w:t>
      </w:r>
    </w:p>
    <w:p w:rsidRDefault="005F4035" w:rsidP="005F4035" w:rsidR="005F4035" w:rsidRPr="005F4035">
      <w:pPr>
        <w:pStyle w:val="Bezproreda"/>
        <w:jc w:val="both"/>
        <w:rPr>
          <w:rFonts w:hAnsi="Times New Roman" w:ascii="Times New Roman"/>
          <w:b w:val="false"/>
        </w:rPr>
      </w:pPr>
    </w:p>
    <w:p w:rsidRDefault="005F4035" w:rsidP="005F4035" w:rsidR="005F4035" w:rsidRPr="005F4035">
      <w:pPr>
        <w:pStyle w:val="Bezproreda"/>
        <w:jc w:val="both"/>
        <w:rPr>
          <w:rFonts w:hAnsi="Times New Roman" w:ascii="Times New Roman"/>
          <w:b w:val="false"/>
        </w:rPr>
      </w:pPr>
      <w:r w:rsidRPr="005F4035">
        <w:rPr>
          <w:rFonts w:hAnsi="Times New Roman" w:ascii="Times New Roman"/>
          <w:b w:val="false"/>
        </w:rPr>
        <w:t>Predvidivi troškovi stečajnog postupka za razdoblje od godine dana iznosili bi:</w:t>
      </w:r>
    </w:p>
    <w:p w:rsidRDefault="005F4035" w:rsidP="005F4035" w:rsidR="005F4035" w:rsidRPr="005F4035">
      <w:pPr>
        <w:pStyle w:val="Bezproreda"/>
        <w:jc w:val="both"/>
        <w:rPr>
          <w:rFonts w:hAnsi="Times New Roman" w:ascii="Times New Roman"/>
          <w:b w:val="false"/>
        </w:rPr>
      </w:pPr>
      <w:r w:rsidRPr="005F4035">
        <w:rPr>
          <w:rFonts w:hAnsi="Times New Roman" w:ascii="Times New Roman"/>
          <w:b w:val="false"/>
        </w:rPr>
        <w:t xml:space="preserve">1. Nagrada za rad privremenog stečajnog upravitelja bruto                                    7.000,00 kn </w:t>
      </w:r>
    </w:p>
    <w:p w:rsidRDefault="005F4035" w:rsidP="005F4035" w:rsidR="005F4035" w:rsidRPr="005F4035">
      <w:pPr>
        <w:pStyle w:val="Bezproreda"/>
        <w:jc w:val="both"/>
        <w:rPr>
          <w:rFonts w:hAnsi="Times New Roman" w:ascii="Times New Roman"/>
          <w:b w:val="false"/>
        </w:rPr>
      </w:pPr>
      <w:r w:rsidRPr="005F4035">
        <w:rPr>
          <w:rFonts w:hAnsi="Times New Roman" w:ascii="Times New Roman"/>
          <w:b w:val="false"/>
        </w:rPr>
        <w:t>2. Nagrada stečajnom upravitelju bruto                                                                 20.000,00 kn</w:t>
      </w:r>
    </w:p>
    <w:p w:rsidRDefault="005F4035" w:rsidP="005F4035" w:rsidR="005F4035" w:rsidRPr="005F4035">
      <w:pPr>
        <w:pStyle w:val="Bezproreda"/>
        <w:jc w:val="both"/>
        <w:rPr>
          <w:rFonts w:hAnsi="Times New Roman" w:ascii="Times New Roman"/>
          <w:b w:val="false"/>
        </w:rPr>
      </w:pPr>
      <w:r w:rsidRPr="005F4035">
        <w:rPr>
          <w:rFonts w:hAnsi="Times New Roman" w:ascii="Times New Roman"/>
          <w:b w:val="false"/>
        </w:rPr>
        <w:t xml:space="preserve">3. Naknada troškova privremenog i stečajnog upravitelja,  bruto                            1.500,00 kn                                                                                                                                                                          </w:t>
      </w:r>
    </w:p>
    <w:p w:rsidRDefault="005F4035" w:rsidP="005F4035" w:rsidR="005F4035" w:rsidRPr="005F4035">
      <w:pPr>
        <w:pStyle w:val="Bezproreda"/>
        <w:jc w:val="both"/>
        <w:rPr>
          <w:rFonts w:hAnsi="Times New Roman" w:ascii="Times New Roman"/>
          <w:b w:val="false"/>
        </w:rPr>
      </w:pPr>
      <w:r w:rsidRPr="005F4035">
        <w:rPr>
          <w:rFonts w:hAnsi="Times New Roman" w:ascii="Times New Roman"/>
          <w:b w:val="false"/>
        </w:rPr>
        <w:t xml:space="preserve">4. Materijalni troškovi (izrada pečata, troškovi platnog prometa, </w:t>
      </w:r>
    </w:p>
    <w:p w:rsidRDefault="005F4035" w:rsidP="005F4035" w:rsidR="005F4035" w:rsidRPr="005F4035">
      <w:pPr>
        <w:pStyle w:val="Bezproreda"/>
        <w:jc w:val="both"/>
        <w:rPr>
          <w:rFonts w:hAnsi="Times New Roman" w:ascii="Times New Roman"/>
          <w:b w:val="false"/>
        </w:rPr>
      </w:pPr>
      <w:r w:rsidRPr="005F4035">
        <w:rPr>
          <w:rFonts w:hAnsi="Times New Roman" w:ascii="Times New Roman"/>
          <w:b w:val="false"/>
        </w:rPr>
        <w:lastRenderedPageBreak/>
        <w:t xml:space="preserve">    kanc.materijal, poštarina, statistika i sl.)                                                              1.000,00 kn                                                                                                                                                                                                       </w:t>
      </w:r>
    </w:p>
    <w:p w:rsidRDefault="005F4035" w:rsidP="005F4035" w:rsidR="005F4035" w:rsidRPr="005F4035">
      <w:pPr>
        <w:pStyle w:val="Bezproreda"/>
        <w:jc w:val="both"/>
        <w:rPr>
          <w:rFonts w:hAnsi="Times New Roman" w:ascii="Times New Roman"/>
          <w:b w:val="false"/>
        </w:rPr>
      </w:pPr>
      <w:r w:rsidRPr="005F4035">
        <w:rPr>
          <w:rFonts w:hAnsi="Times New Roman" w:ascii="Times New Roman"/>
          <w:b w:val="false"/>
        </w:rPr>
        <w:t xml:space="preserve">5. Knjigovodstvene usluge                                                                                  2.000,00 kn                       </w:t>
      </w:r>
    </w:p>
    <w:p w:rsidRDefault="005F4035" w:rsidP="005F4035" w:rsidR="005F4035" w:rsidRPr="005F4035">
      <w:pPr>
        <w:pStyle w:val="Bezproreda"/>
        <w:jc w:val="both"/>
        <w:rPr>
          <w:rFonts w:hAnsi="Times New Roman" w:ascii="Times New Roman"/>
          <w:b w:val="false"/>
        </w:rPr>
      </w:pPr>
      <w:r w:rsidRPr="005F4035">
        <w:rPr>
          <w:rFonts w:hAnsi="Times New Roman" w:ascii="Times New Roman"/>
          <w:b w:val="false"/>
        </w:rPr>
        <w:t>___________________________________________________________________________ UKUPNO:                                                                                                           31.500,00 kn</w:t>
      </w:r>
    </w:p>
    <w:p w:rsidRDefault="005F4035" w:rsidP="005F4035" w:rsidR="005F4035" w:rsidRPr="005F4035">
      <w:pPr>
        <w:pStyle w:val="Bezproreda"/>
        <w:jc w:val="both"/>
        <w:rPr>
          <w:rFonts w:hAnsi="Times New Roman" w:ascii="Times New Roman"/>
          <w:b w:val="false"/>
        </w:rPr>
      </w:pPr>
      <w:r w:rsidRPr="005F4035">
        <w:rPr>
          <w:rFonts w:hAnsi="Times New Roman" w:ascii="Times New Roman"/>
          <w:b w:val="false"/>
        </w:rPr>
        <w:t xml:space="preserve">                                                                                                     </w:t>
      </w:r>
    </w:p>
    <w:p w:rsidRDefault="00E821C3" w:rsidP="005F4035" w:rsidR="00E821C3" w:rsidRPr="005F4035">
      <w:pPr>
        <w:pStyle w:val="Bezproreda"/>
        <w:jc w:val="both"/>
        <w:rPr>
          <w:rFonts w:hAnsi="Times New Roman" w:ascii="Times New Roman"/>
          <w:b w:val="false"/>
          <w:bCs/>
        </w:rPr>
      </w:pPr>
    </w:p>
    <w:p w:rsidRDefault="009803C1" w:rsidP="00506104" w:rsidR="00506104" w:rsidRPr="005F4035">
      <w:pPr>
        <w:jc w:val="both"/>
        <w:rPr>
          <w:rFonts w:hAnsi="Times New Roman" w:ascii="Times New Roman"/>
          <w:b w:val="false"/>
          <w:bCs/>
        </w:rPr>
      </w:pPr>
      <w:r w:rsidRPr="005F4035">
        <w:rPr>
          <w:rFonts w:hAnsi="Times New Roman" w:ascii="Times New Roman"/>
          <w:b w:val="false"/>
          <w:bCs/>
        </w:rPr>
        <w:t xml:space="preserve"> </w:t>
      </w:r>
      <w:r w:rsidR="00506104" w:rsidRPr="005F4035">
        <w:rPr>
          <w:rFonts w:hAnsi="Times New Roman" w:ascii="Times New Roman"/>
          <w:b w:val="false"/>
          <w:bCs/>
        </w:rPr>
        <w:tab/>
        <w:t>Sudac donosi</w:t>
      </w:r>
    </w:p>
    <w:p w:rsidRDefault="00506104" w:rsidP="00506104" w:rsidR="00506104" w:rsidRPr="005F4035">
      <w:pPr>
        <w:pStyle w:val="Odlomakpopisa"/>
        <w:tabs>
          <w:tab w:pos="530" w:val="left"/>
        </w:tabs>
        <w:jc w:val="center"/>
        <w:rPr>
          <w:rFonts w:hAnsi="Times New Roman" w:ascii="Times New Roman"/>
          <w:b w:val="false"/>
          <w:bCs/>
        </w:rPr>
      </w:pPr>
      <w:r w:rsidRPr="005F4035">
        <w:rPr>
          <w:rFonts w:hAnsi="Times New Roman" w:ascii="Times New Roman"/>
          <w:b w:val="false"/>
          <w:bCs/>
        </w:rPr>
        <w:t>r j e š e n j e</w:t>
      </w:r>
    </w:p>
    <w:p w:rsidRDefault="00506104" w:rsidP="00506104" w:rsidR="00506104" w:rsidRPr="005F4035">
      <w:pPr>
        <w:jc w:val="both"/>
        <w:rPr>
          <w:rFonts w:hAnsi="Times New Roman" w:ascii="Times New Roman"/>
          <w:b w:val="false"/>
          <w:bCs/>
        </w:rPr>
      </w:pPr>
      <w:r w:rsidRPr="005F4035">
        <w:rPr>
          <w:rFonts w:hAnsi="Times New Roman" w:ascii="Times New Roman"/>
          <w:b w:val="false"/>
          <w:bCs/>
        </w:rPr>
        <w:t xml:space="preserve"> </w:t>
      </w:r>
    </w:p>
    <w:p w:rsidRDefault="00100E77" w:rsidP="00F53EEA" w:rsidR="00F53EEA">
      <w:pPr>
        <w:pStyle w:val="Bezproreda"/>
        <w:numPr>
          <w:ilvl w:val="0"/>
          <w:numId w:val="49"/>
        </w:numPr>
        <w:jc w:val="both"/>
        <w:rPr>
          <w:rFonts w:hAnsi="Times New Roman" w:ascii="Times New Roman"/>
          <w:b w:val="false"/>
        </w:rPr>
      </w:pPr>
      <w:r>
        <w:rPr>
          <w:rFonts w:hAnsi="Times New Roman" w:ascii="Times New Roman"/>
          <w:b w:val="false"/>
        </w:rPr>
        <w:t xml:space="preserve">Nalaže se zastupniku dužnika po zakonu Ivani Brumnić, Zagreb, Majstora Radonje 12, </w:t>
      </w:r>
      <w:r w:rsidR="006F16B2">
        <w:rPr>
          <w:rFonts w:hAnsi="Times New Roman" w:ascii="Times New Roman"/>
          <w:b w:val="false"/>
        </w:rPr>
        <w:t xml:space="preserve">da u roku od osam dana dostavi sudu javnobilježnički ovjerovljen popis imovine dužnika u kojem će specificirati potraživanja dužnika u ukupnom iznosu od 411.301,00 kn koja su iskazana u bilanci dužnika na dan 31.12.2016. </w:t>
      </w:r>
      <w:r w:rsidR="00733359">
        <w:rPr>
          <w:rFonts w:hAnsi="Times New Roman" w:ascii="Times New Roman"/>
          <w:b w:val="false"/>
        </w:rPr>
        <w:t xml:space="preserve">na način da se naznači </w:t>
      </w:r>
      <w:r w:rsidR="00F83367">
        <w:rPr>
          <w:rFonts w:hAnsi="Times New Roman" w:ascii="Times New Roman"/>
          <w:b w:val="false"/>
        </w:rPr>
        <w:t>dužnikove dužnike i iznos koji duguju, temeljem kojeg pravnog osnova i jesu li ta potraživanja i u kojem iznosu utužena.</w:t>
      </w:r>
    </w:p>
    <w:p w:rsidRDefault="00F53EEA" w:rsidP="00F53EEA" w:rsidR="00F53EEA" w:rsidRPr="00F53EEA">
      <w:pPr>
        <w:pStyle w:val="Bezproreda"/>
        <w:numPr>
          <w:ilvl w:val="0"/>
          <w:numId w:val="49"/>
        </w:numPr>
        <w:jc w:val="both"/>
        <w:rPr>
          <w:rFonts w:hAnsi="Times New Roman" w:ascii="Times New Roman"/>
          <w:b w:val="false"/>
        </w:rPr>
      </w:pPr>
      <w:r w:rsidRPr="00F53EEA">
        <w:rPr>
          <w:rFonts w:hAnsi="Times New Roman" w:ascii="Times New Roman"/>
          <w:b w:val="false"/>
        </w:rPr>
        <w:t xml:space="preserve">Slijedom navedenog današnje ročište odgađa a slijedeće zakazuje za dan </w:t>
      </w:r>
    </w:p>
    <w:p w:rsidRDefault="00F53EEA" w:rsidP="00F53EEA" w:rsidR="00F53EEA">
      <w:pPr>
        <w:pStyle w:val="Bezproreda"/>
        <w:ind w:left="1080"/>
        <w:jc w:val="center"/>
        <w:rPr>
          <w:rFonts w:hAnsi="Times New Roman" w:ascii="Times New Roman"/>
          <w:b w:val="false"/>
        </w:rPr>
      </w:pPr>
      <w:r>
        <w:rPr>
          <w:rFonts w:hAnsi="Times New Roman" w:ascii="Times New Roman"/>
          <w:b w:val="false"/>
        </w:rPr>
        <w:t>3. travanj 2018. u 10.30 sati</w:t>
      </w:r>
    </w:p>
    <w:p w:rsidRDefault="00F53EEA" w:rsidP="00F53EEA" w:rsidR="00F53EEA">
      <w:pPr>
        <w:pStyle w:val="Bezproreda"/>
        <w:ind w:left="1080"/>
        <w:jc w:val="center"/>
        <w:rPr>
          <w:rFonts w:hAnsi="Times New Roman" w:ascii="Times New Roman"/>
          <w:b w:val="false"/>
        </w:rPr>
      </w:pPr>
      <w:r>
        <w:rPr>
          <w:rFonts w:hAnsi="Times New Roman" w:ascii="Times New Roman"/>
          <w:b w:val="false"/>
        </w:rPr>
        <w:t>soba 2, I. kat</w:t>
      </w:r>
    </w:p>
    <w:p w:rsidRDefault="00F53EEA" w:rsidP="00F53EEA" w:rsidR="00F53EEA" w:rsidRPr="00DB4BE8">
      <w:pPr>
        <w:pStyle w:val="Bezproreda"/>
        <w:jc w:val="both"/>
        <w:rPr>
          <w:rFonts w:hAnsi="Times New Roman" w:ascii="Times New Roman"/>
          <w:b w:val="false"/>
        </w:rPr>
      </w:pPr>
      <w:r>
        <w:rPr>
          <w:rFonts w:hAnsi="Times New Roman" w:ascii="Times New Roman"/>
          <w:b w:val="false"/>
        </w:rPr>
        <w:tab/>
        <w:t>što nazočni privremeni stečajni upravitelj prima na znanje i smatra se uredno pozvanim, a predlagatelj i zastupnik dužnika po zakonu će se pozvati objavom raspravnog zapisnika na mrežnoj stranici e-Oglasnoj ploči sudova.</w:t>
      </w:r>
    </w:p>
    <w:p w:rsidRDefault="00F53EEA" w:rsidP="00506104" w:rsidR="00F53EEA" w:rsidRPr="005F4035">
      <w:pPr>
        <w:jc w:val="both"/>
        <w:rPr>
          <w:rFonts w:hAnsi="Times New Roman" w:ascii="Times New Roman"/>
          <w:b w:val="false"/>
          <w:bCs/>
        </w:rPr>
      </w:pPr>
    </w:p>
    <w:p w:rsidRDefault="00B5162B" w:rsidP="00506104" w:rsidR="00B5162B" w:rsidRPr="005F4035">
      <w:pPr>
        <w:jc w:val="center"/>
        <w:rPr>
          <w:rFonts w:hAnsi="Times New Roman" w:ascii="Times New Roman"/>
          <w:b w:val="false"/>
          <w:bCs/>
        </w:rPr>
      </w:pPr>
      <w:r w:rsidRPr="005F4035">
        <w:rPr>
          <w:rFonts w:hAnsi="Times New Roman" w:ascii="Times New Roman"/>
          <w:b w:val="false"/>
          <w:bCs/>
        </w:rPr>
        <w:t xml:space="preserve">Dovršeno u </w:t>
      </w:r>
      <w:r w:rsidR="006F16B2">
        <w:rPr>
          <w:rFonts w:hAnsi="Times New Roman" w:ascii="Times New Roman"/>
          <w:b w:val="false"/>
          <w:bCs/>
        </w:rPr>
        <w:t>11</w:t>
      </w:r>
      <w:r w:rsidRPr="005F4035">
        <w:rPr>
          <w:rFonts w:hAnsi="Times New Roman" w:ascii="Times New Roman"/>
          <w:b w:val="false"/>
          <w:bCs/>
        </w:rPr>
        <w:t>,</w:t>
      </w:r>
      <w:r w:rsidR="006F16B2">
        <w:rPr>
          <w:rFonts w:hAnsi="Times New Roman" w:ascii="Times New Roman"/>
          <w:b w:val="false"/>
          <w:bCs/>
        </w:rPr>
        <w:t>1</w:t>
      </w:r>
      <w:r w:rsidR="00FA1784">
        <w:rPr>
          <w:rFonts w:hAnsi="Times New Roman" w:ascii="Times New Roman"/>
          <w:b w:val="false"/>
          <w:bCs/>
        </w:rPr>
        <w:t>0</w:t>
      </w:r>
      <w:r w:rsidR="00AD4D46" w:rsidRPr="005F4035">
        <w:rPr>
          <w:rFonts w:hAnsi="Times New Roman" w:ascii="Times New Roman"/>
          <w:b w:val="false"/>
          <w:bCs/>
        </w:rPr>
        <w:t xml:space="preserve"> </w:t>
      </w:r>
      <w:r w:rsidRPr="005F4035">
        <w:rPr>
          <w:rFonts w:hAnsi="Times New Roman" w:ascii="Times New Roman"/>
          <w:b w:val="false"/>
          <w:bCs/>
        </w:rPr>
        <w:t>sati</w:t>
      </w:r>
    </w:p>
    <w:p w:rsidRDefault="005E1346" w:rsidP="005E1346" w:rsidR="005E1346" w:rsidRPr="005F4035">
      <w:pPr>
        <w:pStyle w:val="Odlomakpopisa"/>
        <w:ind w:left="780"/>
        <w:jc w:val="both"/>
        <w:rPr>
          <w:rFonts w:hAnsi="Times New Roman" w:ascii="Times New Roman"/>
          <w:b w:val="false"/>
          <w:bCs/>
        </w:rPr>
      </w:pPr>
      <w:r w:rsidRPr="005F4035">
        <w:rPr>
          <w:rFonts w:hAnsi="Times New Roman" w:ascii="Times New Roman"/>
          <w:b w:val="false"/>
          <w:bCs/>
        </w:rPr>
        <w:t xml:space="preserve"> </w:t>
      </w:r>
    </w:p>
    <w:p w:rsidRDefault="004946B1" w:rsidP="004946B1" w:rsidR="00656051" w:rsidRPr="005F4035">
      <w:pPr>
        <w:jc w:val="both"/>
        <w:rPr>
          <w:rFonts w:hAnsi="Times New Roman" w:ascii="Times New Roman"/>
          <w:b w:val="false"/>
        </w:rPr>
      </w:pPr>
      <w:r w:rsidRPr="005F4035">
        <w:rPr>
          <w:rFonts w:hAnsi="Times New Roman" w:ascii="Times New Roman"/>
          <w:b w:val="false"/>
        </w:rPr>
        <w:t xml:space="preserve"> </w:t>
      </w:r>
      <w:r w:rsidRPr="005F4035">
        <w:rPr>
          <w:rFonts w:hAnsi="Times New Roman" w:ascii="Times New Roman"/>
          <w:b w:val="false"/>
        </w:rPr>
        <w:tab/>
      </w:r>
      <w:r w:rsidRPr="005F4035">
        <w:rPr>
          <w:rFonts w:hAnsi="Times New Roman" w:ascii="Times New Roman"/>
          <w:b w:val="false"/>
        </w:rPr>
        <w:tab/>
        <w:t xml:space="preserve">                       </w:t>
      </w:r>
      <w:r w:rsidR="00ED472B" w:rsidRPr="005F4035">
        <w:rPr>
          <w:rFonts w:hAnsi="Times New Roman" w:ascii="Times New Roman"/>
          <w:b w:val="false"/>
        </w:rPr>
        <w:t xml:space="preserve">   </w:t>
      </w:r>
      <w:r w:rsidRPr="005F4035">
        <w:rPr>
          <w:rFonts w:hAnsi="Times New Roman" w:ascii="Times New Roman"/>
          <w:b w:val="false"/>
        </w:rPr>
        <w:t xml:space="preserve"> </w:t>
      </w:r>
      <w:r w:rsidR="00FE4787" w:rsidRPr="005F4035">
        <w:rPr>
          <w:rFonts w:hAnsi="Times New Roman" w:ascii="Times New Roman"/>
          <w:b w:val="false"/>
        </w:rPr>
        <w:t xml:space="preserve">       </w:t>
      </w:r>
      <w:r w:rsidR="0080775E" w:rsidRPr="005F4035">
        <w:rPr>
          <w:rFonts w:hAnsi="Times New Roman" w:ascii="Times New Roman"/>
          <w:b w:val="false"/>
        </w:rPr>
        <w:t xml:space="preserve">   </w:t>
      </w:r>
      <w:r w:rsidR="00767EFD" w:rsidRPr="005F4035">
        <w:rPr>
          <w:rFonts w:hAnsi="Times New Roman" w:ascii="Times New Roman"/>
          <w:b w:val="false"/>
        </w:rPr>
        <w:t xml:space="preserve">  </w:t>
      </w:r>
      <w:r w:rsidR="0080775E" w:rsidRPr="005F4035">
        <w:rPr>
          <w:rFonts w:hAnsi="Times New Roman" w:ascii="Times New Roman"/>
          <w:b w:val="false"/>
        </w:rPr>
        <w:t>S</w:t>
      </w:r>
      <w:r w:rsidRPr="005F4035">
        <w:rPr>
          <w:rFonts w:hAnsi="Times New Roman" w:ascii="Times New Roman"/>
          <w:b w:val="false"/>
        </w:rPr>
        <w:t>udac</w:t>
      </w:r>
      <w:r w:rsidR="00FE4787" w:rsidRPr="005F4035">
        <w:rPr>
          <w:rFonts w:hAnsi="Times New Roman" w:ascii="Times New Roman"/>
          <w:b w:val="false"/>
        </w:rPr>
        <w:t xml:space="preserve"> </w:t>
      </w:r>
      <w:r w:rsidRPr="005F4035">
        <w:rPr>
          <w:rFonts w:hAnsi="Times New Roman" w:ascii="Times New Roman"/>
          <w:b w:val="false"/>
        </w:rPr>
        <w:t xml:space="preserve">      </w:t>
      </w:r>
      <w:r w:rsidR="00F4605A" w:rsidRPr="005F4035">
        <w:rPr>
          <w:rFonts w:hAnsi="Times New Roman" w:ascii="Times New Roman"/>
          <w:b w:val="false"/>
        </w:rPr>
        <w:t xml:space="preserve">  </w:t>
      </w:r>
      <w:r w:rsidR="00EF55C7" w:rsidRPr="005F4035">
        <w:rPr>
          <w:rFonts w:hAnsi="Times New Roman" w:ascii="Times New Roman"/>
          <w:b w:val="false"/>
        </w:rPr>
        <w:t xml:space="preserve">      </w:t>
      </w:r>
      <w:r w:rsidR="0080775E" w:rsidRPr="005F4035">
        <w:rPr>
          <w:rFonts w:hAnsi="Times New Roman" w:ascii="Times New Roman"/>
          <w:b w:val="false"/>
        </w:rPr>
        <w:t xml:space="preserve">       </w:t>
      </w:r>
      <w:r w:rsidR="00446840" w:rsidRPr="005F4035">
        <w:rPr>
          <w:rFonts w:hAnsi="Times New Roman" w:ascii="Times New Roman"/>
          <w:b w:val="false"/>
        </w:rPr>
        <w:tab/>
      </w:r>
      <w:r w:rsidR="00642A6A" w:rsidRPr="005F4035">
        <w:rPr>
          <w:rFonts w:hAnsi="Times New Roman" w:ascii="Times New Roman"/>
          <w:b w:val="false"/>
        </w:rPr>
        <w:t>Privremeni stečajni upravitelj</w:t>
      </w:r>
    </w:p>
    <w:p w:rsidRDefault="00642A6A" w:rsidP="004946B1" w:rsidR="00642A6A">
      <w:pPr>
        <w:jc w:val="both"/>
        <w:rPr>
          <w:rFonts w:hAnsi="Times New Roman" w:ascii="Times New Roman"/>
          <w:b w:val="false"/>
        </w:rPr>
      </w:pPr>
    </w:p>
    <w:p w:rsidRDefault="006F16B2" w:rsidP="004946B1" w:rsidR="006F16B2" w:rsidRPr="005F4035">
      <w:pPr>
        <w:jc w:val="both"/>
        <w:rPr>
          <w:rFonts w:hAnsi="Times New Roman" w:ascii="Times New Roman"/>
          <w:b w:val="false"/>
        </w:rPr>
      </w:pPr>
    </w:p>
    <w:p w:rsidRDefault="0053787C" w:rsidP="001C4CED" w:rsidR="00D762C4" w:rsidRPr="005F4035">
      <w:pPr>
        <w:jc w:val="both"/>
        <w:rPr>
          <w:rFonts w:hAnsi="Times New Roman" w:ascii="Times New Roman"/>
          <w:b w:val="false"/>
        </w:rPr>
      </w:pPr>
      <w:r w:rsidRPr="005F4035">
        <w:rPr>
          <w:rFonts w:hAnsi="Times New Roman" w:ascii="Times New Roman"/>
          <w:b w:val="false"/>
        </w:rPr>
        <w:tab/>
      </w:r>
      <w:r w:rsidRPr="005F4035">
        <w:rPr>
          <w:rFonts w:hAnsi="Times New Roman" w:ascii="Times New Roman"/>
          <w:b w:val="false"/>
        </w:rPr>
        <w:tab/>
      </w:r>
      <w:r w:rsidRPr="005F4035">
        <w:rPr>
          <w:rFonts w:hAnsi="Times New Roman" w:ascii="Times New Roman"/>
          <w:b w:val="false"/>
        </w:rPr>
        <w:tab/>
      </w:r>
      <w:r w:rsidRPr="005F4035">
        <w:rPr>
          <w:rFonts w:hAnsi="Times New Roman" w:ascii="Times New Roman"/>
          <w:b w:val="false"/>
        </w:rPr>
        <w:tab/>
      </w:r>
      <w:r w:rsidR="00887E00" w:rsidRPr="005F4035">
        <w:rPr>
          <w:rFonts w:hAnsi="Times New Roman" w:ascii="Times New Roman"/>
          <w:b w:val="false"/>
        </w:rPr>
        <w:t xml:space="preserve">   </w:t>
      </w:r>
      <w:r w:rsidR="00ED472B" w:rsidRPr="005F4035">
        <w:rPr>
          <w:rFonts w:hAnsi="Times New Roman" w:ascii="Times New Roman"/>
          <w:b w:val="false"/>
        </w:rPr>
        <w:t xml:space="preserve">  </w:t>
      </w:r>
      <w:r w:rsidR="00887E00" w:rsidRPr="005F4035">
        <w:rPr>
          <w:rFonts w:hAnsi="Times New Roman" w:ascii="Times New Roman"/>
          <w:b w:val="false"/>
        </w:rPr>
        <w:t xml:space="preserve"> </w:t>
      </w:r>
      <w:r w:rsidR="00FE4787" w:rsidRPr="005F4035">
        <w:rPr>
          <w:rFonts w:hAnsi="Times New Roman" w:ascii="Times New Roman"/>
          <w:b w:val="false"/>
        </w:rPr>
        <w:t xml:space="preserve">      </w:t>
      </w:r>
      <w:r w:rsidR="004946B1" w:rsidRPr="005F4035">
        <w:rPr>
          <w:rFonts w:hAnsi="Times New Roman" w:ascii="Times New Roman"/>
          <w:b w:val="false"/>
        </w:rPr>
        <w:t>Zapisničar</w:t>
      </w:r>
      <w:r w:rsidR="005E1346" w:rsidRPr="005F4035">
        <w:rPr>
          <w:rFonts w:hAnsi="Times New Roman" w:ascii="Times New Roman"/>
          <w:b w:val="false"/>
        </w:rPr>
        <w:t xml:space="preserve"> </w:t>
      </w:r>
      <w:r w:rsidR="00E433CC" w:rsidRPr="005F4035">
        <w:rPr>
          <w:rFonts w:hAnsi="Times New Roman" w:ascii="Times New Roman"/>
          <w:b w:val="false"/>
        </w:rPr>
        <w:tab/>
        <w:t xml:space="preserve">         </w:t>
      </w:r>
      <w:r w:rsidR="007273AC" w:rsidRPr="005F4035">
        <w:rPr>
          <w:rFonts w:hAnsi="Times New Roman" w:ascii="Times New Roman"/>
          <w:b w:val="false"/>
        </w:rPr>
        <w:t xml:space="preserve"> </w:t>
      </w:r>
    </w:p>
    <w:sectPr w:rsidSect="00613796" w:rsidR="00D762C4" w:rsidRPr="005F4035">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181C" w:rsidR="00EF181C">
      <w:r>
        <w:separator/>
      </w:r>
    </w:p>
  </w:endnote>
  <w:endnote w:id="0" w:type="continuationSeparator">
    <w:p w:rsidRDefault="00EF181C" w:rsidR="00EF18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73CB" w:rsidR="00BF73C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853B4">
      <w:rPr>
        <w:rStyle w:val="Brojstranice"/>
        <w:noProof/>
      </w:rPr>
      <w:t>1</w:t>
    </w:r>
    <w:r>
      <w:rPr>
        <w:rStyle w:val="Brojstranice"/>
      </w:rPr>
      <w:fldChar w:fldCharType="end"/>
    </w:r>
  </w:p>
  <w:p w:rsidRDefault="00BF73CB" w:rsidR="00BF73C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181C" w:rsidR="00EF181C">
      <w:r>
        <w:separator/>
      </w:r>
    </w:p>
  </w:footnote>
  <w:footnote w:id="0" w:type="continuationSeparator">
    <w:p w:rsidRDefault="00EF181C" w:rsidR="00EF18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P="006F49A9" w:rsidR="00BF73CB" w:rsidRPr="005E1A28">
    <w:pPr>
      <w:pStyle w:val="Zaglavlje"/>
      <w:jc w:val="right"/>
      <w:rPr>
        <w:rFonts w:hAnsi="Times New Roman" w:ascii="Times New Roman"/>
        <w:b w:val="false"/>
      </w:rPr>
    </w:pPr>
    <w:r w:rsidRPr="005E1A28">
      <w:rPr>
        <w:rFonts w:hAnsi="Times New Roman" w:ascii="Times New Roman"/>
      </w:rPr>
      <w:tab/>
      <w:t xml:space="preserve">                </w:t>
    </w:r>
    <w:r w:rsidRPr="005E1A28">
      <w:rPr>
        <w:rFonts w:hAnsi="Times New Roman" w:ascii="Times New Roman"/>
      </w:rPr>
      <w:tab/>
    </w:r>
    <w:r w:rsidRPr="005E1A28">
      <w:rPr>
        <w:rFonts w:hAnsi="Times New Roman" w:ascii="Times New Roman"/>
        <w:b w:val="false"/>
      </w:rPr>
      <w:t>Posl. br. 15 St-</w:t>
    </w:r>
    <w:r w:rsidR="005F4035">
      <w:rPr>
        <w:rFonts w:hAnsi="Times New Roman" w:ascii="Times New Roman"/>
        <w:b w:val="false"/>
      </w:rPr>
      <w:t>523/17-9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0" w:val="num"/>
        </w:tabs>
        <w:ind w:hanging="432" w:left="432"/>
      </w:pPr>
      <w:rPr>
        <w:rFonts w:cs="Times New Roman"/>
      </w:rPr>
    </w:lvl>
    <w:lvl w:ilvl="1">
      <w:start w:val="1"/>
      <w:numFmt w:val="none"/>
      <w:suff w:val="nothing"/>
      <w:lvlText w:val=""/>
      <w:lvlJc w:val="left"/>
      <w:pPr>
        <w:tabs>
          <w:tab w:pos="0" w:val="num"/>
        </w:tabs>
        <w:ind w:hanging="576" w:left="576"/>
      </w:pPr>
      <w:rPr>
        <w:rFonts w:cs="Times New Roman"/>
      </w:rPr>
    </w:lvl>
    <w:lvl w:ilvl="2">
      <w:start w:val="1"/>
      <w:numFmt w:val="none"/>
      <w:suff w:val="nothing"/>
      <w:lvlText w:val=""/>
      <w:lvlJc w:val="left"/>
      <w:pPr>
        <w:tabs>
          <w:tab w:pos="0" w:val="num"/>
        </w:tabs>
        <w:ind w:hanging="720" w:left="720"/>
      </w:pPr>
      <w:rPr>
        <w:rFonts w:cs="Times New Roman"/>
      </w:rPr>
    </w:lvl>
    <w:lvl w:ilvl="3">
      <w:start w:val="1"/>
      <w:numFmt w:val="none"/>
      <w:suff w:val="nothing"/>
      <w:lvlText w:val=""/>
      <w:lvlJc w:val="left"/>
      <w:pPr>
        <w:tabs>
          <w:tab w:pos="0" w:val="num"/>
        </w:tabs>
        <w:ind w:hanging="864" w:left="864"/>
      </w:pPr>
      <w:rPr>
        <w:rFonts w:cs="Times New Roman"/>
      </w:rPr>
    </w:lvl>
    <w:lvl w:ilvl="4">
      <w:start w:val="1"/>
      <w:numFmt w:val="none"/>
      <w:suff w:val="nothing"/>
      <w:lvlText w:val=""/>
      <w:lvlJc w:val="left"/>
      <w:pPr>
        <w:tabs>
          <w:tab w:pos="0" w:val="num"/>
        </w:tabs>
        <w:ind w:hanging="1008" w:left="1008"/>
      </w:pPr>
      <w:rPr>
        <w:rFonts w:cs="Times New Roman"/>
      </w:rPr>
    </w:lvl>
    <w:lvl w:ilvl="5">
      <w:start w:val="1"/>
      <w:numFmt w:val="none"/>
      <w:suff w:val="nothing"/>
      <w:lvlText w:val=""/>
      <w:lvlJc w:val="left"/>
      <w:pPr>
        <w:tabs>
          <w:tab w:pos="0" w:val="num"/>
        </w:tabs>
        <w:ind w:hanging="1152" w:left="1152"/>
      </w:pPr>
      <w:rPr>
        <w:rFonts w:cs="Times New Roman"/>
      </w:rPr>
    </w:lvl>
    <w:lvl w:ilvl="6">
      <w:start w:val="1"/>
      <w:numFmt w:val="none"/>
      <w:suff w:val="nothing"/>
      <w:lvlText w:val=""/>
      <w:lvlJc w:val="left"/>
      <w:pPr>
        <w:tabs>
          <w:tab w:pos="0" w:val="num"/>
        </w:tabs>
        <w:ind w:hanging="1296" w:left="1296"/>
      </w:pPr>
      <w:rPr>
        <w:rFonts w:cs="Times New Roman"/>
      </w:rPr>
    </w:lvl>
    <w:lvl w:ilvl="7">
      <w:start w:val="1"/>
      <w:numFmt w:val="none"/>
      <w:suff w:val="nothing"/>
      <w:lvlText w:val=""/>
      <w:lvlJc w:val="left"/>
      <w:pPr>
        <w:tabs>
          <w:tab w:pos="0" w:val="num"/>
        </w:tabs>
        <w:ind w:hanging="1440" w:left="1440"/>
      </w:pPr>
      <w:rPr>
        <w:rFonts w:cs="Times New Roman"/>
      </w:rPr>
    </w:lvl>
    <w:lvl w:ilvl="8">
      <w:start w:val="1"/>
      <w:numFmt w:val="none"/>
      <w:suff w:val="nothing"/>
      <w:lvlText w:val=""/>
      <w:lvlJc w:val="left"/>
      <w:pPr>
        <w:tabs>
          <w:tab w:pos="0" w:val="num"/>
        </w:tabs>
        <w:ind w:hanging="1584" w:left="1584"/>
      </w:pPr>
      <w:rPr>
        <w:rFonts w:cs="Times New Roman"/>
      </w:rPr>
    </w:lvl>
  </w:abstractNum>
  <w:abstractNum w:abstractNumId="1">
    <w:nsid w:val="039637D2"/>
    <w:multiLevelType w:val="hybridMultilevel"/>
    <w:tmpl w:val="CB82B12C"/>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06231F35"/>
    <w:multiLevelType w:val="hybridMultilevel"/>
    <w:tmpl w:val="C03EB468"/>
    <w:lvl w:tplc="041A000F" w:ilvl="0">
      <w:start w:val="1"/>
      <w:numFmt w:val="decimal"/>
      <w:lvlText w:val="%1."/>
      <w:lvlJc w:val="left"/>
      <w:pPr>
        <w:ind w:hanging="360" w:left="1068"/>
      </w:pPr>
      <w:rPr>
        <w:rFonts w:hint="default"/>
        <w:b/>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0C0131C2"/>
    <w:multiLevelType w:val="hybridMultilevel"/>
    <w:tmpl w:val="15861D8E"/>
    <w:lvl w:tplc="041A000D"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8B80ABB"/>
    <w:multiLevelType w:val="hybridMultilevel"/>
    <w:tmpl w:val="D9C60314"/>
    <w:lvl w:tplc="01E0583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98C4440"/>
    <w:multiLevelType w:val="hybridMultilevel"/>
    <w:tmpl w:val="E6FE6010"/>
    <w:lvl w:tplc="CF92C7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B221195"/>
    <w:multiLevelType w:val="hybridMultilevel"/>
    <w:tmpl w:val="1170599E"/>
    <w:lvl w:tplc="2A88F18C"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1B827692"/>
    <w:multiLevelType w:val="hybridMultilevel"/>
    <w:tmpl w:val="E0C46FB4"/>
    <w:lvl w:tplc="FEDE4FD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00751CA"/>
    <w:multiLevelType w:val="hybridMultilevel"/>
    <w:tmpl w:val="AB02177A"/>
    <w:lvl w:tplc="5B869A9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6D56528"/>
    <w:multiLevelType w:val="hybridMultilevel"/>
    <w:tmpl w:val="BE2893FA"/>
    <w:lvl w:tplc="4E882234" w:ilvl="0">
      <w:start w:val="1"/>
      <w:numFmt w:val="decimal"/>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0">
    <w:nsid w:val="2AC4595F"/>
    <w:multiLevelType w:val="hybridMultilevel"/>
    <w:tmpl w:val="384633BE"/>
    <w:lvl w:tplc="6E4601E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D9E3C2A"/>
    <w:multiLevelType w:val="hybridMultilevel"/>
    <w:tmpl w:val="806054CA"/>
    <w:lvl w:tplc="7048DA2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E7048D1"/>
    <w:multiLevelType w:val="hybridMultilevel"/>
    <w:tmpl w:val="2FAC5F06"/>
    <w:lvl w:tplc="A6F226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F12111D"/>
    <w:multiLevelType w:val="multilevel"/>
    <w:tmpl w:val="516ACED2"/>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520" w:val="num"/>
        </w:tabs>
        <w:ind w:hanging="2160" w:left="2520"/>
      </w:pPr>
      <w:rPr>
        <w:rFonts w:hint="default"/>
      </w:rPr>
    </w:lvl>
  </w:abstractNum>
  <w:abstractNum w:abstractNumId="14">
    <w:nsid w:val="360E7287"/>
    <w:multiLevelType w:val="hybridMultilevel"/>
    <w:tmpl w:val="8F7274FC"/>
    <w:lvl w:tplc="01B268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7834C9A"/>
    <w:multiLevelType w:val="hybridMultilevel"/>
    <w:tmpl w:val="84D2EB84"/>
    <w:lvl w:tplc="FC82B37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9121718"/>
    <w:multiLevelType w:val="hybridMultilevel"/>
    <w:tmpl w:val="FECEC440"/>
    <w:lvl w:tplc="ED98A98C"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3CFF3D2A"/>
    <w:multiLevelType w:val="hybridMultilevel"/>
    <w:tmpl w:val="45484304"/>
    <w:lvl w:tplc="88DA913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3DF23D86"/>
    <w:multiLevelType w:val="hybridMultilevel"/>
    <w:tmpl w:val="4DFC5482"/>
    <w:lvl w:tplc="54CCA93A" w:ilvl="0">
      <w:start w:val="1"/>
      <w:numFmt w:val="upperRoman"/>
      <w:lvlText w:val="%1."/>
      <w:lvlJc w:val="left"/>
      <w:pPr>
        <w:ind w:hanging="720" w:left="1500"/>
      </w:pPr>
      <w:rPr>
        <w:rFonts w:cs="Times New Roman" w:eastAsia="Times New Roman" w:hAnsi="Times New Roman" w:ascii="Times New Roman"/>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19">
    <w:nsid w:val="3F8E7E58"/>
    <w:multiLevelType w:val="hybridMultilevel"/>
    <w:tmpl w:val="40903234"/>
    <w:lvl w:tplc="1F464A70"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20">
    <w:nsid w:val="42296395"/>
    <w:multiLevelType w:val="hybridMultilevel"/>
    <w:tmpl w:val="84449F4A"/>
    <w:lvl w:tplc="8D1E45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5075E12"/>
    <w:multiLevelType w:val="hybridMultilevel"/>
    <w:tmpl w:val="24228F78"/>
    <w:lvl w:tplc="67F82866"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22">
    <w:nsid w:val="45186B49"/>
    <w:multiLevelType w:val="hybridMultilevel"/>
    <w:tmpl w:val="4BAA3C6A"/>
    <w:lvl w:tplc="CEE488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4">
    <w:nsid w:val="4D29538C"/>
    <w:multiLevelType w:val="hybridMultilevel"/>
    <w:tmpl w:val="7B24AC70"/>
    <w:lvl w:tplc="6AE086D0" w:ilvl="0">
      <w:start w:val="95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50D6560D"/>
    <w:multiLevelType w:val="hybridMultilevel"/>
    <w:tmpl w:val="BCC20934"/>
    <w:lvl w:tplc="018C9A58"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6">
    <w:nsid w:val="58B97F98"/>
    <w:multiLevelType w:val="hybridMultilevel"/>
    <w:tmpl w:val="5C2436E0"/>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7">
    <w:nsid w:val="5A3278DC"/>
    <w:multiLevelType w:val="hybridMultilevel"/>
    <w:tmpl w:val="A4F01DB2"/>
    <w:lvl w:tplc="E4AC60F2"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5D2B7AF6"/>
    <w:multiLevelType w:val="hybridMultilevel"/>
    <w:tmpl w:val="6D2CBA44"/>
    <w:lvl w:tplc="D6CABF6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D8632AB"/>
    <w:multiLevelType w:val="hybridMultilevel"/>
    <w:tmpl w:val="88489924"/>
    <w:lvl w:tplc="2262596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60893B82"/>
    <w:multiLevelType w:val="hybridMultilevel"/>
    <w:tmpl w:val="3F3AE6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657038BB"/>
    <w:multiLevelType w:val="hybridMultilevel"/>
    <w:tmpl w:val="5BBA78C6"/>
    <w:lvl w:tplc="AA620BB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68A41F92"/>
    <w:multiLevelType w:val="hybridMultilevel"/>
    <w:tmpl w:val="B372C322"/>
    <w:lvl w:tplc="4CC6956C" w:ilvl="0">
      <w:start w:val="4"/>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3">
    <w:nsid w:val="69541093"/>
    <w:multiLevelType w:val="hybridMultilevel"/>
    <w:tmpl w:val="F536DEE2"/>
    <w:lvl w:tplc="7F28B868"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abstractNum w:abstractNumId="35">
    <w:nsid w:val="6E1622E5"/>
    <w:multiLevelType w:val="hybridMultilevel"/>
    <w:tmpl w:val="ED822BC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6E730C58"/>
    <w:multiLevelType w:val="hybridMultilevel"/>
    <w:tmpl w:val="094E5884"/>
    <w:lvl w:tplc="041A000B"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726029D5"/>
    <w:multiLevelType w:val="hybridMultilevel"/>
    <w:tmpl w:val="3F121D06"/>
    <w:lvl w:tplc="D90064C4" w:ilvl="0">
      <w:start w:val="2"/>
      <w:numFmt w:val="bullet"/>
      <w:lvlText w:val="-"/>
      <w:lvlJc w:val="left"/>
      <w:pPr>
        <w:tabs>
          <w:tab w:pos="720" w:val="num"/>
        </w:tabs>
        <w:ind w:hanging="360" w:left="720"/>
      </w:pPr>
      <w:rPr>
        <w:rFonts w:cs="Arial" w:eastAsia="Calibri"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749253DD"/>
    <w:multiLevelType w:val="hybridMultilevel"/>
    <w:tmpl w:val="D37E03C0"/>
    <w:lvl w:tplc="1D4A0630" w:ilvl="0">
      <w:start w:val="1"/>
      <w:numFmt w:val="lowerLetter"/>
      <w:lvlText w:val="%1)"/>
      <w:lvlJc w:val="left"/>
      <w:pPr>
        <w:ind w:hanging="360" w:left="720"/>
      </w:pPr>
      <w:rPr>
        <w:rFonts w:cs="Times New Roman" w:hint="default"/>
        <w:sz w:val="24"/>
        <w:szCs w:val="24"/>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9">
    <w:nsid w:val="75AC1AD9"/>
    <w:multiLevelType w:val="hybridMultilevel"/>
    <w:tmpl w:val="B64ABC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79644C07"/>
    <w:multiLevelType w:val="multilevel"/>
    <w:tmpl w:val="8A74FEDC"/>
    <w:lvl w:ilvl="0">
      <w:start w:val="1"/>
      <w:numFmt w:val="decimal"/>
      <w:lvlText w:val="%1."/>
      <w:lvlJc w:val="left"/>
      <w:pPr>
        <w:tabs>
          <w:tab w:pos="735" w:val="num"/>
        </w:tabs>
        <w:ind w:hanging="375" w:left="735"/>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42">
    <w:nsid w:val="7A4B5AEA"/>
    <w:multiLevelType w:val="hybridMultilevel"/>
    <w:tmpl w:val="62F4BBA8"/>
    <w:lvl w:tplc="FA44A8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3">
    <w:nsid w:val="7A8F178A"/>
    <w:multiLevelType w:val="hybridMultilevel"/>
    <w:tmpl w:val="2408C1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4">
    <w:nsid w:val="7AFC7A7F"/>
    <w:multiLevelType w:val="hybridMultilevel"/>
    <w:tmpl w:val="4B1A7228"/>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5">
    <w:nsid w:val="7B832478"/>
    <w:multiLevelType w:val="hybridMultilevel"/>
    <w:tmpl w:val="F15868B6"/>
    <w:lvl w:tplc="8DC07B8A" w:ilvl="0">
      <w:start w:val="1"/>
      <w:numFmt w:val="lowerLetter"/>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6">
    <w:nsid w:val="7D520810"/>
    <w:multiLevelType w:val="hybridMultilevel"/>
    <w:tmpl w:val="1306429E"/>
    <w:lvl w:tplc="0A6636D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7">
    <w:nsid w:val="7F1821B2"/>
    <w:multiLevelType w:val="hybridMultilevel"/>
    <w:tmpl w:val="4DF076F2"/>
    <w:lvl w:tplc="190C4714" w:ilvl="0">
      <w:start w:val="32"/>
      <w:numFmt w:val="bullet"/>
      <w:lvlText w:val="-"/>
      <w:lvlJc w:val="left"/>
      <w:pPr>
        <w:ind w:hanging="360" w:left="1440"/>
      </w:pPr>
      <w:rPr>
        <w:rFonts w:cs="Arial" w:eastAsia="Times New Roman" w:hAnsi="Arial" w:ascii="Aria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6"/>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38"/>
  </w:num>
  <w:num w:numId="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3"/>
  </w:num>
  <w:num w:numId="8">
    <w:abstractNumId w:val="37"/>
  </w:num>
  <w:num w:numId="9">
    <w:abstractNumId w:val="34"/>
  </w:num>
  <w:num w:numId="10">
    <w:abstractNumId w:val="26"/>
  </w:num>
  <w:num w:numId="11">
    <w:abstractNumId w:val="44"/>
  </w:num>
  <w:num w:numId="12">
    <w:abstractNumId w:val="21"/>
  </w:num>
  <w:num w:numId="13">
    <w:abstractNumId w:val="43"/>
  </w:num>
  <w:num w:numId="14">
    <w:abstractNumId w:val="24"/>
  </w:num>
  <w:num w:numId="15">
    <w:abstractNumId w:val="7"/>
  </w:num>
  <w:num w:numId="16">
    <w:abstractNumId w:val="42"/>
  </w:num>
  <w:num w:numId="17">
    <w:abstractNumId w:val="11"/>
  </w:num>
  <w:num w:numId="18">
    <w:abstractNumId w:val="28"/>
  </w:num>
  <w:num w:numId="19">
    <w:abstractNumId w:val="10"/>
  </w:num>
  <w:num w:numId="20">
    <w:abstractNumId w:val="32"/>
  </w:num>
  <w:num w:numId="21">
    <w:abstractNumId w:val="36"/>
  </w:num>
  <w:num w:numId="22">
    <w:abstractNumId w:val="3"/>
  </w:num>
  <w:num w:numId="23">
    <w:abstractNumId w:val="16"/>
  </w:num>
  <w:num w:numId="24">
    <w:abstractNumId w:val="39"/>
  </w:num>
  <w:num w:numId="25">
    <w:abstractNumId w:val="40"/>
  </w:num>
  <w:num w:numId="26">
    <w:abstractNumId w:val="23"/>
  </w:num>
  <w:num w:numId="27">
    <w:abstractNumId w:val="12"/>
  </w:num>
  <w:num w:numId="28">
    <w:abstractNumId w:val="5"/>
  </w:num>
  <w:num w:numId="29">
    <w:abstractNumId w:val="20"/>
  </w:num>
  <w:num w:numId="30">
    <w:abstractNumId w:val="0"/>
  </w:num>
  <w:num w:numId="31">
    <w:abstractNumId w:val="46"/>
  </w:num>
  <w:num w:numId="32">
    <w:abstractNumId w:val="30"/>
  </w:num>
  <w:num w:numId="33">
    <w:abstractNumId w:val="25"/>
  </w:num>
  <w:num w:numId="34">
    <w:abstractNumId w:val="8"/>
  </w:num>
  <w:num w:numId="35">
    <w:abstractNumId w:val="15"/>
  </w:num>
  <w:num w:numId="36">
    <w:abstractNumId w:val="19"/>
  </w:num>
  <w:num w:numId="37">
    <w:abstractNumId w:val="17"/>
  </w:num>
  <w:num w:numId="38">
    <w:abstractNumId w:val="18"/>
  </w:num>
  <w:num w:numId="39">
    <w:abstractNumId w:val="41"/>
  </w:num>
  <w:num w:numId="40">
    <w:abstractNumId w:val="47"/>
  </w:num>
  <w:num w:numId="41">
    <w:abstractNumId w:val="35"/>
  </w:num>
  <w:num w:numId="42">
    <w:abstractNumId w:val="33"/>
  </w:num>
  <w:num w:numId="43">
    <w:abstractNumId w:val="27"/>
  </w:num>
  <w:num w:numId="44">
    <w:abstractNumId w:val="2"/>
  </w:num>
  <w:num w:numId="45">
    <w:abstractNumId w:val="31"/>
  </w:num>
  <w:num w:numId="46">
    <w:abstractNumId w:val="14"/>
  </w:num>
  <w:num w:numId="47">
    <w:abstractNumId w:val="22"/>
  </w:num>
  <w:num w:numId="48">
    <w:abstractNumId w:val="4"/>
  </w:num>
  <w:num w:numId="49">
    <w:abstractNumId w:val="2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239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3796"/>
    <w:rsid w:val="00000A06"/>
    <w:rsid w:val="00006383"/>
    <w:rsid w:val="000066E0"/>
    <w:rsid w:val="00007956"/>
    <w:rsid w:val="0002156F"/>
    <w:rsid w:val="00037D81"/>
    <w:rsid w:val="000401E7"/>
    <w:rsid w:val="0004204C"/>
    <w:rsid w:val="00042C35"/>
    <w:rsid w:val="00044127"/>
    <w:rsid w:val="00044BF3"/>
    <w:rsid w:val="0005372E"/>
    <w:rsid w:val="0005396D"/>
    <w:rsid w:val="0005755C"/>
    <w:rsid w:val="00060D99"/>
    <w:rsid w:val="00061497"/>
    <w:rsid w:val="0006486B"/>
    <w:rsid w:val="000763F1"/>
    <w:rsid w:val="00077C23"/>
    <w:rsid w:val="00084CE6"/>
    <w:rsid w:val="000953A1"/>
    <w:rsid w:val="000955C0"/>
    <w:rsid w:val="000A1415"/>
    <w:rsid w:val="000A7949"/>
    <w:rsid w:val="000C1AD3"/>
    <w:rsid w:val="000D05DC"/>
    <w:rsid w:val="000E1CE3"/>
    <w:rsid w:val="000E310B"/>
    <w:rsid w:val="000F2EF8"/>
    <w:rsid w:val="000F30C7"/>
    <w:rsid w:val="000F3CC2"/>
    <w:rsid w:val="00100E77"/>
    <w:rsid w:val="00101618"/>
    <w:rsid w:val="00103A71"/>
    <w:rsid w:val="00107B86"/>
    <w:rsid w:val="00113AEB"/>
    <w:rsid w:val="00114E71"/>
    <w:rsid w:val="001157B0"/>
    <w:rsid w:val="00115BFF"/>
    <w:rsid w:val="0012125B"/>
    <w:rsid w:val="00121548"/>
    <w:rsid w:val="00126C46"/>
    <w:rsid w:val="00130FD2"/>
    <w:rsid w:val="00134C06"/>
    <w:rsid w:val="001413A5"/>
    <w:rsid w:val="001559E3"/>
    <w:rsid w:val="001713D4"/>
    <w:rsid w:val="00175982"/>
    <w:rsid w:val="00176AEA"/>
    <w:rsid w:val="001952BB"/>
    <w:rsid w:val="001A61FA"/>
    <w:rsid w:val="001C161A"/>
    <w:rsid w:val="001C4CED"/>
    <w:rsid w:val="001C5A83"/>
    <w:rsid w:val="001C79C9"/>
    <w:rsid w:val="001F6662"/>
    <w:rsid w:val="001F6B26"/>
    <w:rsid w:val="002041E4"/>
    <w:rsid w:val="0021100E"/>
    <w:rsid w:val="00225D68"/>
    <w:rsid w:val="00226E6F"/>
    <w:rsid w:val="00234858"/>
    <w:rsid w:val="00241E8B"/>
    <w:rsid w:val="002516B4"/>
    <w:rsid w:val="00260C1E"/>
    <w:rsid w:val="00262277"/>
    <w:rsid w:val="0028442E"/>
    <w:rsid w:val="0028551C"/>
    <w:rsid w:val="002923FB"/>
    <w:rsid w:val="002A1E84"/>
    <w:rsid w:val="002B76D6"/>
    <w:rsid w:val="002C1048"/>
    <w:rsid w:val="002C339C"/>
    <w:rsid w:val="002C3BC0"/>
    <w:rsid w:val="002D034F"/>
    <w:rsid w:val="002D0933"/>
    <w:rsid w:val="002E00E4"/>
    <w:rsid w:val="002E0F86"/>
    <w:rsid w:val="002E3293"/>
    <w:rsid w:val="002E4E26"/>
    <w:rsid w:val="002E7CFA"/>
    <w:rsid w:val="002F4843"/>
    <w:rsid w:val="002F537C"/>
    <w:rsid w:val="00300519"/>
    <w:rsid w:val="003020E2"/>
    <w:rsid w:val="0030750F"/>
    <w:rsid w:val="00310BDB"/>
    <w:rsid w:val="00312DC8"/>
    <w:rsid w:val="0032122B"/>
    <w:rsid w:val="00321454"/>
    <w:rsid w:val="003242DE"/>
    <w:rsid w:val="00326348"/>
    <w:rsid w:val="00333AC8"/>
    <w:rsid w:val="00334419"/>
    <w:rsid w:val="00334CF7"/>
    <w:rsid w:val="00336103"/>
    <w:rsid w:val="003367B7"/>
    <w:rsid w:val="00343A41"/>
    <w:rsid w:val="003453F7"/>
    <w:rsid w:val="00351110"/>
    <w:rsid w:val="0035421A"/>
    <w:rsid w:val="0036613F"/>
    <w:rsid w:val="00366E49"/>
    <w:rsid w:val="00382866"/>
    <w:rsid w:val="003828F3"/>
    <w:rsid w:val="00387417"/>
    <w:rsid w:val="0039042B"/>
    <w:rsid w:val="003961FE"/>
    <w:rsid w:val="003A0B93"/>
    <w:rsid w:val="003A2060"/>
    <w:rsid w:val="003A5742"/>
    <w:rsid w:val="003A6917"/>
    <w:rsid w:val="003A723A"/>
    <w:rsid w:val="003B33D4"/>
    <w:rsid w:val="003B5005"/>
    <w:rsid w:val="003B7959"/>
    <w:rsid w:val="003B7E1F"/>
    <w:rsid w:val="003E0CE2"/>
    <w:rsid w:val="003E3B59"/>
    <w:rsid w:val="003E567B"/>
    <w:rsid w:val="003F1399"/>
    <w:rsid w:val="003F3449"/>
    <w:rsid w:val="00405860"/>
    <w:rsid w:val="00406FD4"/>
    <w:rsid w:val="00410013"/>
    <w:rsid w:val="00413EDC"/>
    <w:rsid w:val="00420B10"/>
    <w:rsid w:val="00430F3D"/>
    <w:rsid w:val="00434CE5"/>
    <w:rsid w:val="0043597D"/>
    <w:rsid w:val="00446840"/>
    <w:rsid w:val="00454487"/>
    <w:rsid w:val="004578AD"/>
    <w:rsid w:val="00461D2A"/>
    <w:rsid w:val="00462525"/>
    <w:rsid w:val="00463419"/>
    <w:rsid w:val="004645C9"/>
    <w:rsid w:val="00465AC3"/>
    <w:rsid w:val="00465FFA"/>
    <w:rsid w:val="00466C52"/>
    <w:rsid w:val="00481E2D"/>
    <w:rsid w:val="004828A8"/>
    <w:rsid w:val="0048434A"/>
    <w:rsid w:val="004844A5"/>
    <w:rsid w:val="004852C1"/>
    <w:rsid w:val="00492A06"/>
    <w:rsid w:val="004946B1"/>
    <w:rsid w:val="004B686E"/>
    <w:rsid w:val="004C58D5"/>
    <w:rsid w:val="004D3354"/>
    <w:rsid w:val="004E259F"/>
    <w:rsid w:val="004F2DFD"/>
    <w:rsid w:val="004F4757"/>
    <w:rsid w:val="00501235"/>
    <w:rsid w:val="00505509"/>
    <w:rsid w:val="00506104"/>
    <w:rsid w:val="005113C5"/>
    <w:rsid w:val="005123AD"/>
    <w:rsid w:val="005131A8"/>
    <w:rsid w:val="00520C04"/>
    <w:rsid w:val="00521B78"/>
    <w:rsid w:val="005222FE"/>
    <w:rsid w:val="00532C26"/>
    <w:rsid w:val="0053787C"/>
    <w:rsid w:val="00537E98"/>
    <w:rsid w:val="00544865"/>
    <w:rsid w:val="00545819"/>
    <w:rsid w:val="00551CA0"/>
    <w:rsid w:val="00554A56"/>
    <w:rsid w:val="00560DA5"/>
    <w:rsid w:val="00565755"/>
    <w:rsid w:val="00573AAA"/>
    <w:rsid w:val="00581480"/>
    <w:rsid w:val="00584F85"/>
    <w:rsid w:val="00587DE5"/>
    <w:rsid w:val="005914F1"/>
    <w:rsid w:val="0059247E"/>
    <w:rsid w:val="00592543"/>
    <w:rsid w:val="005A2952"/>
    <w:rsid w:val="005A519C"/>
    <w:rsid w:val="005A5F8B"/>
    <w:rsid w:val="005B143A"/>
    <w:rsid w:val="005B4621"/>
    <w:rsid w:val="005C2E4F"/>
    <w:rsid w:val="005C3186"/>
    <w:rsid w:val="005C32BB"/>
    <w:rsid w:val="005C61C5"/>
    <w:rsid w:val="005D1153"/>
    <w:rsid w:val="005E1346"/>
    <w:rsid w:val="005E1443"/>
    <w:rsid w:val="005E1498"/>
    <w:rsid w:val="005E1A28"/>
    <w:rsid w:val="005E35B8"/>
    <w:rsid w:val="005E5FFE"/>
    <w:rsid w:val="005F01C4"/>
    <w:rsid w:val="005F2F11"/>
    <w:rsid w:val="005F4035"/>
    <w:rsid w:val="005F40DA"/>
    <w:rsid w:val="005F511F"/>
    <w:rsid w:val="00600000"/>
    <w:rsid w:val="006044E1"/>
    <w:rsid w:val="00613796"/>
    <w:rsid w:val="00615B7C"/>
    <w:rsid w:val="00617B03"/>
    <w:rsid w:val="0062279B"/>
    <w:rsid w:val="006350A0"/>
    <w:rsid w:val="006367C7"/>
    <w:rsid w:val="00642A6A"/>
    <w:rsid w:val="00645A1B"/>
    <w:rsid w:val="00651935"/>
    <w:rsid w:val="00654B1D"/>
    <w:rsid w:val="00656051"/>
    <w:rsid w:val="00663DDF"/>
    <w:rsid w:val="00670DBA"/>
    <w:rsid w:val="00674A8C"/>
    <w:rsid w:val="00683157"/>
    <w:rsid w:val="00686CC4"/>
    <w:rsid w:val="006926D3"/>
    <w:rsid w:val="006930D0"/>
    <w:rsid w:val="006A00B5"/>
    <w:rsid w:val="006A0201"/>
    <w:rsid w:val="006A06DA"/>
    <w:rsid w:val="006A0D60"/>
    <w:rsid w:val="006A6ADF"/>
    <w:rsid w:val="006A7672"/>
    <w:rsid w:val="006B2714"/>
    <w:rsid w:val="006C2330"/>
    <w:rsid w:val="006C55FD"/>
    <w:rsid w:val="006C6198"/>
    <w:rsid w:val="006D1F4A"/>
    <w:rsid w:val="006D4B09"/>
    <w:rsid w:val="006E09F9"/>
    <w:rsid w:val="006E0FA3"/>
    <w:rsid w:val="006E70D3"/>
    <w:rsid w:val="006F16B2"/>
    <w:rsid w:val="006F379A"/>
    <w:rsid w:val="006F49A9"/>
    <w:rsid w:val="006F55F1"/>
    <w:rsid w:val="007102B6"/>
    <w:rsid w:val="007118A2"/>
    <w:rsid w:val="0071242C"/>
    <w:rsid w:val="0071290F"/>
    <w:rsid w:val="00712E2E"/>
    <w:rsid w:val="007233EF"/>
    <w:rsid w:val="007250BF"/>
    <w:rsid w:val="00726B7F"/>
    <w:rsid w:val="007273AC"/>
    <w:rsid w:val="00727FC2"/>
    <w:rsid w:val="00733359"/>
    <w:rsid w:val="007348D4"/>
    <w:rsid w:val="00743FB4"/>
    <w:rsid w:val="0074650A"/>
    <w:rsid w:val="007547E0"/>
    <w:rsid w:val="00767071"/>
    <w:rsid w:val="00767532"/>
    <w:rsid w:val="00767EFD"/>
    <w:rsid w:val="007721D3"/>
    <w:rsid w:val="00773E86"/>
    <w:rsid w:val="007751BA"/>
    <w:rsid w:val="00777F37"/>
    <w:rsid w:val="007852B3"/>
    <w:rsid w:val="007906EF"/>
    <w:rsid w:val="007A126F"/>
    <w:rsid w:val="007A1F3D"/>
    <w:rsid w:val="007B2B49"/>
    <w:rsid w:val="007B7790"/>
    <w:rsid w:val="007C0B3B"/>
    <w:rsid w:val="007C7B2B"/>
    <w:rsid w:val="007D4B9E"/>
    <w:rsid w:val="007E07A2"/>
    <w:rsid w:val="007E4088"/>
    <w:rsid w:val="007F1706"/>
    <w:rsid w:val="007F1FA2"/>
    <w:rsid w:val="007F5A7E"/>
    <w:rsid w:val="007F5F8D"/>
    <w:rsid w:val="007F62FC"/>
    <w:rsid w:val="00800074"/>
    <w:rsid w:val="00801CE5"/>
    <w:rsid w:val="00801D6F"/>
    <w:rsid w:val="0080775E"/>
    <w:rsid w:val="008168BE"/>
    <w:rsid w:val="008171BE"/>
    <w:rsid w:val="008200C6"/>
    <w:rsid w:val="008233B8"/>
    <w:rsid w:val="00825BB7"/>
    <w:rsid w:val="00832465"/>
    <w:rsid w:val="00833FB0"/>
    <w:rsid w:val="0084156C"/>
    <w:rsid w:val="00842B3F"/>
    <w:rsid w:val="0084683E"/>
    <w:rsid w:val="00852549"/>
    <w:rsid w:val="00856EC6"/>
    <w:rsid w:val="00857894"/>
    <w:rsid w:val="00857E69"/>
    <w:rsid w:val="00857FBF"/>
    <w:rsid w:val="0086741A"/>
    <w:rsid w:val="00873653"/>
    <w:rsid w:val="008800F5"/>
    <w:rsid w:val="00887E00"/>
    <w:rsid w:val="00892D09"/>
    <w:rsid w:val="008955EB"/>
    <w:rsid w:val="008A08FA"/>
    <w:rsid w:val="008A148A"/>
    <w:rsid w:val="008D1E4E"/>
    <w:rsid w:val="008D2654"/>
    <w:rsid w:val="008D3A16"/>
    <w:rsid w:val="008D5AC6"/>
    <w:rsid w:val="008D62B1"/>
    <w:rsid w:val="008D7C49"/>
    <w:rsid w:val="008E088B"/>
    <w:rsid w:val="008E6EFB"/>
    <w:rsid w:val="008E7014"/>
    <w:rsid w:val="008F175C"/>
    <w:rsid w:val="008F2726"/>
    <w:rsid w:val="008F4B37"/>
    <w:rsid w:val="00901168"/>
    <w:rsid w:val="00901DFA"/>
    <w:rsid w:val="00905FC0"/>
    <w:rsid w:val="00913F73"/>
    <w:rsid w:val="00916180"/>
    <w:rsid w:val="009168D8"/>
    <w:rsid w:val="00932479"/>
    <w:rsid w:val="009332F1"/>
    <w:rsid w:val="00943AB7"/>
    <w:rsid w:val="00951EFE"/>
    <w:rsid w:val="009534A2"/>
    <w:rsid w:val="00953CF4"/>
    <w:rsid w:val="00962538"/>
    <w:rsid w:val="00971617"/>
    <w:rsid w:val="009737FA"/>
    <w:rsid w:val="009764F0"/>
    <w:rsid w:val="00977E03"/>
    <w:rsid w:val="009803C1"/>
    <w:rsid w:val="009853B4"/>
    <w:rsid w:val="009A7231"/>
    <w:rsid w:val="009A7BDC"/>
    <w:rsid w:val="009A7BE2"/>
    <w:rsid w:val="009B211B"/>
    <w:rsid w:val="009C0041"/>
    <w:rsid w:val="009C1FC4"/>
    <w:rsid w:val="009C3A1E"/>
    <w:rsid w:val="009C57AF"/>
    <w:rsid w:val="009D0AF9"/>
    <w:rsid w:val="009D1C28"/>
    <w:rsid w:val="009E0626"/>
    <w:rsid w:val="009E0FB6"/>
    <w:rsid w:val="009F0461"/>
    <w:rsid w:val="009F31DD"/>
    <w:rsid w:val="00A00792"/>
    <w:rsid w:val="00A03719"/>
    <w:rsid w:val="00A067C3"/>
    <w:rsid w:val="00A21EC8"/>
    <w:rsid w:val="00A24FE2"/>
    <w:rsid w:val="00A255B5"/>
    <w:rsid w:val="00A4040A"/>
    <w:rsid w:val="00A4220E"/>
    <w:rsid w:val="00A42325"/>
    <w:rsid w:val="00A42BE1"/>
    <w:rsid w:val="00A45F4E"/>
    <w:rsid w:val="00A47183"/>
    <w:rsid w:val="00A53401"/>
    <w:rsid w:val="00A554A0"/>
    <w:rsid w:val="00A564F1"/>
    <w:rsid w:val="00A606D9"/>
    <w:rsid w:val="00A64E73"/>
    <w:rsid w:val="00A7037C"/>
    <w:rsid w:val="00A731E6"/>
    <w:rsid w:val="00A76D5A"/>
    <w:rsid w:val="00A8212A"/>
    <w:rsid w:val="00A84A51"/>
    <w:rsid w:val="00A84CC3"/>
    <w:rsid w:val="00A854B9"/>
    <w:rsid w:val="00A930F0"/>
    <w:rsid w:val="00AA61A1"/>
    <w:rsid w:val="00AB0B98"/>
    <w:rsid w:val="00AB48F6"/>
    <w:rsid w:val="00AB6E6E"/>
    <w:rsid w:val="00AC311C"/>
    <w:rsid w:val="00AD4D46"/>
    <w:rsid w:val="00AE04A8"/>
    <w:rsid w:val="00AE423E"/>
    <w:rsid w:val="00AE595E"/>
    <w:rsid w:val="00AF1D99"/>
    <w:rsid w:val="00B00D0E"/>
    <w:rsid w:val="00B14110"/>
    <w:rsid w:val="00B34F1D"/>
    <w:rsid w:val="00B3517F"/>
    <w:rsid w:val="00B35E1E"/>
    <w:rsid w:val="00B468D0"/>
    <w:rsid w:val="00B5162B"/>
    <w:rsid w:val="00B53528"/>
    <w:rsid w:val="00B53FA3"/>
    <w:rsid w:val="00B54A4A"/>
    <w:rsid w:val="00B57B57"/>
    <w:rsid w:val="00B62A5A"/>
    <w:rsid w:val="00B862E0"/>
    <w:rsid w:val="00BA050A"/>
    <w:rsid w:val="00BA15FB"/>
    <w:rsid w:val="00BB4C3F"/>
    <w:rsid w:val="00BB54D5"/>
    <w:rsid w:val="00BB5F3B"/>
    <w:rsid w:val="00BB78C5"/>
    <w:rsid w:val="00BC14FF"/>
    <w:rsid w:val="00BD08FC"/>
    <w:rsid w:val="00BD6832"/>
    <w:rsid w:val="00BE38A8"/>
    <w:rsid w:val="00BE79C6"/>
    <w:rsid w:val="00BF2A43"/>
    <w:rsid w:val="00BF73CB"/>
    <w:rsid w:val="00C0213E"/>
    <w:rsid w:val="00C0481C"/>
    <w:rsid w:val="00C06920"/>
    <w:rsid w:val="00C10353"/>
    <w:rsid w:val="00C13952"/>
    <w:rsid w:val="00C36870"/>
    <w:rsid w:val="00C56F16"/>
    <w:rsid w:val="00C66D78"/>
    <w:rsid w:val="00C81E24"/>
    <w:rsid w:val="00C86EC1"/>
    <w:rsid w:val="00C91193"/>
    <w:rsid w:val="00C952F4"/>
    <w:rsid w:val="00CA2C15"/>
    <w:rsid w:val="00CA47F9"/>
    <w:rsid w:val="00CA49FF"/>
    <w:rsid w:val="00CB12FE"/>
    <w:rsid w:val="00CB42E7"/>
    <w:rsid w:val="00CB4DC5"/>
    <w:rsid w:val="00CC0CB6"/>
    <w:rsid w:val="00CC27DB"/>
    <w:rsid w:val="00CC614A"/>
    <w:rsid w:val="00CF16F2"/>
    <w:rsid w:val="00CF3EDA"/>
    <w:rsid w:val="00CF4130"/>
    <w:rsid w:val="00CF6028"/>
    <w:rsid w:val="00CF7387"/>
    <w:rsid w:val="00D05691"/>
    <w:rsid w:val="00D061C6"/>
    <w:rsid w:val="00D1018A"/>
    <w:rsid w:val="00D1581E"/>
    <w:rsid w:val="00D245DA"/>
    <w:rsid w:val="00D30A76"/>
    <w:rsid w:val="00D30FF3"/>
    <w:rsid w:val="00D3693E"/>
    <w:rsid w:val="00D36997"/>
    <w:rsid w:val="00D428F6"/>
    <w:rsid w:val="00D43950"/>
    <w:rsid w:val="00D4478C"/>
    <w:rsid w:val="00D44E52"/>
    <w:rsid w:val="00D50B46"/>
    <w:rsid w:val="00D66D73"/>
    <w:rsid w:val="00D66F58"/>
    <w:rsid w:val="00D74CDF"/>
    <w:rsid w:val="00D74F8E"/>
    <w:rsid w:val="00D762C4"/>
    <w:rsid w:val="00D76727"/>
    <w:rsid w:val="00D7765F"/>
    <w:rsid w:val="00D82317"/>
    <w:rsid w:val="00D856E7"/>
    <w:rsid w:val="00D940ED"/>
    <w:rsid w:val="00DA08C0"/>
    <w:rsid w:val="00DA12D8"/>
    <w:rsid w:val="00DA2FB2"/>
    <w:rsid w:val="00DB25DD"/>
    <w:rsid w:val="00DB3BF3"/>
    <w:rsid w:val="00DB4BE8"/>
    <w:rsid w:val="00DC2BB2"/>
    <w:rsid w:val="00DD259F"/>
    <w:rsid w:val="00DD6D44"/>
    <w:rsid w:val="00DE02A0"/>
    <w:rsid w:val="00DE2CF9"/>
    <w:rsid w:val="00DE58FD"/>
    <w:rsid w:val="00DF2F8B"/>
    <w:rsid w:val="00E049DC"/>
    <w:rsid w:val="00E05D84"/>
    <w:rsid w:val="00E16D41"/>
    <w:rsid w:val="00E21D13"/>
    <w:rsid w:val="00E2457A"/>
    <w:rsid w:val="00E24AE3"/>
    <w:rsid w:val="00E279D6"/>
    <w:rsid w:val="00E32AD9"/>
    <w:rsid w:val="00E433CC"/>
    <w:rsid w:val="00E4440A"/>
    <w:rsid w:val="00E510B6"/>
    <w:rsid w:val="00E65A92"/>
    <w:rsid w:val="00E675F3"/>
    <w:rsid w:val="00E710F0"/>
    <w:rsid w:val="00E71304"/>
    <w:rsid w:val="00E732FA"/>
    <w:rsid w:val="00E82071"/>
    <w:rsid w:val="00E821C3"/>
    <w:rsid w:val="00E90E51"/>
    <w:rsid w:val="00E93305"/>
    <w:rsid w:val="00E9395F"/>
    <w:rsid w:val="00E94A79"/>
    <w:rsid w:val="00E96CC2"/>
    <w:rsid w:val="00E96EF3"/>
    <w:rsid w:val="00EB4FC4"/>
    <w:rsid w:val="00EB6192"/>
    <w:rsid w:val="00EC628F"/>
    <w:rsid w:val="00EC7FF3"/>
    <w:rsid w:val="00ED3DA2"/>
    <w:rsid w:val="00ED472B"/>
    <w:rsid w:val="00ED4C21"/>
    <w:rsid w:val="00ED7C1C"/>
    <w:rsid w:val="00EE30D7"/>
    <w:rsid w:val="00EF181C"/>
    <w:rsid w:val="00EF3ACB"/>
    <w:rsid w:val="00EF55C7"/>
    <w:rsid w:val="00EF6542"/>
    <w:rsid w:val="00F11226"/>
    <w:rsid w:val="00F12121"/>
    <w:rsid w:val="00F16D9A"/>
    <w:rsid w:val="00F216B3"/>
    <w:rsid w:val="00F23545"/>
    <w:rsid w:val="00F24DF7"/>
    <w:rsid w:val="00F256B4"/>
    <w:rsid w:val="00F379C1"/>
    <w:rsid w:val="00F41276"/>
    <w:rsid w:val="00F42ABF"/>
    <w:rsid w:val="00F4605A"/>
    <w:rsid w:val="00F46C77"/>
    <w:rsid w:val="00F512EB"/>
    <w:rsid w:val="00F5378A"/>
    <w:rsid w:val="00F53EEA"/>
    <w:rsid w:val="00F641F3"/>
    <w:rsid w:val="00F64CA6"/>
    <w:rsid w:val="00F679BD"/>
    <w:rsid w:val="00F81D9E"/>
    <w:rsid w:val="00F83367"/>
    <w:rsid w:val="00F83DD0"/>
    <w:rsid w:val="00F95839"/>
    <w:rsid w:val="00FA0B99"/>
    <w:rsid w:val="00FA1784"/>
    <w:rsid w:val="00FB3A8B"/>
    <w:rsid w:val="00FB3AC2"/>
    <w:rsid w:val="00FD24B3"/>
    <w:rsid w:val="00FE09F8"/>
    <w:rsid w:val="00FE4787"/>
    <w:rsid w:val="00FE6631"/>
    <w:rsid w:val="00FE69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39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name="heading 8"/>
    <w:lsdException w:qFormat="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433CC"/>
    <w:rPr>
      <w:rFonts w:hAnsi="Arial" w:asci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cstheme="majorBidi" w:eastAsiaTheme="majorEastAsia" w:hAnsiTheme="majorHAnsi" w:asciiTheme="majorHAnsi"/>
      <w:b w:val="false"/>
      <w:bCs/>
      <w:color w:themeShade="BF" w:themeColor="accent1"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hAnsi="Times New Roman" w:asci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hAnsi="Times New Roman" w:ascii="Times New Roman"/>
      <w:color w:val="000080"/>
      <w:szCs w:val="20"/>
      <w:lang w:eastAsia="ar-SA" w:val="sl-S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cs="Tahoma" w:hAnsi="Tahoma" w:ascii="Tahoma"/>
      <w:sz w:val="16"/>
      <w:szCs w:val="16"/>
    </w:rPr>
  </w:style>
  <w:style w:customStyle="true" w:styleId="Naslov8Char" w:type="character">
    <w:name w:val="Naslov 8 Char"/>
    <w:link w:val="Naslov8"/>
    <w:semiHidden/>
    <w:locked/>
    <w:rsid w:val="00DB3BF3"/>
    <w:rPr>
      <w:b/>
      <w:sz w:val="24"/>
      <w:lang w:bidi="ar-SA" w:eastAsia="ar-SA" w:val="sl-SI"/>
    </w:rPr>
  </w:style>
  <w:style w:customStyle="true" w:styleId="Naslov9Char" w:type="character">
    <w:name w:val="Naslov 9 Char"/>
    <w:link w:val="Naslov9"/>
    <w:locked/>
    <w:rsid w:val="00DB3BF3"/>
    <w:rPr>
      <w:b/>
      <w:color w:val="000080"/>
      <w:sz w:val="24"/>
      <w:lang w:bidi="ar-SA" w:eastAsia="ar-SA" w:val="sl-SI"/>
    </w:rPr>
  </w:style>
  <w:style w:customStyle="true" w:styleId="Odlomakpopisa1" w:type="paragraph">
    <w:name w:val="Odlomak popisa1"/>
    <w:basedOn w:val="Normal"/>
    <w:rsid w:val="00DB3BF3"/>
    <w:pPr>
      <w:spacing w:lineRule="auto" w:line="276" w:after="200"/>
      <w:ind w:left="720"/>
      <w:contextualSpacing/>
    </w:pPr>
    <w:rPr>
      <w:rFonts w:hAnsi="Calibri" w:ascii="Calibri"/>
      <w:b w:val="false"/>
      <w:sz w:val="22"/>
      <w:szCs w:val="22"/>
      <w:lang w:eastAsia="hr-HR"/>
    </w:rPr>
  </w:style>
  <w:style w:styleId="Reetkatablice" w:type="table">
    <w:name w:val="Table Grid"/>
    <w:basedOn w:val="Obinatablica"/>
    <w:uiPriority w:val="59"/>
    <w:rsid w:val="007906E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hAnsi="Arial" w:ascii="Arial"/>
      <w:b/>
      <w:sz w:val="24"/>
      <w:szCs w:val="24"/>
      <w:lang w:eastAsia="en-US"/>
    </w:rPr>
  </w:style>
  <w:style w:customStyle="true" w:styleId="PodnojeChar" w:type="character">
    <w:name w:val="Podnožje Char"/>
    <w:basedOn w:val="Zadanifontodlomka"/>
    <w:link w:val="Podnoje"/>
    <w:uiPriority w:val="99"/>
    <w:rsid w:val="005A2952"/>
    <w:rPr>
      <w:sz w:val="24"/>
      <w:szCs w:val="24"/>
    </w:rPr>
  </w:style>
  <w:style w:customStyle="true" w:styleId="TekstbaloniaChar" w:type="character">
    <w:name w:val="Tekst balončića Char"/>
    <w:basedOn w:val="Zadanifontodlomka"/>
    <w:link w:val="Tekstbalonia"/>
    <w:uiPriority w:val="99"/>
    <w:semiHidden/>
    <w:rsid w:val="005A2952"/>
    <w:rPr>
      <w:rFonts w:cs="Tahoma" w:hAnsi="Tahoma" w:ascii="Tahoma"/>
      <w:b/>
      <w:sz w:val="16"/>
      <w:szCs w:val="16"/>
      <w:lang w:eastAsia="en-US"/>
    </w:rPr>
  </w:style>
  <w:style w:customStyle="true" w:styleId="Naslov1Char" w:type="character">
    <w:name w:val="Naslov 1 Char"/>
    <w:basedOn w:val="Zadanifontodlomka"/>
    <w:link w:val="Naslov1"/>
    <w:rsid w:val="00BB5F3B"/>
    <w:rPr>
      <w:rFonts w:cstheme="majorBidi" w:eastAsiaTheme="majorEastAsia" w:hAnsiTheme="majorHAnsi" w:asciiTheme="majorHAnsi"/>
      <w:bCs/>
      <w:color w:themeShade="BF" w:themeColor="accent1" w:val="365F91"/>
      <w:sz w:val="28"/>
      <w:szCs w:val="28"/>
      <w:lang w:eastAsia="en-US"/>
    </w:rPr>
  </w:style>
  <w:style w:styleId="Tekstrezerviranogmjesta" w:type="character">
    <w:name w:val="Placeholder Text"/>
    <w:basedOn w:val="Zadanifontodlomka"/>
    <w:uiPriority w:val="99"/>
    <w:semiHidden/>
    <w:rsid w:val="009853B4"/>
    <w:rPr>
      <w:color w:val="808080"/>
      <w:bdr w:space="0" w:sz="0" w:color="auto" w:val="none"/>
      <w:shd w:fill="auto" w:color="auto" w:val="clear"/>
    </w:rPr>
  </w:style>
  <w:style w:customStyle="true" w:styleId="eSPISCCParagraphDefaultFont" w:type="character">
    <w:name w:val="eSPIS_CC_Paragraph Default Font"/>
    <w:basedOn w:val="Zadanifontodlomka"/>
    <w:rsid w:val="009853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53B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853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53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433CC"/>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ekstrezerviranogmjesta" w:type="character">
    <w:name w:val="Placeholder Text"/>
    <w:basedOn w:val="Zadanifontodlomka"/>
    <w:uiPriority w:val="99"/>
    <w:semiHidden/>
    <w:rsid w:val="009853B4"/>
    <w:rPr>
      <w:color w:val="808080"/>
      <w:bdr w:color="auto" w:space="0" w:sz="0" w:val="none"/>
      <w:shd w:color="auto" w:fill="auto" w:val="clear"/>
    </w:rPr>
  </w:style>
  <w:style w:customStyle="1" w:styleId="eSPISCCParagraphDefaultFont" w:type="character">
    <w:name w:val="eSPIS_CC_Paragraph Default Font"/>
    <w:basedOn w:val="Zadanifontodlomka"/>
    <w:rsid w:val="009853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53B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853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53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space="0" w:sz="0" w:color="auto" w:val="none"/>
        <w:left w:space="0" w:sz="0" w:color="auto" w:val="none"/>
        <w:bottom w:space="0" w:sz="0" w:color="auto" w:val="none"/>
        <w:right w:space="0" w:sz="0" w:color="auto" w:val="none"/>
      </w:divBdr>
    </w:div>
    <w:div w:id="994381586">
      <w:bodyDiv w:val="true"/>
      <w:marLeft w:val="0"/>
      <w:marRight w:val="0"/>
      <w:marTop w:val="0"/>
      <w:marBottom w:val="0"/>
      <w:divBdr>
        <w:top w:space="0" w:sz="0" w:color="auto" w:val="none"/>
        <w:left w:space="0" w:sz="0" w:color="auto" w:val="none"/>
        <w:bottom w:space="0" w:sz="0" w:color="auto" w:val="none"/>
        <w:right w:space="0" w:sz="0" w:color="auto" w:val="none"/>
      </w:divBdr>
    </w:div>
    <w:div w:id="14830869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20. veljače 2018.</izvorni_sadrzaj>
    <derivirana_varijabla naziv="DomainObject.PlaniraniZavrsetakDatum_1">20. veljače 2018.</derivirana_varijabla>
  </DomainObject.PlaniraniZavrsetakDatum>
  <DomainObject.PlaniraniPocetakDatum>
    <izvorni_sadrzaj>20. veljače 2018.</izvorni_sadrzaj>
    <derivirana_varijabla naziv="DomainObject.PlaniraniPocetakDatum_1">20. veljače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veljače 2018.</izvorni_sadrzaj>
    <derivirana_varijabla naziv="DomainObject.Zapisnik.DatumKreiranja_1">20. veljače 2018.</derivirana_varijabla>
  </DomainObject.Zapisnik.DatumKreiranja>
  <DomainObject.Zapisnik.ImovinskaKorist>
    <izvorni_sadrzaj/>
    <derivirana_varijabla naziv="DomainObject.Zapisnik.ImovinskaKorist_1"/>
  </DomainObject.Zapisnik.ImovinskaKorist>
  <DomainObject.Zapisnik.Oznaka>
    <izvorni_sadrzaj>St-523/2017-9</izvorni_sadrzaj>
    <derivirana_varijabla naziv="DomainObject.Zapisnik.Oznaka_1">St-523/2017-9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523</izvorni_sadrzaj>
    <derivirana_varijabla naziv="DomainObject.Predmet.Broj_1">523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St-523/2017</izvorni_sadrzaj>
    <derivirana_varijabla naziv="DomainObject.Predmet.OznakaBroj_1">St-523/2017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ČETIRI ZVIJEZDE društvo s ograničenom odgovornošću za trgovinu i usluge</izvorni_sadrzaj>
    <derivirana_varijabla naziv="DomainObject.Predmet.ProtustrankaFormated_1">  ČETIRI ZVIJEZDE društvo s ograničenom odgovornošću za trgovinu i usluge</derivirana_varijabla>
  </DomainObject.Predmet.ProtustrankaFormated>
  <DomainObject.Predmet.ProtustrankaFormatedOIB>
    <izvorni_sadrzaj>  ČETIRI ZVIJEZDE društvo s ograničenom odgovornošću za trgovinu i usluge, OIB 11911474609</izvorni_sadrzaj>
    <derivirana_varijabla naziv="DomainObject.Predmet.ProtustrankaFormatedOIB_1">  ČETIRI ZVIJEZDE društvo s ograničenom odgovornošću za trgovinu i usluge, OIB 11911474609</derivirana_varijabla>
  </DomainObject.Predmet.ProtustrankaFormatedOIB>
  <DomainObject.Predmet.ProtustrankaFormatedWithAdress>
    <izvorni_sadrzaj> ČETIRI ZVIJEZDE društvo s ograničenom odgovornošću za trgovinu i usluge, Ante Starčevića 3c, 51000 Rijeka</izvorni_sadrzaj>
    <derivirana_varijabla naziv="DomainObject.Predmet.ProtustrankaFormatedWithAdress_1"> ČETIRI ZVIJEZDE društvo s ograničenom odgovornošću za trgovinu i usluge, Ante Starčevića 3c, 51000 Rijeka</derivirana_varijabla>
  </DomainObject.Predmet.ProtustrankaFormatedWithAdress>
  <DomainObject.Predmet.ProtustrankaFormatedWithAdressOIB>
    <izvorni_sadrzaj> ČETIRI ZVIJEZDE društvo s ograničenom odgovornošću za trgovinu i usluge, OIB 11911474609, Ante Starčevića 3c, 51000 Rijeka</izvorni_sadrzaj>
    <derivirana_varijabla naziv="DomainObject.Predmet.ProtustrankaFormatedWithAdressOIB_1"> ČETIRI ZVIJEZDE društvo s ograničenom odgovornošću za trgovinu i usluge, OIB 11911474609, Ante Starčevića 3c, 51000 Rijeka</derivirana_varijabla>
  </DomainObject.Predmet.ProtustrankaFormatedWithAdressOIB>
  <DomainObject.Predmet.ProtustrankaWithAdress>
    <izvorni_sadrzaj>ČETIRI ZVIJEZDE društvo s ograničenom odgovornošću za trgovinu i usluge Ante Starčevića 3c, 51000 Rijeka</izvorni_sadrzaj>
    <derivirana_varijabla naziv="DomainObject.Predmet.ProtustrankaWithAdress_1">ČETIRI ZVIJEZDE društvo s ograničenom odgovornošću za trgovinu i usluge Ante Starčevića 3c, 51000 Rijeka</derivirana_varijabla>
  </DomainObject.Predmet.ProtustrankaWithAdress>
  <DomainObject.Predmet.ProtustrankaWithAdressOIB>
    <izvorni_sadrzaj>ČETIRI ZVIJEZDE društvo s ograničenom odgovornošću za trgovinu i usluge, OIB 11911474609, Ante Starčevića 3c, 51000 Rijeka</izvorni_sadrzaj>
    <derivirana_varijabla naziv="DomainObject.Predmet.ProtustrankaWithAdressOIB_1">ČETIRI ZVIJEZDE društvo s ograničenom odgovornošću za trgovinu i usluge, OIB 11911474609, Ante Starčevića 3c, 51000 Rijeka</derivirana_varijabla>
  </DomainObject.Predmet.ProtustrankaWithAdressOIB>
  <DomainObject.Predmet.ProtustrankaNazivFormated>
    <izvorni_sadrzaj>ČETIRI ZVIJEZDE društvo s ograničenom odgovornošću za trgovinu i usluge</izvorni_sadrzaj>
    <derivirana_varijabla naziv="DomainObject.Predmet.ProtustrankaNazivFormated_1">ČETIRI ZVIJEZDE društvo s ograničenom odgovornošću za trgovinu i usluge</derivirana_varijabla>
  </DomainObject.Predmet.ProtustrankaNazivFormated>
  <DomainObject.Predmet.ProtustrankaNazivFormatedOIB>
    <izvorni_sadrzaj>ČETIRI ZVIJEZDE društvo s ograničenom odgovornošću za trgovinu i usluge, OIB 11911474609</izvorni_sadrzaj>
    <derivirana_varijabla naziv="DomainObject.Predmet.ProtustrankaNazivFormatedOIB_1">ČETIRI ZVIJEZDE društvo s ograničenom odgovornošću za trgovinu i usluge, OIB 11911474609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ČETIRI ZVIJEZDE društvo s ograničenom odgovornošću za trgovinu i usluge</item>
    </izvorni_sadrzaj>
    <derivirana_varijabla naziv="DomainObject.Predmet.ProtuStrankaListFormated_1">
      <item>ČETIRI ZVIJEZDE društvo s ograničenom odgovornošću za trgovinu i usluge</item>
    </derivirana_varijabla>
  </DomainObject.Predmet.ProtuStrankaListFormated>
  <DomainObject.Predmet.ProtuStrankaListFormatedOIB>
    <izvorni_sadrzaj>
      <item>ČETIRI ZVIJEZDE društvo s ograničenom odgovornošću za trgovinu i usluge, OIB 11911474609</item>
    </izvorni_sadrzaj>
    <derivirana_varijabla naziv="DomainObject.Predmet.ProtuStrankaListFormatedOIB_1">
      <item>ČETIRI ZVIJEZDE društvo s ograničenom odgovornošću za trgovinu i usluge, OIB 11911474609</item>
    </derivirana_varijabla>
  </DomainObject.Predmet.ProtuStrankaListFormatedOIB>
  <DomainObject.Predmet.ProtuStrankaListFormatedWithAdress>
    <izvorni_sadrzaj>
      <item>ČETIRI ZVIJEZDE društvo s ograničenom odgovornošću za trgovinu i usluge, Ante Starčevića 3c, 51000 Rijeka</item>
    </izvorni_sadrzaj>
    <derivirana_varijabla naziv="DomainObject.Predmet.ProtuStrankaListFormatedWithAdress_1">
      <item>ČETIRI ZVIJEZDE društvo s ograničenom odgovornošću za trgovinu i usluge, Ante Starčevića 3c, 51000 Rijeka</item>
    </derivirana_varijabla>
  </DomainObject.Predmet.ProtuStrankaListFormatedWithAdress>
  <DomainObject.Predmet.ProtuStrankaListFormatedWithAdressOIB>
    <izvorni_sadrzaj>
      <item>ČETIRI ZVIJEZDE društvo s ograničenom odgovornošću za trgovinu i usluge, OIB 11911474609, Ante Starčevića 3c, 51000 Rijeka</item>
    </izvorni_sadrzaj>
    <derivirana_varijabla naziv="DomainObject.Predmet.ProtuStrankaListFormatedWithAdressOIB_1">
      <item>ČETIRI ZVIJEZDE društvo s ograničenom odgovornošću za trgovinu i usluge, OIB 11911474609, Ante Starčevića 3c, 51000 Rijeka</item>
    </derivirana_varijabla>
  </DomainObject.Predmet.ProtuStrankaListFormatedWithAdressOIB>
  <DomainObject.Predmet.ProtuStrankaListNazivFormated>
    <izvorni_sadrzaj>
      <item>ČETIRI ZVIJEZDE društvo s ograničenom odgovornošću za trgovinu i usluge</item>
    </izvorni_sadrzaj>
    <derivirana_varijabla naziv="DomainObject.Predmet.ProtuStrankaListNazivFormated_1">
      <item>ČETIRI ZVIJEZDE društvo s ograničenom odgovornošću za trgovinu i usluge</item>
    </derivirana_varijabla>
  </DomainObject.Predmet.ProtuStrankaListNazivFormated>
  <DomainObject.Predmet.ProtuStrankaListNazivFormatedOIB>
    <izvorni_sadrzaj>
      <item>ČETIRI ZVIJEZDE društvo s ograničenom odgovornošću za trgovinu i usluge, OIB 11911474609</item>
    </izvorni_sadrzaj>
    <derivirana_varijabla naziv="DomainObject.Predmet.ProtuStrankaListNazivFormatedOIB_1">
      <item>ČETIRI ZVIJEZDE društvo s ograničenom odgovornošću za trgovinu i usluge, OIB 11911474609</item>
    </derivirana_varijabla>
  </DomainObject.Predmet.ProtuStrankaListNazivFormatedOIB>
  <DomainObject.Predmet.OstaliListFormated>
    <izvorni_sadrzaj>
      <item>Ivana Brumnić</item>
    </izvorni_sadrzaj>
    <derivirana_varijabla naziv="DomainObject.Predmet.OstaliListFormated_1">
      <item>Ivana Brumnić</item>
    </derivirana_varijabla>
  </DomainObject.Predmet.OstaliListFormated>
  <DomainObject.Predmet.OstaliListFormatedOIB>
    <izvorni_sadrzaj>
      <item>Ivana Brumnić, OIB 51606353802</item>
    </izvorni_sadrzaj>
    <derivirana_varijabla naziv="DomainObject.Predmet.OstaliListFormatedOIB_1">
      <item>Ivana Brumnić, OIB 51606353802</item>
    </derivirana_varijabla>
  </DomainObject.Predmet.OstaliListFormatedOIB>
  <DomainObject.Predmet.OstaliListFormatedWithAdress>
    <izvorni_sadrzaj>
      <item>Ivana Brumnić, Majstora Radonje 12, 10000 Zagreb</item>
    </izvorni_sadrzaj>
    <derivirana_varijabla naziv="DomainObject.Predmet.OstaliListFormatedWithAdress_1">
      <item>Ivana Brumnić, Majstora Radonje 12, 10000 Zagreb</item>
    </derivirana_varijabla>
  </DomainObject.Predmet.OstaliListFormatedWithAdress>
  <DomainObject.Predmet.OstaliListFormatedWithAdressOIB>
    <izvorni_sadrzaj>
      <item>Ivana Brumnić, OIB 51606353802, Majstora Radonje 12, 10000 Zagreb</item>
    </izvorni_sadrzaj>
    <derivirana_varijabla naziv="DomainObject.Predmet.OstaliListFormatedWithAdressOIB_1">
      <item>Ivana Brumnić, OIB 51606353802, Majstora Radonje 12, 10000 Zagreb</item>
    </derivirana_varijabla>
  </DomainObject.Predmet.OstaliListFormatedWithAdressOIB>
  <DomainObject.Predmet.OstaliListNazivFormated>
    <izvorni_sadrzaj>
      <item>Ivana Brumnić</item>
    </izvorni_sadrzaj>
    <derivirana_varijabla naziv="DomainObject.Predmet.OstaliListNazivFormated_1">
      <item>Ivana Brumnić</item>
    </derivirana_varijabla>
  </DomainObject.Predmet.OstaliListNazivFormated>
  <DomainObject.Predmet.OstaliListNazivFormatedOIB>
    <izvorni_sadrzaj>
      <item>Ivana Brumnić, OIB 51606353802</item>
    </izvorni_sadrzaj>
    <derivirana_varijabla naziv="DomainObject.Predmet.OstaliListNazivFormatedOIB_1">
      <item>Ivana Brumnić, OIB 51606353802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St-523/2017-9</izvorni_sadrzaj>
    <derivirana_varijabla naziv="DomainObject.PoslovniBrojDokumenta_1">St-523/2017-9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ČETIRI ZVIJEZDE društvo s ograničenom odgovornošću za trgovinu i usluge</izvorni_sadrzaj>
    <derivirana_varijabla naziv="DomainObject.Predmet.ProtustrankaIDrugi_1">ČETIRI ZVIJEZDE društvo s ograničenom odgovornošću za trgovinu i usluge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ČETIRI ZVIJEZDE društvo s ograničenom odgovornošću za trgovinu i usluge, OIB 11911474609, Ante Starčevića 3c, 51000 Rijeka</izvorni_sadrzaj>
    <derivirana_varijabla naziv="DomainObject.Predmet.ProtustrankaIDrugiAdressOIB_1">ČETIRI ZVIJEZDE društvo s ograničenom odgovornošću za trgovinu i usluge, OIB 11911474609, Ante Starčevića 3c,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ČETIRI ZVIJEZDE društvo s ograničenom odgovornošću za trgovinu i usluge</item>
      <item>Ivana Brumnić</item>
    </izvorni_sadrzaj>
    <derivirana_varijabla naziv="DomainObject.Predmet.SudioniciListNaziv_1">
      <item>FINA  Rijeka</item>
      <item>ČETIRI ZVIJEZDE društvo s ograničenom odgovornošću za trgovinu i usluge</item>
      <item>Ivana Brumnić</item>
    </derivirana_varijabla>
  </DomainObject.Predmet.SudioniciListNaziv>
  <DomainObject.Predmet.SudioniciListAdressOIB>
    <izvorni_sadrzaj>
      <item>FINA  Rijeka, OIB 85821130368, Frana Kurelca 8,51000 Rijeka</item>
      <item>ČETIRI ZVIJEZDE društvo s ograničenom odgovornošću za trgovinu i usluge, OIB 11911474609, Ante Starčevića 3c,51000 Rijeka</item>
      <item>Ivana Brumnić, OIB 51606353802, Majstora Radonje 12,10000 Zagreb</item>
    </izvorni_sadrzaj>
    <derivirana_varijabla naziv="DomainObject.Predmet.SudioniciListAdressOIB_1">
      <item>FINA  Rijeka, OIB 85821130368, Frana Kurelca 8,51000 Rijeka</item>
      <item>ČETIRI ZVIJEZDE društvo s ograničenom odgovornošću za trgovinu i usluge, OIB 11911474609, Ante Starčevića 3c,51000 Rijeka</item>
      <item>Ivana Brumnić, OIB 51606353802, Majstora Radonje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11911474609</item>
      <item>, OIB 51606353802</item>
    </izvorni_sadrzaj>
    <derivirana_varijabla naziv="DomainObject.Predmet.SudioniciListNazivOIB_1">
      <item>, OIB 85821130368</item>
      <item>, OIB 11911474609</item>
      <item>, OIB 51606353802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F21ED6-3949-4692-8D0B-AF299934BE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822</properties:Words>
  <properties:Characters>4841</properties:Characters>
  <properties:Lines>121</properties:Lines>
  <properties:Paragraphs>44</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2018-02-19T13:34:00Z</dcterms:created>
  <dc:creator>rcerneka</dc:creator>
  <cp:lastModifiedBy>Jasna Radulović</cp:lastModifiedBy>
  <cp:lastPrinted>2018-02-07T10:05:00Z</cp:lastPrinted>
  <dcterms:modified xmlns:xsi="http://www.w3.org/2001/XMLSchema-instance" xsi:type="dcterms:W3CDTF">2018-02-20T10:11:00Z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523-17 zapisnik prethodni 20.2.docx</vt:lpwstr>
  </prop:property>
  <prop:property name="CC_coloring" pid="4" fmtid="{D5CDD505-2E9C-101B-9397-08002B2CF9AE}">
    <vt:bool>false</vt:bool>
  </prop:property>
  <prop:property name="BrojStranica" pid="5" fmtid="{D5CDD505-2E9C-101B-9397-08002B2CF9AE}">
    <vt:i4>3</vt:i4>
  </prop:property>
</prop:Properties>
</file>