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8f15" w14:paraId="7a18f15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5E62E1">
        <w:rPr>
          <w:rFonts w:hAnsi="Times New Roman" w:ascii="Times New Roman"/>
          <w:noProof/>
          <w:szCs w:val="24"/>
          <w:lang w:val="hr-HR"/>
        </w:rPr>
        <w:t>3376/2015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E62E1">
        <w:rPr>
          <w:rFonts w:hAnsi="Times New Roman" w:ascii="Times New Roman"/>
          <w:lang w:val="hr-HR"/>
        </w:rPr>
        <w:t>BRANITELJSKA ZADRUGA SAMBUCUS EKO, Grabrić, Grabrić 17, OIB: 39813570697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BD2660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5E62E1">
        <w:rPr>
          <w:rFonts w:hAnsi="Times New Roman" w:ascii="Times New Roman"/>
        </w:rPr>
        <w:t xml:space="preserve"> BRANITELJSKA ZADRUGA SAMBUCUS EKO, Grabrić, Grabrić 17, OIB: 39813570697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50202C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50202C">
        <w:rPr>
          <w:rFonts w:hAnsi="Times New Roman" w:ascii="Times New Roman"/>
          <w:szCs w:val="24"/>
        </w:rPr>
        <w:t xml:space="preserve">10,00 </w:t>
      </w:r>
      <w:r w:rsidRPr="00F66BF4">
        <w:rPr>
          <w:rFonts w:hAnsi="Times New Roman" w:ascii="Times New Roman"/>
          <w:szCs w:val="24"/>
        </w:rPr>
        <w:t>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50202C">
        <w:rPr>
          <w:rFonts w:hAnsi="Times New Roman" w:ascii="Times New Roman"/>
          <w:szCs w:val="24"/>
        </w:rPr>
        <w:t>Željko Vugrić, A. Cesarca 52, Velika Gorica, OIB: 14250195321.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5E62E1" w:rsidR="00A55B1A" w:rsidRPr="005E62E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E62E1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5E62E1">
        <w:rPr>
          <w:rFonts w:hAnsi="Times New Roman" w:ascii="Times New Roman"/>
          <w:lang w:val="hr-HR"/>
        </w:rPr>
        <w:t>BRANITELJSKA ZADRUGA SAMBUCUS EKO, Grabrić, Grabrić 17, OIB: 39813570697.</w:t>
      </w:r>
    </w:p>
    <w:p w:rsidRDefault="005E62E1" w:rsidP="005E62E1" w:rsidR="005E62E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D2660" w:rsidP="00BD2660" w:rsidR="00BD266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BD2660" w:rsidP="00BD2660" w:rsidR="00BD266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D2660" w:rsidP="00BD2660" w:rsidR="00BD26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BD2660" w:rsidP="00BD2660" w:rsidR="00BD2660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BD2660" w:rsidP="00BD2660" w:rsidR="00BD2660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BD2660" w:rsidP="00BD2660" w:rsidR="00BD2660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BD2660" w:rsidP="00BD2660" w:rsidR="00BD2660" w:rsidRPr="00ED171E">
      <w:pPr>
        <w:jc w:val="both"/>
        <w:rPr>
          <w:rFonts w:hAnsi="Times New Roman" w:ascii="Times New Roman"/>
          <w:lang w:val="hr-HR"/>
        </w:rPr>
      </w:pPr>
    </w:p>
    <w:p w:rsidRDefault="00BD2660" w:rsidP="00BD2660" w:rsidR="00BD2660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BD2660" w:rsidP="00BD2660" w:rsidR="00BD2660" w:rsidRPr="00ED171E">
      <w:pPr>
        <w:jc w:val="both"/>
        <w:rPr>
          <w:rFonts w:hAnsi="Times New Roman" w:ascii="Times New Roman"/>
          <w:lang w:val="hr-HR"/>
        </w:rPr>
      </w:pPr>
    </w:p>
    <w:p w:rsidRDefault="00BD2660" w:rsidP="00BD2660" w:rsidR="00BD2660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BD2660" w:rsidP="00BD2660" w:rsidR="00BD2660" w:rsidRPr="00ED171E">
      <w:pPr>
        <w:jc w:val="both"/>
        <w:rPr>
          <w:rFonts w:hAnsi="Times New Roman" w:ascii="Times New Roman"/>
          <w:lang w:val="hr-HR"/>
        </w:rPr>
      </w:pPr>
    </w:p>
    <w:p w:rsidRDefault="00BD2660" w:rsidP="00BD2660" w:rsidR="00BD2660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BD2660" w:rsidP="00BD2660" w:rsidR="00BD266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D2660" w:rsidP="00BD2660" w:rsidR="00BD266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D2660" w:rsidP="00BD2660" w:rsidR="00BD266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BD2660" w:rsidP="00BD2660" w:rsidR="00BD2660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BD2660" w:rsidP="00BD2660" w:rsidR="00BD2660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D2660" w:rsidP="00BD2660" w:rsidR="00BD2660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D2660" w:rsidP="00BD2660" w:rsidR="00BD2660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D2660" w:rsidP="00BD2660" w:rsidR="00BD2660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BD2660" w:rsidP="00BD2660" w:rsidR="00BD266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BD2660" w:rsidP="00BD2660" w:rsidR="00BD2660" w:rsidRPr="00ED171E">
      <w:pPr>
        <w:jc w:val="both"/>
        <w:rPr>
          <w:rFonts w:hAnsi="Times New Roman" w:ascii="Times New Roman"/>
          <w:lang w:val="hr-HR"/>
        </w:rPr>
      </w:pPr>
    </w:p>
    <w:p w:rsidRDefault="00BD2660" w:rsidP="00BD2660" w:rsidR="00BD2660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D2660" w:rsidP="00BD2660" w:rsidR="00BD266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BD2660" w:rsidP="00BD2660" w:rsidR="00BD266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BD2660" w:rsidP="00BD2660" w:rsidR="00BD266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BD2660" w:rsidP="00BD2660" w:rsidR="00BD266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BD2660" w:rsidP="00BD2660" w:rsidR="00BD2660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BD2660" w:rsidP="00BD2660" w:rsidR="00BD266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BD2660" w:rsidP="00BD2660" w:rsidR="00BD266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BD2660" w:rsidP="00BD2660" w:rsidR="00BD266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BD2660" w:rsidP="00BD2660" w:rsidR="00BD2660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BD2660" w:rsidP="00BD2660" w:rsidR="00BD2660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02C" w:rsidP="0050202C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CC3639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50202C">
      <w:rPr>
        <w:rFonts w:hAnsi="Times New Roman" w:ascii="Times New Roman"/>
      </w:rPr>
      <w:t>25. St-3376/2015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73872"/>
    <w:rsid w:val="00493516"/>
    <w:rsid w:val="004C7C93"/>
    <w:rsid w:val="0050202C"/>
    <w:rsid w:val="00532B71"/>
    <w:rsid w:val="005940E9"/>
    <w:rsid w:val="005E62E1"/>
    <w:rsid w:val="006356C5"/>
    <w:rsid w:val="006D4444"/>
    <w:rsid w:val="00730EAB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D2660"/>
    <w:rsid w:val="00BD6FB8"/>
    <w:rsid w:val="00BE5464"/>
    <w:rsid w:val="00C57CAF"/>
    <w:rsid w:val="00CC3639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3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63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63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63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63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3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63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63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63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63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3376</izvorni_sadrzaj>
    <derivirana_varijabla naziv="DomainObject.Predmet.Broj_1">3376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St-3376/2015</izvorni_sadrzaj>
    <derivirana_varijabla naziv="DomainObject.Predmet.OznakaBroj_1">St-3376/2015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SAMBUCUS EKO, zadruga za proizvodnju i trgovinu</izvorni_sadrzaj>
    <derivirana_varijabla naziv="DomainObject.Predmet.ProtustrankaFormated_1">  BRANITELJSKA ZADRUGA SAMBUCUS EKO, zadruga za proizvodnju i trgovinu</derivirana_varijabla>
  </DomainObject.Predmet.ProtustrankaFormated>
  <DomainObject.Predmet.ProtustrankaFormatedOIB>
    <izvorni_sadrzaj>  BRANITELJSKA ZADRUGA SAMBUCUS EKO, zadruga za proizvodnju i trgovinu, OIB 39813570697</izvorni_sadrzaj>
    <derivirana_varijabla naziv="DomainObject.Predmet.ProtustrankaFormatedOIB_1">  BRANITELJSKA ZADRUGA SAMBUCUS EKO, zadruga za proizvodnju i trgovinu, OIB 39813570697</derivirana_varijabla>
  </DomainObject.Predmet.ProtustrankaFormatedOIB>
  <DomainObject.Predmet.ProtustrankaFormatedWithAdress>
    <izvorni_sadrzaj> BRANITELJSKA ZADRUGA SAMBUCUS EKO, zadruga za proizvodnju i trgovinu, Grabrić 17, 10340 Grabrić</izvorni_sadrzaj>
    <derivirana_varijabla naziv="DomainObject.Predmet.ProtustrankaFormatedWithAdress_1"> BRANITELJSKA ZADRUGA SAMBUCUS EKO, zadruga za proizvodnju i trgovinu, Grabrić 17, 10340 Grabrić</derivirana_varijabla>
  </DomainObject.Predmet.ProtustrankaFormatedWithAdress>
  <DomainObject.Predmet.ProtustrankaFormatedWithAdressOIB>
    <izvorni_sadrzaj> BRANITELJSKA ZADRUGA SAMBUCUS EKO, zadruga za proizvodnju i trgovinu, OIB 39813570697, Grabrić 17, 10340 Grabrić</izvorni_sadrzaj>
    <derivirana_varijabla naziv="DomainObject.Predmet.ProtustrankaFormatedWithAdressOIB_1"> BRANITELJSKA ZADRUGA SAMBUCUS EKO, zadruga za proizvodnju i trgovinu, OIB 39813570697, Grabrić 17, 10340 Grabrić</derivirana_varijabla>
  </DomainObject.Predmet.ProtustrankaFormatedWithAdressOIB>
  <DomainObject.Predmet.ProtustrankaWithAdress>
    <izvorni_sadrzaj>BRANITELJSKA ZADRUGA SAMBUCUS EKO, zadruga za proizvodnju i trgovinu Grabrić 17, 10340 Grabrić</izvorni_sadrzaj>
    <derivirana_varijabla naziv="DomainObject.Predmet.ProtustrankaWithAdress_1">BRANITELJSKA ZADRUGA SAMBUCUS EKO, zadruga za proizvodnju i trgovinu Grabrić 17, 10340 Grabrić</derivirana_varijabla>
  </DomainObject.Predmet.ProtustrankaWithAdress>
  <DomainObject.Predmet.ProtustrankaWithAdressOIB>
    <izvorni_sadrzaj>BRANITELJSKA ZADRUGA SAMBUCUS EKO, zadruga za proizvodnju i trgovinu, OIB 39813570697, Grabrić 17, 10340 Grabrić</izvorni_sadrzaj>
    <derivirana_varijabla naziv="DomainObject.Predmet.ProtustrankaWithAdressOIB_1">BRANITELJSKA ZADRUGA SAMBUCUS EKO, zadruga za proizvodnju i trgovinu, OIB 39813570697, Grabrić 17, 10340 Grabrić</derivirana_varijabla>
  </DomainObject.Predmet.ProtustrankaWithAdressOIB>
  <DomainObject.Predmet.ProtustrankaNazivFormated>
    <izvorni_sadrzaj>BRANITELJSKA ZADRUGA SAMBUCUS EKO, zadruga za proizvodnju i trgovinu</izvorni_sadrzaj>
    <derivirana_varijabla naziv="DomainObject.Predmet.ProtustrankaNazivFormated_1">BRANITELJSKA ZADRUGA SAMBUCUS EKO, zadruga za proizvodnju i trgovinu</derivirana_varijabla>
  </DomainObject.Predmet.ProtustrankaNazivFormated>
  <DomainObject.Predmet.ProtustrankaNazivFormatedOIB>
    <izvorni_sadrzaj>BRANITELJSKA ZADRUGA SAMBUCUS EKO, zadruga za proizvodnju i trgovinu, OIB 39813570697</izvorni_sadrzaj>
    <derivirana_varijabla naziv="DomainObject.Predmet.ProtustrankaNazivFormatedOIB_1">BRANITELJSKA ZADRUGA SAMBUCUS EKO, zadruga za proizvodnju i trgovinu, OIB 39813570697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SAMBUCUS EKO, zadruga za proizvodnju i trgovinu</item>
    </izvorni_sadrzaj>
    <derivirana_varijabla naziv="DomainObject.Predmet.ProtuStrankaListFormated_1">
      <item>BRANITELJSKA ZADRUGA SAMBUCUS EKO, zadruga za proizvodnju i trgovinu</item>
    </derivirana_varijabla>
  </DomainObject.Predmet.ProtuStrankaListFormated>
  <DomainObject.Predmet.ProtuStrankaListFormatedOIB>
    <izvorni_sadrzaj>
      <item>BRANITELJSKA ZADRUGA SAMBUCUS EKO, zadruga za proizvodnju i trgovinu, OIB 39813570697</item>
    </izvorni_sadrzaj>
    <derivirana_varijabla naziv="DomainObject.Predmet.ProtuStrankaListFormatedOIB_1">
      <item>BRANITELJSKA ZADRUGA SAMBUCUS EKO, zadruga za proizvodnju i trgovinu, OIB 39813570697</item>
    </derivirana_varijabla>
  </DomainObject.Predmet.ProtuStrankaListFormatedOIB>
  <DomainObject.Predmet.ProtuStrankaListFormatedWithAdress>
    <izvorni_sadrzaj>
      <item>BRANITELJSKA ZADRUGA SAMBUCUS EKO, zadruga za proizvodnju i trgovinu, Grabrić 17, 10340 Grabrić</item>
    </izvorni_sadrzaj>
    <derivirana_varijabla naziv="DomainObject.Predmet.ProtuStrankaListFormatedWithAdress_1">
      <item>BRANITELJSKA ZADRUGA SAMBUCUS EKO, zadruga za proizvodnju i trgovinu, Grabrić 17, 10340 Grabrić</item>
    </derivirana_varijabla>
  </DomainObject.Predmet.ProtuStrankaListFormatedWithAdress>
  <DomainObject.Predmet.ProtuStrankaListFormatedWithAdressOIB>
    <izvorni_sadrzaj>
      <item>BRANITELJSKA ZADRUGA SAMBUCUS EKO, zadruga za proizvodnju i trgovinu, OIB 39813570697, Grabrić 17, 10340 Grabrić</item>
    </izvorni_sadrzaj>
    <derivirana_varijabla naziv="DomainObject.Predmet.ProtuStrankaListFormatedWithAdressOIB_1">
      <item>BRANITELJSKA ZADRUGA SAMBUCUS EKO, zadruga za proizvodnju i trgovinu, OIB 39813570697, Grabrić 17, 10340 Grabrić</item>
    </derivirana_varijabla>
  </DomainObject.Predmet.ProtuStrankaListFormatedWithAdressOIB>
  <DomainObject.Predmet.ProtuStrankaListNazivFormated>
    <izvorni_sadrzaj>
      <item>BRANITELJSKA ZADRUGA SAMBUCUS EKO, zadruga za proizvodnju i trgovinu</item>
    </izvorni_sadrzaj>
    <derivirana_varijabla naziv="DomainObject.Predmet.ProtuStrankaListNazivFormated_1">
      <item>BRANITELJSKA ZADRUGA SAMBUCUS EKO, zadruga za proizvodnju i trgovinu</item>
    </derivirana_varijabla>
  </DomainObject.Predmet.ProtuStrankaListNazivFormated>
  <DomainObject.Predmet.ProtuStrankaListNazivFormatedOIB>
    <izvorni_sadrzaj>
      <item>BRANITELJSKA ZADRUGA SAMBUCUS EKO, zadruga za proizvodnju i trgovinu, OIB 39813570697</item>
    </izvorni_sadrzaj>
    <derivirana_varijabla naziv="DomainObject.Predmet.ProtuStrankaListNazivFormatedOIB_1">
      <item>BRANITELJSKA ZADRUGA SAMBUCUS EKO, zadruga za proizvodnju i trgovinu, OIB 39813570697</item>
    </derivirana_varijabla>
  </DomainObject.Predmet.ProtuStrankaListNazivFormatedOIB>
  <DomainObject.Predmet.OstaliListFormated>
    <izvorni_sadrzaj>
      <item>Ivanka Bončić</item>
    </izvorni_sadrzaj>
    <derivirana_varijabla naziv="DomainObject.Predmet.OstaliListFormated_1">
      <item>Ivanka Bončić</item>
    </derivirana_varijabla>
  </DomainObject.Predmet.OstaliListFormated>
  <DomainObject.Predmet.OstaliListFormatedOIB>
    <izvorni_sadrzaj>
      <item>Ivanka Bončić, OIB 59457786523</item>
    </izvorni_sadrzaj>
    <derivirana_varijabla naziv="DomainObject.Predmet.OstaliListFormatedOIB_1">
      <item>Ivanka Bončić, OIB 59457786523</item>
    </derivirana_varijabla>
  </DomainObject.Predmet.OstaliListFormatedOIB>
  <DomainObject.Predmet.OstaliListFormatedWithAdress>
    <izvorni_sadrzaj>
      <item>Ivanka Bončić, Grabrić 17, 10340 Grabrić</item>
    </izvorni_sadrzaj>
    <derivirana_varijabla naziv="DomainObject.Predmet.OstaliListFormatedWithAdress_1">
      <item>Ivanka Bončić, Grabrić 17, 10340 Grabrić</item>
    </derivirana_varijabla>
  </DomainObject.Predmet.OstaliListFormatedWithAdress>
  <DomainObject.Predmet.OstaliListFormatedWithAdressOIB>
    <izvorni_sadrzaj>
      <item>Ivanka Bončić, OIB 59457786523, Grabrić 17, 10340 Grabrić</item>
    </izvorni_sadrzaj>
    <derivirana_varijabla naziv="DomainObject.Predmet.OstaliListFormatedWithAdressOIB_1">
      <item>Ivanka Bončić, OIB 59457786523, Grabrić 17, 10340 Grabrić</item>
    </derivirana_varijabla>
  </DomainObject.Predmet.OstaliListFormatedWithAdressOIB>
  <DomainObject.Predmet.OstaliListNazivFormated>
    <izvorni_sadrzaj>
      <item>Ivanka Bončić</item>
    </izvorni_sadrzaj>
    <derivirana_varijabla naziv="DomainObject.Predmet.OstaliListNazivFormated_1">
      <item>Ivanka Bončić</item>
    </derivirana_varijabla>
  </DomainObject.Predmet.OstaliListNazivFormated>
  <DomainObject.Predmet.OstaliListNazivFormatedOIB>
    <izvorni_sadrzaj>
      <item>Ivanka Bončić, OIB 59457786523</item>
    </izvorni_sadrzaj>
    <derivirana_varijabla naziv="DomainObject.Predmet.OstaliListNazivFormatedOIB_1">
      <item>Ivanka Bončić, OIB 59457786523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SAMBUCUS EKO, zadruga za proizvodnju i trgovinu</izvorni_sadrzaj>
    <derivirana_varijabla naziv="DomainObject.Predmet.ProtustrankaIDrugi_1">BRANITELJSKA ZADRUGA SAMBUCUS EKO, zadruga za proizvodnju i trgovinu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BRANITELJSKA ZADRUGA SAMBUCUS EKO, zadruga za proizvodnju i trgovinu, OIB 39813570697, Grabrić 17, 10340 Grabrić</izvorni_sadrzaj>
    <derivirana_varijabla naziv="DomainObject.Predmet.ProtustrankaIDrugiAdressOIB_1">BRANITELJSKA ZADRUGA SAMBUCUS EKO, zadruga za proizvodnju i trgovinu, OIB 39813570697, Grabrić 17, 10340 Grabrić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SAMBUCUS EKO, zadruga za proizvodnju i trgovinu</item>
      <item>Ivanka Bončić</item>
    </izvorni_sadrzaj>
    <derivirana_varijabla naziv="DomainObject.Predmet.SudioniciListNaziv_1">
      <item>FINA Regionalni centar Zagreb</item>
      <item>BRANITELJSKA ZADRUGA SAMBUCUS EKO, zadruga za proizvodnju i trgovinu</item>
      <item>Ivanka Bončić</item>
    </derivirana_varijabla>
  </DomainObject.Predmet.SudioniciListNaziv>
  <DomainObject.Predmet.SudioniciListAdressOIB>
    <izvorni_sadrzaj>
      <item>FINA Regionalni centar Zagreb, OIB 85821130368, Trg svibanjskih žrtava  1995. 1,10000 Zagreb</item>
      <item>BRANITELJSKA ZADRUGA SAMBUCUS EKO, zadruga za proizvodnju i trgovinu, OIB 39813570697, Grabrić 17,10340 Grabrić</item>
      <item>Ivanka Bončić, OIB 59457786523, Grabrić 17,10340 Grabrić</item>
    </izvorni_sadrzaj>
    <derivirana_varijabla naziv="DomainObject.Predmet.SudioniciListAdressOIB_1">
      <item>FINA Regionalni centar Zagreb, OIB 85821130368, Trg svibanjskih žrtava  1995. 1,10000 Zagreb</item>
      <item>BRANITELJSKA ZADRUGA SAMBUCUS EKO, zadruga za proizvodnju i trgovinu, OIB 39813570697, Grabrić 17,10340 Grabrić</item>
      <item>Ivanka Bončić, OIB 59457786523, Grabrić 17,10340 Grabrić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39813570697</item>
      <item>, OIB 59457786523</item>
    </izvorni_sadrzaj>
    <derivirana_varijabla naziv="DomainObject.Predmet.SudioniciListNazivOIB_1">
      <item>, OIB 85821130368</item>
      <item>, OIB 39813570697</item>
      <item>, OIB 59457786523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2411</properties:Characters>
  <properties:Lines>77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2016-03-17T06:41:00Z</dcterms:created>
  <dc:creator>Sudsko vijeæe</dc:creator>
  <cp:lastModifiedBy>Mirela Šantek</cp:lastModifiedBy>
  <cp:lastPrinted>2016-03-18T08:32:00Z</cp:lastPrinted>
  <dcterms:modified xmlns:xsi="http://www.w3.org/2001/XMLSchema-instance" xsi:type="dcterms:W3CDTF">2016-03-18T08:52:00Z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