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1bd9" w14:paraId="7ee1bd9" w:rsidRDefault="003327E0" w:rsidP="00D12035" w:rsidR="00871D16">
      <w:pPr>
        <w:ind w:left="6480"/>
        <w:jc w:val="right"/>
        <w15:collapsed w:val="false"/>
      </w:pPr>
      <w:bookmarkStart w:name="_GoBack" w:id="0"/>
      <w:bookmarkEnd w:id="0"/>
      <w:r>
        <w:t>8. St- 176/14-103</w:t>
      </w:r>
    </w:p>
    <w:p w:rsidRDefault="00D12035" w:rsidP="00D12035" w:rsidR="00D12035">
      <w:pPr>
        <w:jc w:val="center"/>
      </w:pPr>
    </w:p>
    <w:p w:rsidRDefault="00384899" w:rsidP="00D12035" w:rsidR="00384899" w:rsidRPr="00D12035">
      <w:pPr>
        <w:jc w:val="center"/>
      </w:pPr>
      <w:r w:rsidRPr="00D12035">
        <w:t>R E P U B L I K A   H R V A T S K A</w:t>
      </w:r>
    </w:p>
    <w:p w:rsidRDefault="00871D16" w:rsidP="00D12035" w:rsidR="00871D16" w:rsidRPr="00D12035">
      <w:pPr>
        <w:jc w:val="center"/>
      </w:pPr>
    </w:p>
    <w:p w:rsidRDefault="00871D16" w:rsidP="00D12035" w:rsidR="00871D16" w:rsidRPr="00D12035">
      <w:pPr>
        <w:jc w:val="center"/>
      </w:pPr>
      <w:r w:rsidRPr="00D12035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D12035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3327E0">
        <w:t>e, Koparska 37, 2. lip</w:t>
      </w:r>
      <w:r w:rsidR="0074047C">
        <w:t>nja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D12035" w:rsidR="00F86943" w:rsidRPr="00D12035">
      <w:pPr>
        <w:jc w:val="center"/>
      </w:pPr>
      <w:r w:rsidRPr="00D12035">
        <w:t>z a k  l j u č i o  j e</w:t>
      </w:r>
    </w:p>
    <w:p w:rsidRDefault="00D12035" w:rsidP="008E2CCE" w:rsidR="00D12035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D12035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3327E0">
        <w:rPr>
          <w:b/>
        </w:rPr>
        <w:t xml:space="preserve">1.431.379,69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3327E0">
        <w:rPr>
          <w:b/>
        </w:rPr>
        <w:t>1.684.843,30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3327E0" w:rsidP="00D12035" w:rsidR="008E2CCE" w:rsidRPr="00716CA2">
      <w:pPr>
        <w:jc w:val="center"/>
        <w:rPr>
          <w:b/>
        </w:rPr>
      </w:pPr>
      <w:r>
        <w:rPr>
          <w:b/>
        </w:rPr>
        <w:t>26. rujna</w:t>
      </w:r>
      <w:r w:rsidR="00CB322D">
        <w:rPr>
          <w:b/>
        </w:rPr>
        <w:t xml:space="preserve"> 2017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D12035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3327E0">
        <w:t>ke, koje su najkasnije na dan 25. rujna</w:t>
      </w:r>
      <w:r w:rsidR="00CB322D">
        <w:t xml:space="preserve">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D12035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D12035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3327E0">
        <w:t>jedanaestom</w:t>
      </w:r>
      <w:r w:rsidR="0074047C">
        <w:t xml:space="preserve">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3327E0">
        <w:t>7. travnja</w:t>
      </w:r>
      <w:r w:rsidR="002A2AEB">
        <w:t xml:space="preserve"> 2017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3327E0">
        <w:t xml:space="preserve">159.042,19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3327E0">
        <w:t xml:space="preserve">187.204,81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3327E0">
        <w:t>Rijeci 2</w:t>
      </w:r>
      <w:r w:rsidR="00F73D76">
        <w:t xml:space="preserve">. </w:t>
      </w:r>
      <w:r w:rsidR="003327E0">
        <w:t>lip</w:t>
      </w:r>
      <w:r w:rsidR="0074047C">
        <w:t>nja</w:t>
      </w:r>
      <w:r w:rsidR="0080681C">
        <w:t xml:space="preserve"> </w:t>
      </w:r>
      <w:r w:rsidR="0074047C">
        <w:t>2017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D12035">
        <w:tab/>
      </w:r>
      <w:r w:rsidR="00D12035">
        <w:tab/>
      </w:r>
      <w:r w:rsidR="00D12035">
        <w:tab/>
      </w:r>
      <w:r w:rsidR="00D12035">
        <w:tab/>
      </w:r>
      <w:r>
        <w:t>S</w:t>
      </w:r>
      <w:r w:rsidR="00D12035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12035">
        <w:tab/>
      </w:r>
      <w:r w:rsidR="00D12035">
        <w:tab/>
        <w:t xml:space="preserve">                   </w:t>
      </w:r>
      <w:r>
        <w:t>E</w:t>
      </w:r>
      <w:r w:rsidR="00D12035">
        <w:t>ma</w:t>
      </w:r>
      <w:r>
        <w:t xml:space="preserve"> B</w:t>
      </w:r>
      <w:r w:rsidR="00D12035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D12035" w:rsidP="00F86943" w:rsidR="00D1203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D12035" w:rsidR="00F86943">
      <w:pPr>
        <w:ind w:firstLine="720"/>
        <w:jc w:val="both"/>
      </w:pPr>
      <w:r>
        <w:t>Protiv ovog zaključka nije dopuštena žalba (čl.11.st.9. SZ).</w:t>
      </w:r>
    </w:p>
    <w:sectPr w:rsidSect="00D12035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AFD" w:rsidR="005E1AFD">
      <w:r>
        <w:separator/>
      </w:r>
    </w:p>
  </w:endnote>
  <w:endnote w:id="0" w:type="continuationSeparator">
    <w:p w:rsidRDefault="005E1AFD" w:rsidR="005E1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035" w:rsidR="00D1203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944EF">
      <w:rPr>
        <w:noProof/>
      </w:rPr>
      <w:t>2</w:t>
    </w:r>
    <w:r>
      <w:fldChar w:fldCharType="end"/>
    </w:r>
  </w:p>
  <w:p w:rsidRDefault="00D12035" w:rsidR="00D120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AFD" w:rsidR="005E1AFD">
      <w:r>
        <w:separator/>
      </w:r>
    </w:p>
  </w:footnote>
  <w:footnote w:id="0" w:type="continuationSeparator">
    <w:p w:rsidRDefault="005E1AFD" w:rsidR="005E1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035" w:rsidP="00D12035" w:rsidR="00D12035">
    <w:pPr>
      <w:framePr w:y="1" w:xAlign="right" w:vAnchor="text" w:hAnchor="margin" w:wrap="around"/>
      <w:ind w:left="6480"/>
      <w:jc w:val="right"/>
    </w:pPr>
    <w:r>
      <w:t>8. St- 176/14-103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BDC" w:rsidP="005E1AFD" w:rsidR="00D12035" w:rsidRPr="00D12035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12035" w:rsidP="005E1AFD" w:rsidR="00D12035" w:rsidRPr="00D12035">
    <w:pPr>
      <w:rPr>
        <w:sz w:val="20"/>
        <w:szCs w:val="20"/>
      </w:rPr>
    </w:pPr>
    <w:r w:rsidRPr="00D12035">
      <w:rPr>
        <w:rFonts w:eastAsia="MS Mincho"/>
        <w:sz w:val="20"/>
        <w:szCs w:val="20"/>
      </w:rPr>
      <w:t>REPUBLIKA HRVATSKA</w:t>
    </w:r>
  </w:p>
  <w:p w:rsidRDefault="00D12035" w:rsidP="005E1AFD" w:rsidR="00D12035" w:rsidRPr="00D12035">
    <w:pPr>
      <w:rPr>
        <w:sz w:val="20"/>
        <w:szCs w:val="20"/>
      </w:rPr>
    </w:pPr>
    <w:r w:rsidRPr="00D12035">
      <w:rPr>
        <w:rFonts w:eastAsia="MS Mincho"/>
        <w:sz w:val="20"/>
        <w:szCs w:val="20"/>
      </w:rPr>
      <w:t>TRGOVAČKI SUD U RIJECI</w:t>
    </w:r>
  </w:p>
  <w:p w:rsidRDefault="00D12035" w:rsidP="005E1AFD" w:rsidR="00D12035" w:rsidRPr="00D12035">
    <w:pPr>
      <w:rPr>
        <w:rFonts w:eastAsia="MS Mincho"/>
        <w:sz w:val="20"/>
        <w:szCs w:val="20"/>
      </w:rPr>
    </w:pPr>
    <w:r w:rsidRPr="00D1203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02A0D"/>
    <w:rsid w:val="00116635"/>
    <w:rsid w:val="0012686C"/>
    <w:rsid w:val="001547B4"/>
    <w:rsid w:val="0017176E"/>
    <w:rsid w:val="001722BC"/>
    <w:rsid w:val="00212BDC"/>
    <w:rsid w:val="00255C20"/>
    <w:rsid w:val="002A2AEB"/>
    <w:rsid w:val="003327E0"/>
    <w:rsid w:val="00384899"/>
    <w:rsid w:val="00407AE3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5E1AFD"/>
    <w:rsid w:val="006167FF"/>
    <w:rsid w:val="00672B61"/>
    <w:rsid w:val="00673B32"/>
    <w:rsid w:val="006944EF"/>
    <w:rsid w:val="00716CA2"/>
    <w:rsid w:val="0074047C"/>
    <w:rsid w:val="007A6843"/>
    <w:rsid w:val="007B3F07"/>
    <w:rsid w:val="0080681C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A6B8C"/>
    <w:rsid w:val="00A23768"/>
    <w:rsid w:val="00A70122"/>
    <w:rsid w:val="00B639DE"/>
    <w:rsid w:val="00BD2E98"/>
    <w:rsid w:val="00BD4D2C"/>
    <w:rsid w:val="00CB322D"/>
    <w:rsid w:val="00D12035"/>
    <w:rsid w:val="00D47252"/>
    <w:rsid w:val="00D73F8F"/>
    <w:rsid w:val="00DB06B8"/>
    <w:rsid w:val="00E041BA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D120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12035"/>
    <w:rPr>
      <w:sz w:val="24"/>
      <w:szCs w:val="24"/>
    </w:rPr>
  </w:style>
  <w:style w:styleId="Tekstbalonia" w:type="paragraph">
    <w:name w:val="Balloon Text"/>
    <w:basedOn w:val="Normal"/>
    <w:link w:val="TekstbaloniaChar"/>
    <w:rsid w:val="006944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44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D120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12035"/>
    <w:rPr>
      <w:sz w:val="24"/>
      <w:szCs w:val="24"/>
    </w:rPr>
  </w:style>
  <w:style w:styleId="Tekstbalonia" w:type="paragraph">
    <w:name w:val="Balloon Text"/>
    <w:basedOn w:val="Normal"/>
    <w:link w:val="TekstbaloniaChar"/>
    <w:rsid w:val="006944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44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4126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2017-06-05T12:00:00Z</dcterms:created>
  <dc:creator>nmarkovic</dc:creator>
  <cp:lastModifiedBy>Renata Valić</cp:lastModifiedBy>
  <dcterms:modified xmlns:xsi="http://www.w3.org/2001/XMLSchema-instance" xsi:type="dcterms:W3CDTF">2017-06-05T12:00:00Z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