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65367" w14:paraId="fe65367" w:rsidRDefault="00596FA9" w:rsidP="00596FA9" w:rsidR="003D784A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68187D" w:rsidP="0068187D" w:rsidR="0068187D" w:rsidRPr="0068187D">
      <w:pPr>
        <w:jc w:val="both"/>
        <w:rPr>
          <w:b/>
        </w:rPr>
      </w:pPr>
      <w:r w:rsidRPr="0068187D">
        <w:rPr>
          <w:b/>
        </w:rPr>
        <w:t>Republika Hrvatska</w:t>
      </w:r>
    </w:p>
    <w:p w:rsidRDefault="0068187D" w:rsidP="0068187D" w:rsidR="0068187D" w:rsidRPr="0068187D">
      <w:pPr>
        <w:jc w:val="both"/>
        <w:rPr>
          <w:b/>
        </w:rPr>
      </w:pPr>
      <w:r w:rsidRPr="0068187D">
        <w:rPr>
          <w:b/>
        </w:rPr>
        <w:t>Trgovački sud u Osijeku</w:t>
      </w:r>
    </w:p>
    <w:p w:rsidRDefault="0068187D" w:rsidP="0068187D" w:rsidR="0068187D" w:rsidRPr="0068187D">
      <w:pPr>
        <w:jc w:val="both"/>
        <w:rPr>
          <w:b/>
        </w:rPr>
      </w:pPr>
      <w:r w:rsidRPr="0068187D">
        <w:rPr>
          <w:b/>
        </w:rPr>
        <w:t>Stalna služba u Slavonskom Brodu</w:t>
      </w:r>
    </w:p>
    <w:p w:rsidRDefault="0068187D" w:rsidP="0068187D" w:rsidR="0068187D" w:rsidRPr="0068187D">
      <w:pPr>
        <w:jc w:val="both"/>
        <w:rPr>
          <w:b/>
        </w:rPr>
      </w:pPr>
      <w:r w:rsidRPr="0068187D">
        <w:rPr>
          <w:b/>
        </w:rPr>
        <w:t>Slavonski Brod</w:t>
      </w:r>
    </w:p>
    <w:p w:rsidRDefault="0068187D" w:rsidP="0068187D" w:rsidR="0068187D" w:rsidRPr="0068187D">
      <w:pPr>
        <w:jc w:val="both"/>
        <w:rPr>
          <w:b/>
        </w:rPr>
      </w:pPr>
      <w:r w:rsidRPr="0068187D">
        <w:rPr>
          <w:b/>
        </w:rPr>
        <w:t>Trg pobjede 13</w:t>
      </w:r>
    </w:p>
    <w:p w:rsidRDefault="00596FA9" w:rsidP="00596FA9" w:rsidR="00596FA9">
      <w:pPr>
        <w:jc w:val="both"/>
        <w:rPr>
          <w:b/>
        </w:rPr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596FA9" w:rsidP="00596FA9" w:rsidR="00596FA9">
      <w:pPr>
        <w:jc w:val="center"/>
        <w:rPr>
          <w:b/>
        </w:rPr>
      </w:pPr>
    </w:p>
    <w:p w:rsidRDefault="00596FA9" w:rsidP="00596FA9" w:rsidR="00596FA9">
      <w:pPr>
        <w:jc w:val="center"/>
        <w:rPr>
          <w:b/>
        </w:rPr>
      </w:pPr>
      <w:r>
        <w:rPr>
          <w:b/>
        </w:rPr>
        <w:t>R J E Š E NJ E</w:t>
      </w:r>
    </w:p>
    <w:p w:rsidRDefault="00596FA9" w:rsidP="00596FA9" w:rsidR="00596FA9">
      <w:pPr>
        <w:jc w:val="center"/>
        <w:rPr>
          <w:b/>
        </w:rPr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  <w:r>
        <w:t xml:space="preserve">                       </w:t>
      </w:r>
      <w:r w:rsidR="0068187D">
        <w:t>Trgovački sud u Osijeku, Stalna služba u Slavonskom Brodu</w:t>
      </w:r>
      <w:r>
        <w:t xml:space="preserve">,  po stečajnoj sutkinji Mirni Vujčić u stečajnom postupku nad stečajnim dužnikom </w:t>
      </w:r>
      <w:r w:rsidR="004D4D83" w:rsidRPr="004D4D83">
        <w:t xml:space="preserve">TANKERSKA PLOVIDBA d.o.o. za proizvodnju, prijevoz i usluge "u stečaju", skraćena tvrtka: TANKERSKA PLOVIDBA d.o.o. "u stečaju", </w:t>
      </w:r>
      <w:proofErr w:type="spellStart"/>
      <w:r w:rsidR="004D4D83" w:rsidRPr="004D4D83">
        <w:t>Ruščica</w:t>
      </w:r>
      <w:proofErr w:type="spellEnd"/>
      <w:r w:rsidR="004D4D83" w:rsidRPr="004D4D83">
        <w:t xml:space="preserve">, </w:t>
      </w:r>
      <w:proofErr w:type="spellStart"/>
      <w:r w:rsidR="004D4D83" w:rsidRPr="004D4D83">
        <w:t>Ruščičkih</w:t>
      </w:r>
      <w:proofErr w:type="spellEnd"/>
      <w:r w:rsidR="004D4D83" w:rsidRPr="004D4D83">
        <w:t xml:space="preserve"> žrtava 45, OIB: 48966440834</w:t>
      </w:r>
      <w:r w:rsidR="004D4D83">
        <w:t xml:space="preserve">,  dana </w:t>
      </w:r>
      <w:r w:rsidR="002E2FF2">
        <w:t>10. siječnja 2019</w:t>
      </w:r>
      <w:r>
        <w:t>. godine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center"/>
      </w:pPr>
      <w:r>
        <w:t>r i j e š i o   j e</w:t>
      </w:r>
    </w:p>
    <w:p w:rsidRDefault="00596FA9" w:rsidP="00596FA9" w:rsidR="00596FA9">
      <w:pPr>
        <w:jc w:val="both"/>
      </w:pPr>
    </w:p>
    <w:p w:rsidRDefault="00596FA9" w:rsidP="00596FA9" w:rsidR="00596FA9">
      <w:pPr>
        <w:tabs>
          <w:tab w:pos="1440" w:val="left"/>
        </w:tabs>
        <w:ind w:firstLine="708"/>
        <w:jc w:val="both"/>
      </w:pPr>
      <w:r>
        <w:t xml:space="preserve"> </w:t>
      </w:r>
      <w:r>
        <w:tab/>
        <w:t xml:space="preserve">I. Skupština vjerovnika stečajnog dužnika </w:t>
      </w:r>
      <w:r w:rsidR="004D4D83" w:rsidRPr="004D4D83">
        <w:t xml:space="preserve">TANKERSKA PLOVIDBA d.o.o. za proizvodnju, prijevoz i usluge "u stečaju", skraćena tvrtka: TANKERSKA PLOVIDBA d.o.o. "u stečaju", </w:t>
      </w:r>
      <w:proofErr w:type="spellStart"/>
      <w:r w:rsidR="004D4D83" w:rsidRPr="004D4D83">
        <w:t>Ruščica</w:t>
      </w:r>
      <w:proofErr w:type="spellEnd"/>
      <w:r w:rsidR="004D4D83" w:rsidRPr="004D4D83">
        <w:t xml:space="preserve">, </w:t>
      </w:r>
      <w:proofErr w:type="spellStart"/>
      <w:r w:rsidR="004D4D83" w:rsidRPr="004D4D83">
        <w:t>Ruščičkih</w:t>
      </w:r>
      <w:proofErr w:type="spellEnd"/>
      <w:r w:rsidR="004D4D83" w:rsidRPr="004D4D83">
        <w:t xml:space="preserve"> žrtava 45, OIB: 48966440834</w:t>
      </w:r>
      <w:r>
        <w:t>, saziva se za dan:</w:t>
      </w:r>
    </w:p>
    <w:p w:rsidRDefault="00596FA9" w:rsidP="00596FA9" w:rsidR="00596FA9">
      <w:pPr>
        <w:jc w:val="both"/>
      </w:pPr>
    </w:p>
    <w:p w:rsidRDefault="00F12345" w:rsidP="00596FA9" w:rsidR="00596FA9">
      <w:pPr>
        <w:ind w:firstLine="708" w:left="2124"/>
        <w:rPr>
          <w:b/>
        </w:rPr>
      </w:pPr>
      <w:r>
        <w:rPr>
          <w:b/>
        </w:rPr>
        <w:t xml:space="preserve"> </w:t>
      </w:r>
      <w:r w:rsidR="00D77B65">
        <w:rPr>
          <w:b/>
        </w:rPr>
        <w:t>08. veljače 2019</w:t>
      </w:r>
      <w:r w:rsidR="002E4906">
        <w:rPr>
          <w:b/>
        </w:rPr>
        <w:t xml:space="preserve">. godine u </w:t>
      </w:r>
      <w:r w:rsidR="00B74DFB">
        <w:rPr>
          <w:b/>
        </w:rPr>
        <w:t>10</w:t>
      </w:r>
      <w:r w:rsidR="00596FA9">
        <w:rPr>
          <w:b/>
        </w:rPr>
        <w:t>,</w:t>
      </w:r>
      <w:r w:rsidR="0026735F">
        <w:rPr>
          <w:b/>
        </w:rPr>
        <w:t>0</w:t>
      </w:r>
      <w:r w:rsidR="00596FA9">
        <w:rPr>
          <w:b/>
        </w:rPr>
        <w:t>0 sati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  <w:r>
        <w:t>u prostorijama Trgovačkog suda Osijeku, Stalne službe u Slavonskom Brodu, Trg pobjede 13, Slavonski Brod (soba  78/III kat).</w:t>
      </w:r>
    </w:p>
    <w:p w:rsidRDefault="00596FA9" w:rsidP="00596FA9" w:rsidR="00596FA9">
      <w:pPr>
        <w:jc w:val="both"/>
      </w:pPr>
    </w:p>
    <w:p w:rsidRDefault="00596FA9" w:rsidP="00596FA9" w:rsidR="00596FA9">
      <w:pPr>
        <w:ind w:firstLine="708"/>
        <w:jc w:val="both"/>
      </w:pPr>
      <w:r>
        <w:t xml:space="preserve"> </w:t>
      </w:r>
      <w:r>
        <w:tab/>
        <w:t>II. Rad Skupštine vjerovnika odvijat će se prema slijedećem dnevnom redu:</w:t>
      </w:r>
    </w:p>
    <w:p w:rsidRDefault="00596FA9" w:rsidP="00596FA9" w:rsidR="00596FA9">
      <w:pPr>
        <w:jc w:val="both"/>
      </w:pPr>
    </w:p>
    <w:p w:rsidRDefault="00596FA9" w:rsidP="008674BF" w:rsidR="00596FA9">
      <w:pPr>
        <w:jc w:val="both"/>
      </w:pPr>
      <w:r>
        <w:t xml:space="preserve"> </w:t>
      </w:r>
      <w:r>
        <w:tab/>
        <w:t xml:space="preserve"> </w:t>
      </w:r>
      <w:r>
        <w:tab/>
      </w:r>
      <w:r w:rsidR="000240CB">
        <w:t xml:space="preserve">1. Izvješće stečajne </w:t>
      </w:r>
      <w:r>
        <w:t>upravitelj</w:t>
      </w:r>
      <w:r w:rsidR="000240CB">
        <w:t>ice</w:t>
      </w:r>
      <w:r>
        <w:t xml:space="preserve"> o tijeku stečajnog postupka i stanju stečajne mase.</w:t>
      </w:r>
      <w:r>
        <w:tab/>
      </w:r>
    </w:p>
    <w:p w:rsidRDefault="00596FA9" w:rsidP="00000B9D" w:rsidR="00596FA9">
      <w:pPr>
        <w:ind w:firstLine="708"/>
        <w:jc w:val="both"/>
      </w:pPr>
      <w:r>
        <w:t xml:space="preserve"> </w:t>
      </w:r>
      <w:r>
        <w:tab/>
      </w:r>
      <w:r w:rsidR="008674BF">
        <w:t>2</w:t>
      </w:r>
      <w:r w:rsidR="007A4772">
        <w:t xml:space="preserve">. </w:t>
      </w:r>
      <w:r w:rsidR="00C2611B">
        <w:t>Odlučivanje o načinu i uvjetima daljnjeg unovčenja nekretnina stečajnog dužnika</w:t>
      </w:r>
    </w:p>
    <w:p w:rsidRDefault="00C2611B" w:rsidP="00596FA9" w:rsidR="007A4772">
      <w:pPr>
        <w:ind w:firstLine="708"/>
        <w:jc w:val="both"/>
      </w:pPr>
      <w:r>
        <w:t xml:space="preserve"> </w:t>
      </w:r>
      <w:r>
        <w:tab/>
      </w:r>
      <w:r w:rsidR="007A4772">
        <w:t xml:space="preserve">3. </w:t>
      </w:r>
      <w:r w:rsidR="00392D84">
        <w:t>Donošenje odluke o zahtjevu odvjetnika Mije Kladarić o isplati troškova postupka</w:t>
      </w:r>
      <w:r w:rsidR="00416256">
        <w:t xml:space="preserve"> odnosno povlačenju prijedloga za izravno naplatu</w:t>
      </w:r>
    </w:p>
    <w:p w:rsidRDefault="00416256" w:rsidP="00596FA9" w:rsidR="00416256">
      <w:pPr>
        <w:ind w:firstLine="708"/>
        <w:jc w:val="both"/>
      </w:pPr>
    </w:p>
    <w:p w:rsidRDefault="00392D84" w:rsidP="00596FA9" w:rsidR="00392D84">
      <w:pPr>
        <w:ind w:firstLine="708"/>
        <w:jc w:val="both"/>
      </w:pPr>
      <w:r>
        <w:tab/>
        <w:t>4. Razno</w:t>
      </w:r>
    </w:p>
    <w:p w:rsidRDefault="00596FA9" w:rsidP="00596FA9" w:rsidR="00596FA9">
      <w:pPr>
        <w:ind w:firstLine="708"/>
        <w:jc w:val="both"/>
        <w:rPr>
          <w:b/>
        </w:rPr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ab/>
      </w:r>
    </w:p>
    <w:p w:rsidRDefault="00000B9D" w:rsidP="00596FA9" w:rsidR="00596FA9">
      <w:pPr>
        <w:ind w:firstLine="708"/>
        <w:jc w:val="both"/>
      </w:pPr>
      <w:r>
        <w:t xml:space="preserve"> </w:t>
      </w:r>
      <w:r>
        <w:tab/>
      </w:r>
      <w:r w:rsidR="00596FA9">
        <w:t>III.  Vrijeme i mjesto održavanja skupštine vjerovnika, te dnevni red skupštine javno će se objaviti na mrežnoj stranici e-Oglasna ploča sudova.</w:t>
      </w:r>
    </w:p>
    <w:p w:rsidRDefault="00596FA9" w:rsidP="00596FA9" w:rsidR="00596FA9">
      <w:pPr>
        <w:jc w:val="both"/>
      </w:pPr>
    </w:p>
    <w:p w:rsidRDefault="00596FA9" w:rsidP="008674BF" w:rsidR="00C2611B">
      <w:pPr>
        <w:ind w:firstLine="708"/>
        <w:jc w:val="both"/>
      </w:pPr>
      <w:r>
        <w:t xml:space="preserve"> </w:t>
      </w:r>
      <w:r>
        <w:tab/>
        <w:t>Pravo sudjelovanja na skupštini imaju svi stečajni vjerovnici, svi stečajni vjerovnici s  pravom odvojenog namirenja i stečajn</w:t>
      </w:r>
      <w:r w:rsidR="000240CB">
        <w:t>a</w:t>
      </w:r>
      <w:r>
        <w:t xml:space="preserve"> upravitelj</w:t>
      </w:r>
      <w:r w:rsidR="000240CB">
        <w:t>ica</w:t>
      </w:r>
      <w:r>
        <w:t>.</w:t>
      </w:r>
      <w:r w:rsidR="00E650E8">
        <w:t xml:space="preserve"> </w:t>
      </w:r>
      <w:r>
        <w:t xml:space="preserve"> </w:t>
      </w:r>
    </w:p>
    <w:p w:rsidRDefault="00C2611B" w:rsidP="008674BF" w:rsidR="00C2611B">
      <w:pPr>
        <w:ind w:firstLine="708"/>
        <w:jc w:val="both"/>
      </w:pPr>
    </w:p>
    <w:p w:rsidRDefault="002E4906" w:rsidP="0097296A" w:rsidR="002E4906">
      <w:pPr>
        <w:jc w:val="right"/>
      </w:pPr>
    </w:p>
    <w:p w:rsidRDefault="00815155" w:rsidP="00596FA9" w:rsidR="00815155">
      <w:pPr>
        <w:jc w:val="center"/>
      </w:pPr>
    </w:p>
    <w:p w:rsidRDefault="00596FA9" w:rsidP="00596FA9" w:rsidR="002E4906">
      <w:pPr>
        <w:jc w:val="center"/>
      </w:pPr>
      <w:r>
        <w:t>Obrazloženje</w:t>
      </w:r>
    </w:p>
    <w:p w:rsidRDefault="002E4906" w:rsidP="00596FA9" w:rsidR="00C2611B">
      <w:pPr>
        <w:jc w:val="both"/>
      </w:pPr>
      <w:r>
        <w:t xml:space="preserve"> </w:t>
      </w:r>
      <w:r>
        <w:tab/>
      </w:r>
      <w:r>
        <w:tab/>
      </w:r>
    </w:p>
    <w:p w:rsidRDefault="00C2611B" w:rsidP="00596FA9" w:rsidR="001A3075">
      <w:pPr>
        <w:jc w:val="both"/>
      </w:pPr>
      <w:r>
        <w:t xml:space="preserve"> </w:t>
      </w:r>
      <w:r>
        <w:tab/>
      </w:r>
      <w:r>
        <w:tab/>
        <w:t>Stečajnu upraviteljica predložila je sazvati Skupštinu vjerovnika stečajnog dužnika radi odlučivanja o načinu i uvjetima daljnj</w:t>
      </w:r>
      <w:r w:rsidR="003F56C0">
        <w:t xml:space="preserve">eg unovčenja nekretnina dužnika, jer se nekretnine nisu unovčile sukladno Skupštinskoj odluci od </w:t>
      </w:r>
      <w:r w:rsidR="001A3075">
        <w:t>10. listopada</w:t>
      </w:r>
      <w:r w:rsidR="006071B2">
        <w:t xml:space="preserve"> 2018</w:t>
      </w:r>
      <w:r w:rsidR="001A3075">
        <w:t xml:space="preserve">. godine i jer je potrebno odlučiti o drugim pitanjima važnim </w:t>
      </w:r>
      <w:r w:rsidR="001A3075" w:rsidRPr="00C2611B">
        <w:t>za tijek stečajnog postupka</w:t>
      </w:r>
      <w:r w:rsidR="001A3075">
        <w:t>.</w:t>
      </w:r>
    </w:p>
    <w:p w:rsidRDefault="00C2611B" w:rsidP="00596FA9" w:rsidR="00596FA9">
      <w:pPr>
        <w:jc w:val="both"/>
      </w:pPr>
      <w:r>
        <w:tab/>
      </w:r>
      <w:r>
        <w:tab/>
      </w:r>
      <w:r w:rsidRPr="00C2611B">
        <w:t>Kako je potrebno odlučiti o pitanjima o važnosti za tijek stečajnog postupka i opseg</w:t>
      </w:r>
      <w:r>
        <w:t>u</w:t>
      </w:r>
      <w:r w:rsidRPr="00C2611B">
        <w:t xml:space="preserve"> stečajne mase, to je  na temelju odredbe čl. 12. i  odredbe čl. 441. st. 1.   Stečajnog zakona ( dalje SZ, NN 71/15), a u svezi odredbe čl. 38. b Stečajnog zakona ( NN 44/96, 29/99, 129/00, 123/03, 82/06, 116/10, 25/12, 125/12 i 133/12 ) odlučeno kao u izreci rješenja</w:t>
      </w:r>
      <w:r>
        <w:t>.</w:t>
      </w:r>
    </w:p>
    <w:p w:rsidRDefault="002E4906" w:rsidP="00596FA9" w:rsidR="002E4906">
      <w:pPr>
        <w:jc w:val="both"/>
      </w:pPr>
    </w:p>
    <w:p w:rsidRDefault="00596FA9" w:rsidP="00596FA9" w:rsidR="00596FA9">
      <w:pPr>
        <w:jc w:val="both"/>
      </w:pPr>
    </w:p>
    <w:p w:rsidRDefault="008674BF" w:rsidP="00C4124D" w:rsidR="00596FA9">
      <w:pPr>
        <w:jc w:val="center"/>
      </w:pPr>
      <w:r>
        <w:t>U Slavonsko</w:t>
      </w:r>
      <w:r w:rsidR="004D4D83">
        <w:t xml:space="preserve">m Brodu, </w:t>
      </w:r>
      <w:r w:rsidR="00274063">
        <w:t xml:space="preserve">10. </w:t>
      </w:r>
      <w:r w:rsidR="00FA4DEA">
        <w:t>siječnja 2019</w:t>
      </w:r>
      <w:r w:rsidR="00596FA9">
        <w:t>. godine</w:t>
      </w:r>
    </w:p>
    <w:p w:rsidRDefault="00596FA9" w:rsidP="00596FA9" w:rsidR="00596FA9">
      <w:pPr>
        <w:jc w:val="both"/>
      </w:pPr>
    </w:p>
    <w:p w:rsidRDefault="00596FA9" w:rsidP="0068187D" w:rsidR="00596FA9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Stečajna sutkinja</w:t>
      </w:r>
      <w:r>
        <w:tab/>
      </w:r>
      <w:r>
        <w:tab/>
      </w:r>
      <w:r>
        <w:tab/>
        <w:t xml:space="preserve">            </w:t>
      </w:r>
      <w:r>
        <w:tab/>
      </w:r>
      <w:r>
        <w:tab/>
      </w:r>
      <w:r>
        <w:tab/>
      </w:r>
      <w:r>
        <w:tab/>
      </w:r>
      <w:r>
        <w:tab/>
        <w:t xml:space="preserve">                      Mirna Vujčić 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rPr>
          <w:sz w:val="20"/>
          <w:szCs w:val="20"/>
        </w:rPr>
      </w:pPr>
      <w:r>
        <w:rPr>
          <w:sz w:val="20"/>
          <w:szCs w:val="20"/>
        </w:rPr>
        <w:t>NAPUTAK O PRAVNOM LIJEKU:</w:t>
      </w:r>
    </w:p>
    <w:p w:rsidRDefault="00596FA9" w:rsidP="00596FA9" w:rsidR="00596FA9">
      <w:pPr>
        <w:rPr>
          <w:sz w:val="20"/>
          <w:szCs w:val="20"/>
        </w:rPr>
      </w:pPr>
      <w:r>
        <w:rPr>
          <w:sz w:val="20"/>
          <w:szCs w:val="20"/>
        </w:rPr>
        <w:t xml:space="preserve">Protiv ovog rješenja dopuštena je žalba u roku od osam dana po isteku </w:t>
      </w:r>
    </w:p>
    <w:p w:rsidRDefault="00596FA9" w:rsidP="00596FA9" w:rsidR="00596FA9">
      <w:pPr>
        <w:rPr>
          <w:sz w:val="20"/>
          <w:szCs w:val="20"/>
        </w:rPr>
      </w:pPr>
      <w:r>
        <w:rPr>
          <w:sz w:val="20"/>
          <w:szCs w:val="20"/>
        </w:rPr>
        <w:t xml:space="preserve">osmog dana od dana objave rješenja na mrežnoj stranici e-Oglasna ploča </w:t>
      </w:r>
    </w:p>
    <w:p w:rsidRDefault="00596FA9" w:rsidP="00596FA9" w:rsidR="00596FA9">
      <w:pPr>
        <w:rPr>
          <w:sz w:val="20"/>
          <w:szCs w:val="20"/>
        </w:rPr>
      </w:pPr>
      <w:r>
        <w:rPr>
          <w:sz w:val="20"/>
          <w:szCs w:val="20"/>
        </w:rPr>
        <w:t xml:space="preserve">sudova. Žalba se podnosi  Visokom trgovačkom sudu u Zagrebu  putem </w:t>
      </w:r>
    </w:p>
    <w:p w:rsidRDefault="00596FA9" w:rsidP="00596FA9" w:rsidR="00596FA9">
      <w:pPr>
        <w:rPr>
          <w:sz w:val="20"/>
          <w:szCs w:val="20"/>
        </w:rPr>
      </w:pPr>
      <w:r>
        <w:rPr>
          <w:sz w:val="20"/>
          <w:szCs w:val="20"/>
        </w:rPr>
        <w:t>ovoga suda  u tri  primjerka. Žalba ne odgađa ovrhu rješenja.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  <w:r>
        <w:t>DNA:</w:t>
      </w:r>
    </w:p>
    <w:p w:rsidRDefault="00596FA9" w:rsidP="00596FA9" w:rsidR="00596FA9">
      <w:pPr>
        <w:jc w:val="both"/>
      </w:pPr>
      <w:r>
        <w:t>- objaviti na mrežnoj stranici e- Oglasna ploča sudova</w:t>
      </w:r>
    </w:p>
    <w:p w:rsidRDefault="00596FA9" w:rsidP="00596FA9" w:rsidR="00596FA9">
      <w:pPr>
        <w:jc w:val="both"/>
      </w:pPr>
      <w:r>
        <w:t xml:space="preserve"> - dostaviti stečajno</w:t>
      </w:r>
      <w:r w:rsidR="0047369D">
        <w:t>j</w:t>
      </w:r>
      <w:r>
        <w:t xml:space="preserve"> upravitelj</w:t>
      </w:r>
      <w:r w:rsidR="0047369D">
        <w:t>ici</w:t>
      </w:r>
      <w:r>
        <w:t xml:space="preserve"> radi obavijesti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DB052E" w:rsidP="00596FA9" w:rsidR="00DB052E" w:rsidRPr="00596FA9"/>
    <w:sectPr w:rsidR="00DB052E" w:rsidRPr="00596FA9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3014" w:rsidP="003D784A" w:rsidR="007D3014">
      <w:r>
        <w:separator/>
      </w:r>
    </w:p>
  </w:endnote>
  <w:endnote w:id="0" w:type="continuationSeparator">
    <w:p w:rsidRDefault="007D3014" w:rsidP="003D784A" w:rsidR="007D30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3014" w:rsidP="003D784A" w:rsidR="007D3014">
      <w:r>
        <w:separator/>
      </w:r>
    </w:p>
  </w:footnote>
  <w:footnote w:id="0" w:type="continuationSeparator">
    <w:p w:rsidRDefault="007D3014" w:rsidP="003D784A" w:rsidR="007D30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2FF2" w:rsidP="003D784A" w:rsidR="003D784A" w:rsidRPr="003D784A">
    <w:pPr>
      <w:pStyle w:val="Zaglavlje"/>
      <w:jc w:val="right"/>
      <w:rPr>
        <w:b/>
      </w:rPr>
    </w:pPr>
    <w:r>
      <w:rPr>
        <w:b/>
      </w:rPr>
      <w:t>Broj: 7/St-386/2014-</w:t>
    </w:r>
    <w:r w:rsidR="00FA4DEA">
      <w:rPr>
        <w:b/>
      </w:rPr>
      <w:t>233</w:t>
    </w:r>
  </w:p>
  <w:p w:rsidRDefault="003D784A" w:rsidR="003D784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6FA9"/>
    <w:rsid w:val="00000B9D"/>
    <w:rsid w:val="000240CB"/>
    <w:rsid w:val="00132F22"/>
    <w:rsid w:val="00192296"/>
    <w:rsid w:val="001A3075"/>
    <w:rsid w:val="001E540A"/>
    <w:rsid w:val="0026735F"/>
    <w:rsid w:val="00274063"/>
    <w:rsid w:val="002C2148"/>
    <w:rsid w:val="002E2FF2"/>
    <w:rsid w:val="002E4906"/>
    <w:rsid w:val="00392D84"/>
    <w:rsid w:val="003D784A"/>
    <w:rsid w:val="003F56C0"/>
    <w:rsid w:val="00416256"/>
    <w:rsid w:val="00435C3D"/>
    <w:rsid w:val="0047369D"/>
    <w:rsid w:val="004D4D83"/>
    <w:rsid w:val="00596FA9"/>
    <w:rsid w:val="005E0392"/>
    <w:rsid w:val="006071B2"/>
    <w:rsid w:val="006413FF"/>
    <w:rsid w:val="0068187D"/>
    <w:rsid w:val="006B3B62"/>
    <w:rsid w:val="00732328"/>
    <w:rsid w:val="00776C59"/>
    <w:rsid w:val="007847FA"/>
    <w:rsid w:val="007A232F"/>
    <w:rsid w:val="007A4772"/>
    <w:rsid w:val="007D3014"/>
    <w:rsid w:val="00815155"/>
    <w:rsid w:val="008674BF"/>
    <w:rsid w:val="00940FB4"/>
    <w:rsid w:val="0097296A"/>
    <w:rsid w:val="00B6647E"/>
    <w:rsid w:val="00B74DFB"/>
    <w:rsid w:val="00C2611B"/>
    <w:rsid w:val="00C27754"/>
    <w:rsid w:val="00C340A5"/>
    <w:rsid w:val="00C4124D"/>
    <w:rsid w:val="00D52830"/>
    <w:rsid w:val="00D77B65"/>
    <w:rsid w:val="00DB052E"/>
    <w:rsid w:val="00E02B17"/>
    <w:rsid w:val="00E650E8"/>
    <w:rsid w:val="00EE477A"/>
    <w:rsid w:val="00F063CB"/>
    <w:rsid w:val="00F12345"/>
    <w:rsid w:val="00F508B5"/>
    <w:rsid w:val="00FA30F7"/>
    <w:rsid w:val="00FA4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96FA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6FA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6FA9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D78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D784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78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D784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13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3F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3F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3F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3F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96FA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6FA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6FA9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D78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D784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78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D784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13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3F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3F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3F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3F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6181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</izvorni_sadrzaj>
    <derivirana_varijabla naziv="DomainObject.Predmet.Broj_1">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2014.</izvorni_sadrzaj>
    <derivirana_varijabla naziv="DomainObject.Predmet.DatumOsnivanja_1">16.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31632511.83</izvorni_sadrzaj>
    <derivirana_varijabla naziv="DomainObject.Predmet.InicijalnaVrijednost_1">31632511.83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St-386/2014</izvorni_sadrzaj>
    <derivirana_varijabla naziv="DomainObject.Predmet.OznakaBroj_1">St-386/2014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 ,,III i IV  u ormaru kod Dubi., V,  VI dio,PRESLIKA DIJELA SPISA NA VTS-u.</izvorni_sadrzaj>
    <derivirana_varijabla naziv="DomainObject.Predmet.PrimjedbaSuca_1">I,II, ,,III i IV  u ormaru kod Dubi., V,  VI dio,PRESLIKA DIJELA SPISA NA VTS-u.</derivirana_varijabla>
  </DomainObject.Predmet.PrimjedbaSuca>
  <DomainObject.Predmet.ProtustrankaFormated>
    <izvorni_sadrzaj>  TANKERSKA PLOVIDBA d.o.o. za proizvodnju, prijevoz i usluge u stečaju</izvorni_sadrzaj>
    <derivirana_varijabla naziv="DomainObject.Predmet.ProtustrankaFormated_1">  TANKERSKA PLOVIDBA d.o.o. za proizvodnju, prijevoz i usluge u stečaju</derivirana_varijabla>
  </DomainObject.Predmet.ProtustrankaFormated>
  <DomainObject.Predmet.ProtustrankaFormatedOIB>
    <izvorni_sadrzaj>  TANKERSKA PLOVIDBA d.o.o. za proizvodnju, prijevoz i usluge u stečaju, OIB 48966440834</izvorni_sadrzaj>
    <derivirana_varijabla naziv="DomainObject.Predmet.ProtustrankaFormatedOIB_1">  TANKERSKA PLOVIDBA d.o.o. za proizvodnju, prijevoz i usluge u stečaju, OIB 48966440834</derivirana_varijabla>
  </DomainObject.Predmet.ProtustrankaFormatedOIB>
  <DomainObject.Predmet.ProtustrankaFormatedWithAdress>
    <izvorni_sadrzaj> TANKERSKA PLOVIDBA d.o.o. za proizvodnju, prijevoz i usluge u stečaju, Ruščičkih žrtava 45, 35000 Rušćica</izvorni_sadrzaj>
    <derivirana_varijabla naziv="DomainObject.Predmet.ProtustrankaFormatedWithAdress_1"> TANKERSKA PLOVIDBA d.o.o. za proizvodnju, prijevoz i usluge u stečaju, Ruščičkih žrtava 45, 35000 Rušćica</derivirana_varijabla>
  </DomainObject.Predmet.ProtustrankaFormatedWithAdress>
  <DomainObject.Predmet.ProtustrankaFormatedWithAdressOIB>
    <izvorni_sadrzaj> TANKERSKA PLOVIDBA d.o.o. za proizvodnju, prijevoz i usluge u stečaju, OIB 48966440834, Ruščičkih žrtava 45, 35000 Rušćica</izvorni_sadrzaj>
    <derivirana_varijabla naziv="DomainObject.Predmet.ProtustrankaFormatedWithAdressOIB_1"> TANKERSKA PLOVIDBA d.o.o. za proizvodnju, prijevoz i usluge u stečaju, OIB 48966440834, Ruščičkih žrtava 45, 35000 Rušćica</derivirana_varijabla>
  </DomainObject.Predmet.ProtustrankaFormatedWithAdressOIB>
  <DomainObject.Predmet.ProtustrankaWithAdress>
    <izvorni_sadrzaj>TANKERSKA PLOVIDBA d.o.o. za proizvodnju, prijevoz i usluge u stečaju Ruščičkih žrtava 45, 35000 Rušćica</izvorni_sadrzaj>
    <derivirana_varijabla naziv="DomainObject.Predmet.ProtustrankaWithAdress_1">TANKERSKA PLOVIDBA d.o.o. za proizvodnju, prijevoz i usluge u stečaju Ruščičkih žrtava 45, 35000 Rušćica</derivirana_varijabla>
  </DomainObject.Predmet.ProtustrankaWithAdress>
  <DomainObject.Predmet.ProtustrankaWithAdressOIB>
    <izvorni_sadrzaj>TANKERSKA PLOVIDBA d.o.o. za proizvodnju, prijevoz i usluge u stečaju, OIB 48966440834, Ruščičkih žrtava 45, 35000 Rušćica</izvorni_sadrzaj>
    <derivirana_varijabla naziv="DomainObject.Predmet.ProtustrankaWithAdressOIB_1">TANKERSKA PLOVIDBA d.o.o. za proizvodnju, prijevoz i usluge u stečaju, OIB 48966440834, Ruščičkih žrtava 45, 35000 Rušćica</derivirana_varijabla>
  </DomainObject.Predmet.ProtustrankaWithAdressOIB>
  <DomainObject.Predmet.ProtustrankaNazivFormated>
    <izvorni_sadrzaj>TANKERSKA PLOVIDBA d.o.o. za proizvodnju, prijevoz i usluge u stečaju</izvorni_sadrzaj>
    <derivirana_varijabla naziv="DomainObject.Predmet.ProtustrankaNazivFormated_1">TANKERSKA PLOVIDBA d.o.o. za proizvodnju, prijevoz i usluge u stečaju</derivirana_varijabla>
  </DomainObject.Predmet.ProtustrankaNazivFormated>
  <DomainObject.Predmet.ProtustrankaNazivFormatedOIB>
    <izvorni_sadrzaj>TANKERSKA PLOVIDBA d.o.o. za proizvodnju, prijevoz i usluge u stečaju, OIB 48966440834</izvorni_sadrzaj>
    <derivirana_varijabla naziv="DomainObject.Predmet.ProtustrankaNazivFormatedOIB_1">TANKERSKA PLOVIDBA d.o.o. za proizvodnju, prijevoz i usluge u stečaju, OIB 48966440834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TANKERSKA PLOVIDBA d.o.o. za proizvodnju, prijevoz i usluge u stečaju</item>
    </izvorni_sadrzaj>
    <derivirana_varijabla naziv="DomainObject.Predmet.ProtuStrankaListFormated_1">
      <item>TANKERSKA PLOVIDBA d.o.o. za proizvodnju, prijevoz i usluge u stečaju</item>
    </derivirana_varijabla>
  </DomainObject.Predmet.ProtuStrankaListFormated>
  <DomainObject.Predmet.ProtuStrankaListFormatedOIB>
    <izvorni_sadrzaj>
      <item>TANKERSKA PLOVIDBA d.o.o. za proizvodnju, prijevoz i usluge u stečaju, OIB 48966440834</item>
    </izvorni_sadrzaj>
    <derivirana_varijabla naziv="DomainObject.Predmet.ProtuStrankaListFormatedOIB_1">
      <item>TANKERSKA PLOVIDBA d.o.o. za proizvodnju, prijevoz i usluge u stečaju, OIB 48966440834</item>
    </derivirana_varijabla>
  </DomainObject.Predmet.ProtuStrankaListFormatedOIB>
  <DomainObject.Predmet.ProtuStrankaListFormatedWithAdress>
    <izvorni_sadrzaj>
      <item>TANKERSKA PLOVIDBA d.o.o. za proizvodnju, prijevoz i usluge u stečaju, Ruščičkih žrtava 45, 35000 Rušćica</item>
    </izvorni_sadrzaj>
    <derivirana_varijabla naziv="DomainObject.Predmet.ProtuStrankaListFormatedWithAdress_1">
      <item>TANKERSKA PLOVIDBA d.o.o. za proizvodnju, prijevoz i usluge u stečaju, Ruščičkih žrtava 45, 35000 Rušćica</item>
    </derivirana_varijabla>
  </DomainObject.Predmet.ProtuStrankaListFormatedWithAdress>
  <DomainObject.Predmet.ProtuStrankaListFormatedWithAdressOIB>
    <izvorni_sadrzaj>
      <item>TANKERSKA PLOVIDBA d.o.o. za proizvodnju, prijevoz i usluge u stečaju, OIB 48966440834, Ruščičkih žrtava 45, 35000 Rušćica</item>
    </izvorni_sadrzaj>
    <derivirana_varijabla naziv="DomainObject.Predmet.ProtuStrankaListFormatedWithAdressOIB_1">
      <item>TANKERSKA PLOVIDBA d.o.o. za proizvodnju, prijevoz i usluge u stečaju, OIB 48966440834, Ruščičkih žrtava 45, 35000 Rušćica</item>
    </derivirana_varijabla>
  </DomainObject.Predmet.ProtuStrankaListFormatedWithAdressOIB>
  <DomainObject.Predmet.ProtuStrankaListNazivFormated>
    <izvorni_sadrzaj>
      <item>TANKERSKA PLOVIDBA d.o.o. za proizvodnju, prijevoz i usluge u stečaju</item>
    </izvorni_sadrzaj>
    <derivirana_varijabla naziv="DomainObject.Predmet.ProtuStrankaListNazivFormated_1">
      <item>TANKERSKA PLOVIDBA d.o.o. za proizvodnju, prijevoz i usluge u stečaju</item>
    </derivirana_varijabla>
  </DomainObject.Predmet.ProtuStrankaListNazivFormated>
  <DomainObject.Predmet.ProtuStrankaListNazivFormatedOIB>
    <izvorni_sadrzaj>
      <item>TANKERSKA PLOVIDBA d.o.o. za proizvodnju, prijevoz i usluge u stečaju, OIB 48966440834</item>
    </izvorni_sadrzaj>
    <derivirana_varijabla naziv="DomainObject.Predmet.ProtuStrankaListNazivFormatedOIB_1">
      <item>TANKERSKA PLOVIDBA d.o.o. za proizvodnju, prijevoz i usluge u stečaju, OIB 48966440834</item>
    </derivirana_varijabla>
  </DomainObject.Predmet.ProtuStrankaListNazivFormatedOIB>
  <DomainObject.Predmet.OstaliListFormated>
    <izvorni_sadrzaj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  <item>Marijana Božić</item>
      <item>Mišo Pavičić</item>
      <item>Karlo Rukavina</item>
      <item>Mirko Jelić</item>
    </izvorni_sadrzaj>
    <derivirana_varijabla naziv="DomainObject.Predmet.OstaliListFormated_1"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  <item>Marijana Božić</item>
      <item>Mišo Pavičić</item>
      <item>Karlo Rukavina</item>
      <item>Mirko Jelić</item>
    </derivirana_varijabla>
  </DomainObject.Predmet.OstaliListFormated>
  <DomainObject.Predmet.OstaliListFormatedOIB>
    <izvorni_sadrzaj>
      <item>MIJO OPAČAK, OIB 21261981979</item>
      <item>VESNA OPAČAK, OIB 20999440478</item>
      <item>TOMISLAV OPAČAK, OIB 60258215036</item>
      <item>Krešimir Bogdan</item>
      <item>Mladen Mikolčević, OIB 36650264958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</item>
      <item>Vesna Lazarić</item>
      <item>Jelena Bilandžić</item>
      <item>Jadranka Babić-Milberg</item>
      <item>Ana-Maria Bogović</item>
      <item>Marijana Božić</item>
      <item>Mišo Pavičić</item>
      <item>Karlo Rukavina</item>
      <item>Mirko Jelić</item>
    </izvorni_sadrzaj>
    <derivirana_varijabla naziv="DomainObject.Predmet.OstaliListFormatedOIB_1">
      <item>MIJO OPAČAK, OIB 21261981979</item>
      <item>VESNA OPAČAK, OIB 20999440478</item>
      <item>TOMISLAV OPAČAK, OIB 60258215036</item>
      <item>Krešimir Bogdan</item>
      <item>Mladen Mikolčević, OIB 36650264958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</item>
      <item>Vesna Lazarić</item>
      <item>Jelena Bilandžić</item>
      <item>Jadranka Babić-Milberg</item>
      <item>Ana-Maria Bogović</item>
      <item>Marijana Božić</item>
      <item>Mišo Pavičić</item>
      <item>Karlo Rukavina</item>
      <item>Mirko Jelić</item>
    </derivirana_varijabla>
  </DomainObject.Predmet.OstaliListFormatedOIB>
  <DomainObject.Predmet.OstaliListFormatedWithAdress>
    <izvorni_sadrzaj>
      <item>MIJO OPAČAK, SLAVKA POKAZA BB, 35000 Slavonski Brod</item>
      <item>VESNA OPAČAK, SLAVKA POKAZA BB, 35000 Slavonski Brod</item>
      <item>TOMISLAV OPAČAK, SLAVKA POKAZA BB, 35000 Slavonski Brod</item>
      <item>Krešimir Bogdan</item>
      <item>Mladen Mikolčević, Ilirska 7, 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Naselje Andrije Hebranga 7/2, 35000 Slavonski Brod</item>
      <item>Vesna Lazarić</item>
      <item>Jelena Bilandžić</item>
      <item>Jadranka Babić-Milberg</item>
      <item>Ana-Maria Bogović</item>
      <item>Marijana Božić</item>
      <item>Mišo Pavičić</item>
      <item>Karlo Rukavina</item>
      <item>Mirko Jelić</item>
    </izvorni_sadrzaj>
    <derivirana_varijabla naziv="DomainObject.Predmet.OstaliListFormatedWithAdress_1">
      <item>MIJO OPAČAK, SLAVKA POKAZA BB, 35000 Slavonski Brod</item>
      <item>VESNA OPAČAK, SLAVKA POKAZA BB, 35000 Slavonski Brod</item>
      <item>TOMISLAV OPAČAK, SLAVKA POKAZA BB, 35000 Slavonski Brod</item>
      <item>Krešimir Bogdan</item>
      <item>Mladen Mikolčević, Ilirska 7, 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Naselje Andrije Hebranga 7/2, 35000 Slavonski Brod</item>
      <item>Vesna Lazarić</item>
      <item>Jelena Bilandžić</item>
      <item>Jadranka Babić-Milberg</item>
      <item>Ana-Maria Bogović</item>
      <item>Marijana Božić</item>
      <item>Mišo Pavičić</item>
      <item>Karlo Rukavina</item>
      <item>Mirko Jelić</item>
    </derivirana_varijabla>
  </DomainObject.Predmet.OstaliListFormatedWithAdress>
  <DomainObject.Predmet.OstaliListFormatedWithAdressOIB>
    <izvorni_sadrzaj>
      <item>MIJO OPAČAK, OIB 21261981979, SLAVKA POKAZA BB, 35000 Slavonski Brod</item>
      <item>VESNA OPAČAK, OIB 20999440478, SLAVKA POKAZA BB, 35000 Slavonski Brod</item>
      <item>TOMISLAV OPAČAK, OIB 60258215036, SLAVKA POKAZA BB, 35000 Slavonski Brod</item>
      <item>Krešimir Bogdan</item>
      <item>Mladen Mikolčević, OIB 36650264958, Ilirska 7, 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95935171001, Naselje Andrije Hebranga 7/2, 35000 Slavonski Brod</item>
      <item>Vesna Lazarić</item>
      <item>Jelena Bilandžić</item>
      <item>Jadranka Babić-Milberg</item>
      <item>Ana-Maria Bogović</item>
      <item>Marijana Božić</item>
      <item>Mišo Pavičić</item>
      <item>Karlo Rukavina</item>
      <item>Mirko Jelić</item>
    </izvorni_sadrzaj>
    <derivirana_varijabla naziv="DomainObject.Predmet.OstaliListFormatedWithAdressOIB_1">
      <item>MIJO OPAČAK, OIB 21261981979, SLAVKA POKAZA BB, 35000 Slavonski Brod</item>
      <item>VESNA OPAČAK, OIB 20999440478, SLAVKA POKAZA BB, 35000 Slavonski Brod</item>
      <item>TOMISLAV OPAČAK, OIB 60258215036, SLAVKA POKAZA BB, 35000 Slavonski Brod</item>
      <item>Krešimir Bogdan</item>
      <item>Mladen Mikolčević, OIB 36650264958, Ilirska 7, 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95935171001, Naselje Andrije Hebranga 7/2, 35000 Slavonski Brod</item>
      <item>Vesna Lazarić</item>
      <item>Jelena Bilandžić</item>
      <item>Jadranka Babić-Milberg</item>
      <item>Ana-Maria Bogović</item>
      <item>Marijana Božić</item>
      <item>Mišo Pavičić</item>
      <item>Karlo Rukavina</item>
      <item>Mirko Jelić</item>
    </derivirana_varijabla>
  </DomainObject.Predmet.OstaliListFormatedWithAdressOIB>
  <DomainObject.Predmet.OstaliListNazivFormated>
    <izvorni_sadrzaj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  <item>Marijana Božić</item>
      <item>Mišo Pavičić</item>
      <item>Karlo Rukavina</item>
      <item>Mirko Jelić</item>
    </izvorni_sadrzaj>
    <derivirana_varijabla naziv="DomainObject.Predmet.OstaliListNazivFormated_1"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  <item>Marijana Božić</item>
      <item>Mišo Pavičić</item>
      <item>Karlo Rukavina</item>
      <item>Mirko Jelić</item>
    </derivirana_varijabla>
  </DomainObject.Predmet.OstaliListNazivFormated>
  <DomainObject.Predmet.OstaliListNazivFormatedOIB>
    <izvorni_sadrzaj>
      <item>MIJO OPAČAK, OIB 21261981979</item>
      <item>VESNA OPAČAK, OIB 20999440478</item>
      <item>TOMISLAV OPAČAK, OIB 60258215036</item>
      <item>Krešimir Bogdan</item>
      <item>Mladen Mikolčević, OIB 36650264958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</item>
      <item>Vesna Lazarić</item>
      <item>Jelena Bilandžić</item>
      <item>Jadranka Babić-Milberg</item>
      <item>Ana-Maria Bogović</item>
      <item>Marijana Božić</item>
      <item>Mišo Pavičić</item>
      <item>Karlo Rukavina</item>
      <item>Mirko Jelić</item>
    </izvorni_sadrzaj>
    <derivirana_varijabla naziv="DomainObject.Predmet.OstaliListNazivFormatedOIB_1">
      <item>MIJO OPAČAK, OIB 21261981979</item>
      <item>VESNA OPAČAK, OIB 20999440478</item>
      <item>TOMISLAV OPAČAK, OIB 60258215036</item>
      <item>Krešimir Bogdan</item>
      <item>Mladen Mikolčević, OIB 36650264958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</item>
      <item>Vesna Lazarić</item>
      <item>Jelena Bilandžić</item>
      <item>Jadranka Babić-Milberg</item>
      <item>Ana-Maria Bogović</item>
      <item>Marijana Božić</item>
      <item>Mišo Pavičić</item>
      <item>Karlo Rukavina</item>
      <item>Mirko Jelić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TANKERSKA PLOVIDBA d.o.o. za proizvodnju, prijevoz i usluge u stečaju</izvorni_sadrzaj>
    <derivirana_varijabla naziv="DomainObject.Predmet.ProtustrankaIDrugi_1">TANKERSKA PLOVIDBA d.o.o. za proizvodnju, prijevoz i usluge u stečaju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TANKERSKA PLOVIDBA d.o.o. za proizvodnju, prijevoz i usluge u stečaju, OIB 48966440834, Ruščičkih žrtava 45, 35000 Rušćica</izvorni_sadrzaj>
    <derivirana_varijabla naziv="DomainObject.Predmet.ProtustrankaIDrugiAdressOIB_1">TANKERSKA PLOVIDBA d.o.o. za proizvodnju, prijevoz i usluge u stečaju, OIB 48966440834, Ruščičkih žrtava 45, 35000 Rušćica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TANKERSKA PLOVIDBA d.o.o. za proizvodnju, prijevoz i usluge u stečaju</item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  <item>Marijana Božić</item>
      <item>Mišo Pavičić</item>
      <item>Karlo Rukavina</item>
      <item>Mirko Jelić</item>
    </izvorni_sadrzaj>
    <derivirana_varijabla naziv="DomainObject.Predmet.SudioniciListNaziv_1">
      <item>FINANCIJSKA AGENCIJA RC OSIJEK</item>
      <item>TANKERSKA PLOVIDBA d.o.o. za proizvodnju, prijevoz i usluge u stečaju</item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  <item>Marijana Božić</item>
      <item>Mišo Pavičić</item>
      <item>Karlo Rukavina</item>
      <item>Mirko Jelić</item>
    </derivirana_varijabla>
  </DomainObject.Predmet.SudioniciListNaziv>
  <DomainObject.Predmet.SudioniciListAdressOIB>
    <izvorni_sadrzaj>
      <item>FINANCIJSKA AGENCIJA RC OSIJEK, OIB 85821130368, P.Krešimira IV 20,35000 Slavonski Brod</item>
      <item>TANKERSKA PLOVIDBA d.o.o. za proizvodnju, prijevoz i usluge u stečaju, OIB 48966440834, Ruščičkih žrtava 45,35000 Rušćica</item>
      <item>MIJO OPAČAK, OIB 21261981979, SLAVKA POKAZA BB,35000 Slavonski Brod</item>
      <item>VESNA OPAČAK, OIB 20999440478, SLAVKA POKAZA BB,35000 Slavonski Brod</item>
      <item>TOMISLAV OPAČAK, OIB 60258215036, SLAVKA POKAZA BB,35000 Slavonski Brod</item>
      <item>Krešimir Bogdan</item>
      <item>Mladen Mikolčević, OIB 36650264958, Ilirska 7,31000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95935171001, Naselje Andrije Hebranga 7/2,35000 Slavonski Brod</item>
      <item>Vesna Lazarić</item>
      <item>Jelena Bilandžić</item>
      <item>Jadranka Babić-Milberg</item>
      <item>Ana-Maria Bogović</item>
      <item>Marijana Božić</item>
      <item>Mišo Pavičić</item>
      <item>Karlo Rukavina</item>
      <item>Mirko Jelić</item>
    </izvorni_sadrzaj>
    <derivirana_varijabla naziv="DomainObject.Predmet.SudioniciListAdressOIB_1">
      <item>FINANCIJSKA AGENCIJA RC OSIJEK, OIB 85821130368, P.Krešimira IV 20,35000 Slavonski Brod</item>
      <item>TANKERSKA PLOVIDBA d.o.o. za proizvodnju, prijevoz i usluge u stečaju, OIB 48966440834, Ruščičkih žrtava 45,35000 Rušćica</item>
      <item>MIJO OPAČAK, OIB 21261981979, SLAVKA POKAZA BB,35000 Slavonski Brod</item>
      <item>VESNA OPAČAK, OIB 20999440478, SLAVKA POKAZA BB,35000 Slavonski Brod</item>
      <item>TOMISLAV OPAČAK, OIB 60258215036, SLAVKA POKAZA BB,35000 Slavonski Brod</item>
      <item>Krešimir Bogdan</item>
      <item>Mladen Mikolčević, OIB 36650264958, Ilirska 7,31000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95935171001, Naselje Andrije Hebranga 7/2,35000 Slavonski Brod</item>
      <item>Vesna Lazarić</item>
      <item>Jelena Bilandžić</item>
      <item>Jadranka Babić-Milberg</item>
      <item>Ana-Maria Bogović</item>
      <item>Marijana Božić</item>
      <item>Mišo Pavičić</item>
      <item>Karlo Rukavina</item>
      <item>Mirko Jelić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48966440834</item>
      <item>, OIB 21261981979</item>
      <item>, OIB 20999440478</item>
      <item>, OIB 60258215036</item>
      <item>, OIB null</item>
      <item>, OIB 36650264958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95935171001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48966440834</item>
      <item>, OIB 21261981979</item>
      <item>, OIB 20999440478</item>
      <item>, OIB 60258215036</item>
      <item>, OIB null</item>
      <item>, OIB 36650264958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95935171001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prosinca 2018.</izvorni_sadrzaj>
    <derivirana_varijabla naziv="DomainObject.Predmet.DatumZadnjeOdrzaneSudskeRadnje_1">3. prosinca 2018.</derivirana_varijabla>
  </DomainObject.Predmet.DatumZadnjeOdrzaneSudskeRadnje>
  <DomainObject.PredzadnjaOdlukaIzPredmeta.DatumDonosenjaOdluke>
    <izvorni_sadrzaj>5. studenog 2018.</izvorni_sadrzaj>
    <derivirana_varijabla naziv="DomainObject.PredzadnjaOdlukaIzPredmeta.DatumDonosenjaOdluke_1">5. studenog 2018.</derivirana_varijabla>
  </DomainObject.PredzadnjaOdlukaIzPredmeta.DatumDonosenjaOdluke>
  <DomainObject.PredzadnjaOdlukaIzPredmeta.Oznaka>
    <izvorni_sadrzaj>St-386/2014-225</izvorni_sadrzaj>
    <derivirana_varijabla naziv="DomainObject.PredzadnjaOdlukaIzPredmeta.Oznaka_1">St-386/2014-225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431</properties:Words>
  <properties:Characters>2338</properties:Characters>
  <properties:Lines>89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2019-01-10T10:15:00Z</dcterms:created>
  <dc:creator>wsadmin</dc:creator>
  <cp:lastModifiedBy>wsadmin</cp:lastModifiedBy>
  <cp:lastPrinted>2019-01-10T10:18:00Z</cp:lastPrinted>
  <dcterms:modified xmlns:xsi="http://www.w3.org/2001/XMLSchema-instance" xsi:type="dcterms:W3CDTF">2019-01-10T10:54:00Z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(ST-386-2014 od 10.01.2019.-   ZAKAZIVANJE SKUPŠTINE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